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vsd" ContentType="application/vnd.visi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A5D7525" w14:textId="7976FED1" w:rsidR="00883144" w:rsidRPr="00A30882" w:rsidRDefault="00693B61" w:rsidP="00883144">
      <w:pPr>
        <w:pStyle w:val="Title-klients"/>
      </w:pPr>
      <w:r w:rsidRPr="00A30882">
        <w:fldChar w:fldCharType="begin"/>
      </w:r>
      <w:r w:rsidR="00803F01" w:rsidRPr="00A30882">
        <w:instrText xml:space="preserve"> DOCPROPERTY  _CustomerTitle  \* MERGEFORMAT </w:instrText>
      </w:r>
      <w:r w:rsidRPr="00A30882">
        <w:fldChar w:fldCharType="separate"/>
      </w:r>
      <w:r w:rsidR="00B93481">
        <w:t>Valsts reģionālās attīstības aģentūra</w:t>
      </w:r>
      <w:r w:rsidRPr="00A30882">
        <w:fldChar w:fldCharType="end"/>
      </w:r>
    </w:p>
    <w:p w14:paraId="3A5D752A" w14:textId="47598699" w:rsidR="00294D3E" w:rsidRPr="00A30882" w:rsidRDefault="00C724FD" w:rsidP="00B578B1">
      <w:pPr>
        <w:pStyle w:val="Titlearatstarpi"/>
        <w:spacing w:before="3800"/>
      </w:pPr>
      <w:r>
        <w:fldChar w:fldCharType="begin"/>
      </w:r>
      <w:r>
        <w:instrText xml:space="preserve"> DOCPROPERTY  Title  \* MERGEFORMAT </w:instrText>
      </w:r>
      <w:r>
        <w:fldChar w:fldCharType="separate"/>
      </w:r>
      <w:r w:rsidR="00B93481">
        <w:t xml:space="preserve">Valsts informācijas sistēmu </w:t>
      </w:r>
      <w:proofErr w:type="spellStart"/>
      <w:r w:rsidR="00B93481">
        <w:t>savietotāja</w:t>
      </w:r>
      <w:proofErr w:type="spellEnd"/>
      <w:r w:rsidR="00B93481">
        <w:t xml:space="preserve"> (VISS) un Vienotā valsts un pašvaldību pakalpojumu portāla www.latvija.lv pilnveidošana un uzturēšana</w:t>
      </w:r>
      <w:r>
        <w:fldChar w:fldCharType="end"/>
      </w:r>
    </w:p>
    <w:p w14:paraId="3A5D752C" w14:textId="5EFB151A" w:rsidR="00883144" w:rsidRPr="00A30882" w:rsidRDefault="00000000" w:rsidP="00021632">
      <w:pPr>
        <w:pStyle w:val="Titleapakprojekta"/>
      </w:pPr>
      <w:fldSimple w:instr=" DOCPROPERTY  Subject  \* MERGEFORMAT ">
        <w:r w:rsidR="00B93481">
          <w:t>Datu izplatīšanas tikls</w:t>
        </w:r>
      </w:fldSimple>
    </w:p>
    <w:p w14:paraId="3A5D752D" w14:textId="0B33EAC9" w:rsidR="00883144" w:rsidRPr="00A30882" w:rsidRDefault="00000000" w:rsidP="00883144">
      <w:pPr>
        <w:pStyle w:val="Titledokumenta"/>
      </w:pPr>
      <w:fldSimple w:instr=" DOCPROPERTY  Category  \* MERGEFORMAT ">
        <w:r w:rsidR="00B93481">
          <w:t>Integrācijas instrukcija</w:t>
        </w:r>
      </w:fldSimple>
    </w:p>
    <w:p w14:paraId="3A5D752E" w14:textId="74AC5753" w:rsidR="00883144" w:rsidRPr="00A30882" w:rsidRDefault="00000000" w:rsidP="00B578B1">
      <w:pPr>
        <w:pStyle w:val="Titledokumentakods"/>
        <w:spacing w:before="100" w:beforeAutospacing="1" w:after="100" w:afterAutospacing="1"/>
      </w:pPr>
      <w:fldSimple w:instr=" DOCPROPERTY  _CustomerID  \* MERGEFORMAT ">
        <w:r w:rsidR="00B93481">
          <w:t>VRAA</w:t>
        </w:r>
      </w:fldSimple>
      <w:r w:rsidR="00B91FCD" w:rsidRPr="00A30882">
        <w:t>-</w:t>
      </w:r>
      <w:fldSimple w:instr=" DOCPROPERTY  _ContractNumber  \* MERGEFORMAT ">
        <w:r w:rsidR="00B93481">
          <w:t>13_7_17_41</w:t>
        </w:r>
      </w:fldSimple>
      <w:r w:rsidR="00B91FCD" w:rsidRPr="00A30882">
        <w:t>-</w:t>
      </w:r>
      <w:fldSimple w:instr=" DOCPROPERTY  _ProjectID  \* MERGEFORMAT ">
        <w:r w:rsidR="00B93481">
          <w:t>VISS_2016</w:t>
        </w:r>
      </w:fldSimple>
      <w:r w:rsidR="00B91FCD" w:rsidRPr="00A30882">
        <w:t>-</w:t>
      </w:r>
      <w:fldSimple w:instr=" DOCPROPERTY  _SubjectID  \* MERGEFORMAT ">
        <w:r w:rsidR="00B93481">
          <w:t>DIT</w:t>
        </w:r>
      </w:fldSimple>
      <w:r w:rsidR="00B91FCD" w:rsidRPr="00A30882">
        <w:t>-</w:t>
      </w:r>
      <w:fldSimple w:instr=" DOCPROPERTY  _CategoryID  \* MERGEFORMAT ">
        <w:r w:rsidR="00B93481">
          <w:t>II</w:t>
        </w:r>
      </w:fldSimple>
    </w:p>
    <w:p w14:paraId="3A5D752F" w14:textId="3C87BF88" w:rsidR="00083961" w:rsidRPr="00A30882" w:rsidRDefault="00000000" w:rsidP="00B578B1">
      <w:pPr>
        <w:pStyle w:val="Titleversija"/>
        <w:spacing w:before="100" w:beforeAutospacing="1" w:after="3800"/>
      </w:pPr>
      <w:fldSimple w:instr=" DOCPROPERTY  _Date  \* MERGEFORMAT ">
        <w:r w:rsidR="00B93481">
          <w:t>02.08.2022.</w:t>
        </w:r>
      </w:fldSimple>
      <w:r w:rsidR="000E3167" w:rsidRPr="00A30882">
        <w:t xml:space="preserve"> versija</w:t>
      </w:r>
      <w:r w:rsidR="006C4173" w:rsidRPr="00A30882">
        <w:t xml:space="preserve"> </w:t>
      </w:r>
      <w:fldSimple w:instr=" DOCPROPERTY  _Version  \* MERGEFORMAT ">
        <w:r w:rsidR="00B93481">
          <w:t>1.08</w:t>
        </w:r>
      </w:fldSimple>
    </w:p>
    <w:p w14:paraId="045DF769" w14:textId="3C988D5D" w:rsidR="007009D9" w:rsidRPr="00A30882" w:rsidRDefault="007009D9" w:rsidP="008E0C30">
      <w:pPr>
        <w:pStyle w:val="Vieta"/>
      </w:pPr>
      <w:r w:rsidRPr="00A30882">
        <w:rPr>
          <w:noProof/>
          <w:lang w:val="en-US"/>
        </w:rPr>
        <w:drawing>
          <wp:inline distT="0" distB="0" distL="0" distR="0" wp14:anchorId="779DA53D" wp14:editId="75D8FFDB">
            <wp:extent cx="980624" cy="628015"/>
            <wp:effectExtent l="0" t="0" r="0" b="635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30337" cy="6598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5D7531" w14:textId="32C768C7" w:rsidR="00021632" w:rsidRPr="00A30882" w:rsidRDefault="00083961" w:rsidP="00B07735">
      <w:pPr>
        <w:pStyle w:val="Vieta"/>
      </w:pPr>
      <w:r w:rsidRPr="00A30882">
        <w:t>Rīgā</w:t>
      </w:r>
      <w:r w:rsidR="00305910" w:rsidRPr="00A30882">
        <w:t xml:space="preserve"> 20</w:t>
      </w:r>
      <w:r w:rsidR="00B93481">
        <w:t>22</w:t>
      </w:r>
    </w:p>
    <w:p w14:paraId="3A5D7538" w14:textId="77777777" w:rsidR="002916C2" w:rsidRPr="00A30882" w:rsidRDefault="002916C2" w:rsidP="002916C2">
      <w:pPr>
        <w:sectPr w:rsidR="002916C2" w:rsidRPr="00A30882" w:rsidSect="00066E1C">
          <w:headerReference w:type="even" r:id="rId12"/>
          <w:headerReference w:type="default" r:id="rId13"/>
          <w:footerReference w:type="even" r:id="rId14"/>
          <w:footerReference w:type="default" r:id="rId15"/>
          <w:headerReference w:type="first" r:id="rId16"/>
          <w:footerReference w:type="first" r:id="rId17"/>
          <w:type w:val="continuous"/>
          <w:pgSz w:w="11906" w:h="16838" w:code="9"/>
          <w:pgMar w:top="357" w:right="567" w:bottom="539" w:left="720" w:header="340" w:footer="170" w:gutter="0"/>
          <w:cols w:space="708"/>
          <w:titlePg/>
          <w:docGrid w:linePitch="360"/>
        </w:sectPr>
      </w:pPr>
    </w:p>
    <w:p w14:paraId="3A5D7539" w14:textId="77777777" w:rsidR="007D2574" w:rsidRPr="00A30882" w:rsidRDefault="007D3BB3" w:rsidP="007D2574">
      <w:pPr>
        <w:pStyle w:val="Titleapakprojekta"/>
        <w:tabs>
          <w:tab w:val="left" w:pos="2160"/>
          <w:tab w:val="center" w:pos="4819"/>
        </w:tabs>
        <w:jc w:val="left"/>
      </w:pPr>
      <w:r w:rsidRPr="00A30882">
        <w:lastRenderedPageBreak/>
        <w:tab/>
      </w:r>
      <w:r w:rsidR="007D2574" w:rsidRPr="00A30882">
        <w:tab/>
        <w:t>Dokumenta identifikācija</w:t>
      </w:r>
    </w:p>
    <w:tbl>
      <w:tblPr>
        <w:tblW w:w="0" w:type="auto"/>
        <w:tblBorders>
          <w:top w:val="single" w:sz="12" w:space="0" w:color="auto"/>
          <w:bottom w:val="single" w:sz="2" w:space="0" w:color="auto"/>
          <w:insideV w:val="single" w:sz="2" w:space="0" w:color="auto"/>
        </w:tblBorders>
        <w:tblLook w:val="04A0" w:firstRow="1" w:lastRow="0" w:firstColumn="1" w:lastColumn="0" w:noHBand="0" w:noVBand="1"/>
      </w:tblPr>
      <w:tblGrid>
        <w:gridCol w:w="2348"/>
        <w:gridCol w:w="7290"/>
      </w:tblGrid>
      <w:tr w:rsidR="003F72C3" w:rsidRPr="00A30882" w14:paraId="3A5D753C" w14:textId="77777777" w:rsidTr="0043013C">
        <w:trPr>
          <w:trHeight w:val="714"/>
        </w:trPr>
        <w:tc>
          <w:tcPr>
            <w:tcW w:w="2376" w:type="dxa"/>
          </w:tcPr>
          <w:p w14:paraId="3A5D753A" w14:textId="77777777" w:rsidR="003F72C3" w:rsidRPr="00A30882" w:rsidRDefault="003F72C3" w:rsidP="00021632">
            <w:pPr>
              <w:pStyle w:val="Bold"/>
            </w:pPr>
            <w:r w:rsidRPr="00A30882">
              <w:t>Dokumenta ID:</w:t>
            </w:r>
          </w:p>
        </w:tc>
        <w:tc>
          <w:tcPr>
            <w:tcW w:w="7478" w:type="dxa"/>
          </w:tcPr>
          <w:p w14:paraId="3A5D753B" w14:textId="3FB5BDFA" w:rsidR="003F72C3" w:rsidRPr="00A30882" w:rsidRDefault="00000000" w:rsidP="00561FBB">
            <w:pPr>
              <w:pStyle w:val="Tablebody"/>
            </w:pPr>
            <w:fldSimple w:instr=" DOCPROPERTY  _CustomerID  \* MERGEFORMAT ">
              <w:r w:rsidR="00B93481">
                <w:t>VRAA</w:t>
              </w:r>
            </w:fldSimple>
            <w:r w:rsidR="003F72C3" w:rsidRPr="00A30882">
              <w:t>-</w:t>
            </w:r>
            <w:fldSimple w:instr=" DOCPROPERTY  _ContractNumber  \* MERGEFORMAT ">
              <w:r w:rsidR="00B93481">
                <w:t>13_7_17_41</w:t>
              </w:r>
            </w:fldSimple>
            <w:r w:rsidR="003F72C3" w:rsidRPr="00A30882">
              <w:t>-</w:t>
            </w:r>
            <w:fldSimple w:instr=" DOCPROPERTY  _ProjectID  \* MERGEFORMAT ">
              <w:r w:rsidR="00B93481">
                <w:t>VISS_2016</w:t>
              </w:r>
            </w:fldSimple>
            <w:r w:rsidR="003F72C3" w:rsidRPr="00A30882">
              <w:t>-</w:t>
            </w:r>
            <w:fldSimple w:instr=" DOCPROPERTY  _SubjectID  \* MERGEFORMAT ">
              <w:r w:rsidR="00B93481">
                <w:t>DIT</w:t>
              </w:r>
            </w:fldSimple>
            <w:r w:rsidR="003F72C3" w:rsidRPr="00A30882">
              <w:t>-</w:t>
            </w:r>
            <w:fldSimple w:instr=" DOCPROPERTY  _CategoryID  \* MERGEFORMAT ">
              <w:r w:rsidR="00B93481">
                <w:t>II</w:t>
              </w:r>
            </w:fldSimple>
            <w:r w:rsidR="003F72C3" w:rsidRPr="00A30882">
              <w:t>-V</w:t>
            </w:r>
            <w:fldSimple w:instr=" DOCPROPERTY  _Version  \* MERGEFORMAT ">
              <w:r w:rsidR="00B93481">
                <w:t>1.08</w:t>
              </w:r>
            </w:fldSimple>
            <w:r w:rsidR="00196AFB" w:rsidRPr="00A30882">
              <w:t>-</w:t>
            </w:r>
            <w:fldSimple w:instr=" DOCPROPERTY  _Date  \* MERGEFORMAT ">
              <w:r w:rsidR="00B93481">
                <w:t>02.08.2022.</w:t>
              </w:r>
            </w:fldSimple>
          </w:p>
        </w:tc>
      </w:tr>
      <w:tr w:rsidR="003F72C3" w:rsidRPr="00A30882" w14:paraId="3A5D7542" w14:textId="77777777" w:rsidTr="0043013C">
        <w:trPr>
          <w:trHeight w:val="1973"/>
        </w:trPr>
        <w:tc>
          <w:tcPr>
            <w:tcW w:w="2376" w:type="dxa"/>
          </w:tcPr>
          <w:p w14:paraId="3A5D753D" w14:textId="77777777" w:rsidR="003F72C3" w:rsidRPr="00A30882" w:rsidRDefault="003F72C3" w:rsidP="00021632">
            <w:pPr>
              <w:pStyle w:val="Bold"/>
            </w:pPr>
            <w:r w:rsidRPr="00A30882">
              <w:t>Dokumenta nosaukums:</w:t>
            </w:r>
          </w:p>
        </w:tc>
        <w:tc>
          <w:tcPr>
            <w:tcW w:w="7478" w:type="dxa"/>
          </w:tcPr>
          <w:p w14:paraId="3A5D753E" w14:textId="26CA39A0" w:rsidR="003F72C3" w:rsidRPr="00A30882" w:rsidRDefault="00C724FD" w:rsidP="00561FBB">
            <w:pPr>
              <w:pStyle w:val="Tablebody"/>
            </w:pPr>
            <w:r>
              <w:fldChar w:fldCharType="begin"/>
            </w:r>
            <w:r>
              <w:instrText xml:space="preserve"> DOCPROPERTY  Title  \* MERGEFORMAT </w:instrText>
            </w:r>
            <w:r>
              <w:fldChar w:fldCharType="separate"/>
            </w:r>
            <w:r w:rsidR="00B93481">
              <w:t xml:space="preserve">Valsts informācijas sistēmu </w:t>
            </w:r>
            <w:proofErr w:type="spellStart"/>
            <w:r w:rsidR="00B93481">
              <w:t>savietotāja</w:t>
            </w:r>
            <w:proofErr w:type="spellEnd"/>
            <w:r w:rsidR="00B93481">
              <w:t xml:space="preserve"> (VISS) un Vienotā valsts un pašvaldību pakalpojumu portāla www.latvija.lv pilnveidošana un uzturēšana</w:t>
            </w:r>
            <w:r>
              <w:fldChar w:fldCharType="end"/>
            </w:r>
            <w:r w:rsidR="003F72C3" w:rsidRPr="00A30882">
              <w:t>.</w:t>
            </w:r>
          </w:p>
          <w:p w14:paraId="3A5D753F" w14:textId="3225B26D" w:rsidR="00561FBB" w:rsidRPr="00A30882" w:rsidRDefault="00000000" w:rsidP="00561FBB">
            <w:pPr>
              <w:pStyle w:val="Tablebody"/>
            </w:pPr>
            <w:fldSimple w:instr=" DOCPROPERTY  _TitleDala  \* MERGEFORMAT ">
              <w:r w:rsidR="00B93481">
                <w:t>3.daļa "VISS un Portāla jaunu un esošo moduļu papildinājumu izstrāde, ieviešana, garantijas apkalpošana un uzturēšana saskaņā ar tehnisko specifikāciju"</w:t>
              </w:r>
            </w:fldSimple>
            <w:r w:rsidR="00561FBB" w:rsidRPr="00A30882">
              <w:t>.</w:t>
            </w:r>
          </w:p>
          <w:p w14:paraId="3A5D7540" w14:textId="4BE26D4A" w:rsidR="003F72C3" w:rsidRPr="00A30882" w:rsidRDefault="00000000" w:rsidP="00561FBB">
            <w:pPr>
              <w:pStyle w:val="Tablebody"/>
            </w:pPr>
            <w:fldSimple w:instr=" DOCPROPERTY  Subject  \* MERGEFORMAT ">
              <w:r w:rsidR="00B93481">
                <w:t>Datu izplatīšanas tikls</w:t>
              </w:r>
            </w:fldSimple>
            <w:r w:rsidR="003F72C3" w:rsidRPr="00A30882">
              <w:t>.</w:t>
            </w:r>
          </w:p>
          <w:p w14:paraId="3A5D7541" w14:textId="144DBDC7" w:rsidR="003F72C3" w:rsidRPr="00A30882" w:rsidRDefault="00000000" w:rsidP="00561FBB">
            <w:pPr>
              <w:pStyle w:val="Tablebody"/>
            </w:pPr>
            <w:fldSimple w:instr=" DOCPROPERTY  Category  \* MERGEFORMAT ">
              <w:r w:rsidR="00B93481">
                <w:t>Integrācijas instrukcija</w:t>
              </w:r>
            </w:fldSimple>
            <w:r w:rsidR="003F72C3" w:rsidRPr="00A30882">
              <w:t>.</w:t>
            </w:r>
          </w:p>
        </w:tc>
      </w:tr>
      <w:tr w:rsidR="003F72C3" w:rsidRPr="00A30882" w14:paraId="3A5D7545" w14:textId="77777777" w:rsidTr="0043013C">
        <w:trPr>
          <w:trHeight w:val="569"/>
        </w:trPr>
        <w:tc>
          <w:tcPr>
            <w:tcW w:w="2376" w:type="dxa"/>
          </w:tcPr>
          <w:p w14:paraId="3A5D7543" w14:textId="77777777" w:rsidR="003F72C3" w:rsidRPr="00A30882" w:rsidRDefault="003F72C3" w:rsidP="00021632">
            <w:pPr>
              <w:pStyle w:val="Bold"/>
            </w:pPr>
            <w:r w:rsidRPr="00A30882">
              <w:t>Dokumenta kods:</w:t>
            </w:r>
          </w:p>
        </w:tc>
        <w:tc>
          <w:tcPr>
            <w:tcW w:w="7478" w:type="dxa"/>
          </w:tcPr>
          <w:p w14:paraId="3A5D7544" w14:textId="6448E451" w:rsidR="003F72C3" w:rsidRPr="00A30882" w:rsidRDefault="00000000" w:rsidP="00561FBB">
            <w:pPr>
              <w:pStyle w:val="Tablebody"/>
            </w:pPr>
            <w:fldSimple w:instr=" DOCPROPERTY  _CustomerID  \* MERGEFORMAT ">
              <w:r w:rsidR="00B93481">
                <w:t>VRAA</w:t>
              </w:r>
            </w:fldSimple>
            <w:r w:rsidR="003F72C3" w:rsidRPr="00A30882">
              <w:t>-</w:t>
            </w:r>
            <w:fldSimple w:instr=" DOCPROPERTY  _ContractNumber  \* MERGEFORMAT ">
              <w:r w:rsidR="00B93481">
                <w:t>13_7_17_41</w:t>
              </w:r>
            </w:fldSimple>
            <w:r w:rsidR="003F72C3" w:rsidRPr="00A30882">
              <w:t>-</w:t>
            </w:r>
            <w:fldSimple w:instr=" DOCPROPERTY  _ProjectID  \* MERGEFORMAT ">
              <w:r w:rsidR="00B93481">
                <w:t>VISS_2016</w:t>
              </w:r>
            </w:fldSimple>
            <w:r w:rsidR="003F72C3" w:rsidRPr="00A30882">
              <w:t>-</w:t>
            </w:r>
            <w:fldSimple w:instr=" DOCPROPERTY  _SubjectID  \* MERGEFORMAT ">
              <w:r w:rsidR="00B93481">
                <w:t>DIT</w:t>
              </w:r>
            </w:fldSimple>
            <w:r w:rsidR="003F72C3" w:rsidRPr="00A30882">
              <w:t>-</w:t>
            </w:r>
            <w:fldSimple w:instr=" DOCPROPERTY  _CategoryID  \* MERGEFORMAT ">
              <w:r w:rsidR="00B93481">
                <w:t>II</w:t>
              </w:r>
            </w:fldSimple>
          </w:p>
        </w:tc>
      </w:tr>
      <w:tr w:rsidR="003F72C3" w:rsidRPr="00A30882" w14:paraId="3A5D7548" w14:textId="77777777" w:rsidTr="0043013C">
        <w:trPr>
          <w:trHeight w:val="563"/>
        </w:trPr>
        <w:tc>
          <w:tcPr>
            <w:tcW w:w="2376" w:type="dxa"/>
          </w:tcPr>
          <w:p w14:paraId="3A5D7546" w14:textId="77777777" w:rsidR="003F72C3" w:rsidRPr="00A30882" w:rsidRDefault="003F72C3" w:rsidP="00021632">
            <w:pPr>
              <w:pStyle w:val="Bold"/>
            </w:pPr>
            <w:r w:rsidRPr="00A30882">
              <w:t>Versija:</w:t>
            </w:r>
          </w:p>
        </w:tc>
        <w:tc>
          <w:tcPr>
            <w:tcW w:w="7478" w:type="dxa"/>
          </w:tcPr>
          <w:p w14:paraId="3A5D7547" w14:textId="2B7C8EB1" w:rsidR="003F72C3" w:rsidRPr="00A30882" w:rsidRDefault="003F72C3" w:rsidP="00561FBB">
            <w:pPr>
              <w:pStyle w:val="Tablebody"/>
            </w:pPr>
            <w:r w:rsidRPr="00A30882">
              <w:t xml:space="preserve">Versija </w:t>
            </w:r>
            <w:fldSimple w:instr=" DOCPROPERTY  _Version  \* MERGEFORMAT ">
              <w:r w:rsidR="00B93481">
                <w:t>1.08</w:t>
              </w:r>
            </w:fldSimple>
            <w:r w:rsidRPr="00A30882">
              <w:t xml:space="preserve">, Laidiens </w:t>
            </w:r>
            <w:fldSimple w:instr=" DOCPROPERTY  _Date  \* MERGEFORMAT ">
              <w:r w:rsidR="00B93481">
                <w:t>02.08.2022.</w:t>
              </w:r>
            </w:fldSimple>
            <w:r w:rsidRPr="00A30882">
              <w:t xml:space="preserve"> (saīsināti V</w:t>
            </w:r>
            <w:fldSimple w:instr=" DOCPROPERTY  _Version  \* MERGEFORMAT ">
              <w:r w:rsidR="00B93481">
                <w:t>1.08</w:t>
              </w:r>
            </w:fldSimple>
            <w:r w:rsidRPr="00A30882">
              <w:t xml:space="preserve"> </w:t>
            </w:r>
            <w:fldSimple w:instr=" DOCPROPERTY  _Date  \* MERGEFORMAT ">
              <w:r w:rsidR="00B93481">
                <w:t>02.08.2022.</w:t>
              </w:r>
            </w:fldSimple>
            <w:r w:rsidRPr="00A30882">
              <w:t>)</w:t>
            </w:r>
          </w:p>
        </w:tc>
      </w:tr>
    </w:tbl>
    <w:p w14:paraId="3A5D7549" w14:textId="77777777" w:rsidR="007D2574" w:rsidRPr="00A30882" w:rsidRDefault="007D2574" w:rsidP="003F72C3">
      <w:pPr>
        <w:pStyle w:val="TitleSaskanosana"/>
      </w:pPr>
      <w:r w:rsidRPr="00A30882">
        <w:t>Saskaņojumi</w:t>
      </w:r>
    </w:p>
    <w:tbl>
      <w:tblPr>
        <w:tblW w:w="9834" w:type="dxa"/>
        <w:tblBorders>
          <w:top w:val="single" w:sz="12" w:space="0" w:color="000000"/>
          <w:bottom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376"/>
        <w:gridCol w:w="3852"/>
        <w:gridCol w:w="1512"/>
        <w:gridCol w:w="2094"/>
      </w:tblGrid>
      <w:tr w:rsidR="007D2574" w:rsidRPr="00A30882" w14:paraId="3A5D754E" w14:textId="77777777" w:rsidTr="006C4173">
        <w:tc>
          <w:tcPr>
            <w:tcW w:w="2376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3A5D754A" w14:textId="77777777" w:rsidR="007D2574" w:rsidRPr="00A30882" w:rsidRDefault="007D2574" w:rsidP="00021632">
            <w:pPr>
              <w:pStyle w:val="Bold"/>
            </w:pPr>
            <w:r w:rsidRPr="00A30882">
              <w:t>Organizācija</w:t>
            </w:r>
          </w:p>
        </w:tc>
        <w:tc>
          <w:tcPr>
            <w:tcW w:w="3852" w:type="dxa"/>
            <w:tcBorders>
              <w:bottom w:val="single" w:sz="6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3A5D754B" w14:textId="77777777" w:rsidR="007D2574" w:rsidRPr="00A30882" w:rsidRDefault="007D2574" w:rsidP="00021632">
            <w:pPr>
              <w:pStyle w:val="Bold"/>
            </w:pPr>
            <w:r w:rsidRPr="00A30882">
              <w:t xml:space="preserve">Vārds, uzvārds, amats </w:t>
            </w:r>
          </w:p>
        </w:tc>
        <w:tc>
          <w:tcPr>
            <w:tcW w:w="1512" w:type="dxa"/>
            <w:tcBorders>
              <w:top w:val="single" w:sz="12" w:space="0" w:color="000000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3A5D754C" w14:textId="77777777" w:rsidR="007D2574" w:rsidRPr="00A30882" w:rsidRDefault="007D2574" w:rsidP="00021632">
            <w:pPr>
              <w:pStyle w:val="Bold"/>
            </w:pPr>
            <w:r w:rsidRPr="00A30882">
              <w:t>Datums</w:t>
            </w:r>
          </w:p>
        </w:tc>
        <w:tc>
          <w:tcPr>
            <w:tcW w:w="2094" w:type="dxa"/>
            <w:tcBorders>
              <w:top w:val="single" w:sz="12" w:space="0" w:color="000000"/>
              <w:left w:val="single" w:sz="4" w:space="0" w:color="auto"/>
              <w:bottom w:val="single" w:sz="6" w:space="0" w:color="000000"/>
              <w:right w:val="nil"/>
            </w:tcBorders>
            <w:shd w:val="clear" w:color="auto" w:fill="auto"/>
            <w:vAlign w:val="center"/>
          </w:tcPr>
          <w:p w14:paraId="3A5D754D" w14:textId="77777777" w:rsidR="007D2574" w:rsidRPr="00A30882" w:rsidRDefault="007D2574" w:rsidP="00021632">
            <w:pPr>
              <w:pStyle w:val="Bold"/>
            </w:pPr>
            <w:r w:rsidRPr="00A30882">
              <w:t>Paraksts</w:t>
            </w:r>
          </w:p>
        </w:tc>
      </w:tr>
      <w:tr w:rsidR="007D2574" w:rsidRPr="00A30882" w14:paraId="3A5D7553" w14:textId="77777777" w:rsidTr="006C4173">
        <w:trPr>
          <w:trHeight w:val="877"/>
        </w:trPr>
        <w:tc>
          <w:tcPr>
            <w:tcW w:w="2376" w:type="dxa"/>
            <w:tcBorders>
              <w:right w:val="single" w:sz="6" w:space="0" w:color="000000"/>
            </w:tcBorders>
            <w:shd w:val="clear" w:color="auto" w:fill="auto"/>
          </w:tcPr>
          <w:p w14:paraId="3A5D754F" w14:textId="59A9929F" w:rsidR="007D2574" w:rsidRPr="00A30882" w:rsidRDefault="00000000" w:rsidP="00561FBB">
            <w:pPr>
              <w:pStyle w:val="Tablebody"/>
              <w:jc w:val="left"/>
            </w:pPr>
            <w:fldSimple w:instr=" DOCPROPERTY  _CustomerTitle  \* MERGEFORMAT ">
              <w:r w:rsidR="00B93481">
                <w:t>Valsts reģionālās attīstības aģentūra</w:t>
              </w:r>
            </w:fldSimple>
          </w:p>
        </w:tc>
        <w:tc>
          <w:tcPr>
            <w:tcW w:w="3852" w:type="dxa"/>
            <w:tcBorders>
              <w:right w:val="single" w:sz="4" w:space="0" w:color="auto"/>
            </w:tcBorders>
            <w:shd w:val="clear" w:color="auto" w:fill="auto"/>
          </w:tcPr>
          <w:p w14:paraId="3A5D7550" w14:textId="18466BCD" w:rsidR="007D2574" w:rsidRPr="00A30882" w:rsidRDefault="00B5797E" w:rsidP="00305910">
            <w:pPr>
              <w:pStyle w:val="Tablebody"/>
            </w:pPr>
            <w:r w:rsidRPr="00A30882">
              <w:t>Atbildīgā persona</w:t>
            </w:r>
            <w:r w:rsidR="007D2574" w:rsidRPr="00A30882">
              <w:t xml:space="preserve"> no Pasūtītāja puses</w:t>
            </w:r>
          </w:p>
        </w:tc>
        <w:tc>
          <w:tcPr>
            <w:tcW w:w="1512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3A5D7551" w14:textId="77777777" w:rsidR="007D2574" w:rsidRPr="00A30882" w:rsidRDefault="007D2574" w:rsidP="00021632">
            <w:pPr>
              <w:pStyle w:val="Tablebody"/>
            </w:pPr>
          </w:p>
        </w:tc>
        <w:tc>
          <w:tcPr>
            <w:tcW w:w="2094" w:type="dxa"/>
            <w:tcBorders>
              <w:left w:val="single" w:sz="4" w:space="0" w:color="auto"/>
              <w:right w:val="nil"/>
            </w:tcBorders>
            <w:shd w:val="clear" w:color="auto" w:fill="auto"/>
          </w:tcPr>
          <w:p w14:paraId="3A5D7552" w14:textId="77777777" w:rsidR="007D2574" w:rsidRPr="00A30882" w:rsidRDefault="007D2574" w:rsidP="00021632">
            <w:pPr>
              <w:pStyle w:val="Tablebody"/>
            </w:pPr>
          </w:p>
        </w:tc>
      </w:tr>
      <w:tr w:rsidR="007D2574" w:rsidRPr="00A30882" w14:paraId="3A5D7558" w14:textId="77777777" w:rsidTr="006C4173">
        <w:trPr>
          <w:trHeight w:val="1005"/>
        </w:trPr>
        <w:tc>
          <w:tcPr>
            <w:tcW w:w="2376" w:type="dxa"/>
            <w:tcBorders>
              <w:right w:val="single" w:sz="6" w:space="0" w:color="000000"/>
            </w:tcBorders>
            <w:shd w:val="clear" w:color="auto" w:fill="auto"/>
          </w:tcPr>
          <w:p w14:paraId="3A5D7554" w14:textId="72AFCB76" w:rsidR="007D2574" w:rsidRPr="00A30882" w:rsidRDefault="00C724FD" w:rsidP="00561FBB">
            <w:pPr>
              <w:pStyle w:val="Tablebody"/>
            </w:pPr>
            <w:r>
              <w:fldChar w:fldCharType="begin"/>
            </w:r>
            <w:r>
              <w:instrText xml:space="preserve"> DOCPROPERTY  Company  \* MERGEFORMAT </w:instrText>
            </w:r>
            <w:r>
              <w:fldChar w:fldCharType="separate"/>
            </w:r>
            <w:r w:rsidR="00B93481">
              <w:t xml:space="preserve">SIA "ABC </w:t>
            </w:r>
            <w:proofErr w:type="spellStart"/>
            <w:r w:rsidR="00B93481">
              <w:t>software</w:t>
            </w:r>
            <w:proofErr w:type="spellEnd"/>
            <w:r w:rsidR="00B93481">
              <w:t>"</w:t>
            </w:r>
            <w:r>
              <w:fldChar w:fldCharType="end"/>
            </w:r>
          </w:p>
        </w:tc>
        <w:tc>
          <w:tcPr>
            <w:tcW w:w="3852" w:type="dxa"/>
            <w:tcBorders>
              <w:right w:val="single" w:sz="4" w:space="0" w:color="auto"/>
            </w:tcBorders>
            <w:shd w:val="clear" w:color="auto" w:fill="auto"/>
          </w:tcPr>
          <w:p w14:paraId="3A5D7555" w14:textId="4C25E4F2" w:rsidR="007D2574" w:rsidRPr="00A30882" w:rsidRDefault="00C724FD" w:rsidP="00561FBB">
            <w:pPr>
              <w:pStyle w:val="Tablebody"/>
            </w:pPr>
            <w:r>
              <w:fldChar w:fldCharType="begin"/>
            </w:r>
            <w:r>
              <w:instrText xml:space="preserve"> DOCPROPERTY  Manager  \* MERGEFORMAT </w:instrText>
            </w:r>
            <w:r>
              <w:fldChar w:fldCharType="separate"/>
            </w:r>
            <w:proofErr w:type="spellStart"/>
            <w:r w:rsidR="00B93481">
              <w:t>J.Korņijenko</w:t>
            </w:r>
            <w:proofErr w:type="spellEnd"/>
            <w:r>
              <w:fldChar w:fldCharType="end"/>
            </w:r>
            <w:r w:rsidR="007D2574" w:rsidRPr="00A30882">
              <w:t xml:space="preserve">, projekta vadītājs </w:t>
            </w:r>
            <w:r w:rsidR="00561FBB" w:rsidRPr="00A30882">
              <w:t xml:space="preserve">par tehniskiem jautājumiem </w:t>
            </w:r>
            <w:r w:rsidR="007D2574" w:rsidRPr="00A30882">
              <w:t>no Izpildītāja puses</w:t>
            </w:r>
          </w:p>
        </w:tc>
        <w:tc>
          <w:tcPr>
            <w:tcW w:w="1512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3A5D7556" w14:textId="24D67120" w:rsidR="007D2574" w:rsidRPr="00A30882" w:rsidRDefault="00000000" w:rsidP="00561FBB">
            <w:pPr>
              <w:pStyle w:val="Tablebody"/>
            </w:pPr>
            <w:fldSimple w:instr=" DOCPROPERTY  _Date  \* MERGEFORMAT ">
              <w:r w:rsidR="00B93481">
                <w:t>02.08.2022.</w:t>
              </w:r>
            </w:fldSimple>
          </w:p>
        </w:tc>
        <w:tc>
          <w:tcPr>
            <w:tcW w:w="2094" w:type="dxa"/>
            <w:tcBorders>
              <w:left w:val="single" w:sz="4" w:space="0" w:color="auto"/>
              <w:right w:val="nil"/>
            </w:tcBorders>
            <w:shd w:val="clear" w:color="auto" w:fill="auto"/>
          </w:tcPr>
          <w:p w14:paraId="3A5D7557" w14:textId="77777777" w:rsidR="007D2574" w:rsidRPr="00A30882" w:rsidRDefault="007D2574" w:rsidP="00021632">
            <w:pPr>
              <w:pStyle w:val="Tablebody"/>
            </w:pPr>
          </w:p>
        </w:tc>
      </w:tr>
      <w:tr w:rsidR="00704BD2" w:rsidRPr="00A30882" w14:paraId="3A5D755D" w14:textId="77777777" w:rsidTr="006C4173">
        <w:trPr>
          <w:trHeight w:val="1005"/>
        </w:trPr>
        <w:tc>
          <w:tcPr>
            <w:tcW w:w="2376" w:type="dxa"/>
            <w:tcBorders>
              <w:right w:val="single" w:sz="6" w:space="0" w:color="000000"/>
            </w:tcBorders>
            <w:shd w:val="clear" w:color="auto" w:fill="auto"/>
          </w:tcPr>
          <w:p w14:paraId="3A5D7559" w14:textId="17846270" w:rsidR="00704BD2" w:rsidRPr="00A30882" w:rsidRDefault="00704BD2" w:rsidP="00561FBB">
            <w:pPr>
              <w:pStyle w:val="Tablebody"/>
            </w:pPr>
            <w:r w:rsidRPr="00A30882">
              <w:rPr>
                <w:bCs/>
              </w:rPr>
              <w:fldChar w:fldCharType="begin"/>
            </w:r>
            <w:r w:rsidRPr="00A30882">
              <w:rPr>
                <w:bCs/>
              </w:rPr>
              <w:instrText xml:space="preserve"> DOCPROPERTY  Company  \* MERGEFORMAT </w:instrText>
            </w:r>
            <w:r w:rsidRPr="00A30882">
              <w:rPr>
                <w:bCs/>
              </w:rPr>
              <w:fldChar w:fldCharType="separate"/>
            </w:r>
            <w:r w:rsidR="00B93481">
              <w:rPr>
                <w:bCs/>
              </w:rPr>
              <w:t xml:space="preserve">SIA "ABC </w:t>
            </w:r>
            <w:proofErr w:type="spellStart"/>
            <w:r w:rsidR="00B93481">
              <w:rPr>
                <w:bCs/>
              </w:rPr>
              <w:t>software</w:t>
            </w:r>
            <w:proofErr w:type="spellEnd"/>
            <w:r w:rsidR="00B93481">
              <w:rPr>
                <w:bCs/>
              </w:rPr>
              <w:t>"</w:t>
            </w:r>
            <w:r w:rsidRPr="00A30882">
              <w:rPr>
                <w:bCs/>
              </w:rPr>
              <w:fldChar w:fldCharType="end"/>
            </w:r>
          </w:p>
        </w:tc>
        <w:tc>
          <w:tcPr>
            <w:tcW w:w="3852" w:type="dxa"/>
            <w:tcBorders>
              <w:right w:val="single" w:sz="4" w:space="0" w:color="auto"/>
            </w:tcBorders>
            <w:shd w:val="clear" w:color="auto" w:fill="auto"/>
          </w:tcPr>
          <w:p w14:paraId="3A5D755A" w14:textId="273CB244" w:rsidR="00704BD2" w:rsidRPr="00A30882" w:rsidRDefault="00C724FD" w:rsidP="00561FBB">
            <w:pPr>
              <w:pStyle w:val="Tablebody"/>
            </w:pPr>
            <w:r>
              <w:fldChar w:fldCharType="begin"/>
            </w:r>
            <w:r>
              <w:instrText xml:space="preserve"> DOCPROPERTY  Author  \* MERGEFORMAT </w:instrText>
            </w:r>
            <w:r>
              <w:fldChar w:fldCharType="separate"/>
            </w:r>
            <w:proofErr w:type="spellStart"/>
            <w:r w:rsidR="00B93481">
              <w:t>A.Zeļikovičs</w:t>
            </w:r>
            <w:proofErr w:type="spellEnd"/>
            <w:r>
              <w:fldChar w:fldCharType="end"/>
            </w:r>
            <w:r w:rsidR="00704BD2" w:rsidRPr="00A30882">
              <w:t xml:space="preserve">, </w:t>
            </w:r>
            <w:r w:rsidR="001D47DA" w:rsidRPr="00A30882">
              <w:t>vecākais</w:t>
            </w:r>
            <w:r w:rsidR="00704BD2" w:rsidRPr="00A30882">
              <w:t xml:space="preserve"> programmētājs </w:t>
            </w:r>
          </w:p>
        </w:tc>
        <w:tc>
          <w:tcPr>
            <w:tcW w:w="1512" w:type="dxa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14:paraId="3A5D755B" w14:textId="48DA7801" w:rsidR="00704BD2" w:rsidRPr="00A30882" w:rsidRDefault="00000000" w:rsidP="00561FBB">
            <w:pPr>
              <w:pStyle w:val="Tablebody"/>
            </w:pPr>
            <w:fldSimple w:instr=" DOCPROPERTY  _Date  \* MERGEFORMAT ">
              <w:r w:rsidR="00B93481">
                <w:t>02.08.2022.</w:t>
              </w:r>
            </w:fldSimple>
          </w:p>
        </w:tc>
        <w:tc>
          <w:tcPr>
            <w:tcW w:w="2094" w:type="dxa"/>
            <w:tcBorders>
              <w:left w:val="single" w:sz="4" w:space="0" w:color="auto"/>
              <w:right w:val="nil"/>
            </w:tcBorders>
            <w:shd w:val="clear" w:color="auto" w:fill="auto"/>
          </w:tcPr>
          <w:p w14:paraId="3A5D755C" w14:textId="77777777" w:rsidR="00704BD2" w:rsidRPr="00A30882" w:rsidRDefault="00704BD2" w:rsidP="00021632">
            <w:pPr>
              <w:pStyle w:val="Tablebody"/>
            </w:pPr>
          </w:p>
        </w:tc>
      </w:tr>
    </w:tbl>
    <w:p w14:paraId="256FCF29" w14:textId="77777777" w:rsidR="00B07735" w:rsidRPr="00A30882" w:rsidRDefault="00B07735" w:rsidP="00196AFB">
      <w:pPr>
        <w:pStyle w:val="Titleapakprojekta"/>
      </w:pPr>
    </w:p>
    <w:p w14:paraId="215D6DA1" w14:textId="77777777" w:rsidR="00B07735" w:rsidRPr="00A30882" w:rsidRDefault="00B07735">
      <w:pPr>
        <w:spacing w:before="0" w:after="200" w:line="276" w:lineRule="auto"/>
        <w:jc w:val="left"/>
        <w:rPr>
          <w:b/>
          <w:smallCaps/>
          <w:sz w:val="44"/>
        </w:rPr>
      </w:pPr>
      <w:r w:rsidRPr="00A30882">
        <w:br w:type="page"/>
      </w:r>
    </w:p>
    <w:p w14:paraId="3A5D7569" w14:textId="4D6B1DA7" w:rsidR="007D2574" w:rsidRPr="00A30882" w:rsidRDefault="007D2574" w:rsidP="00196AFB">
      <w:pPr>
        <w:pStyle w:val="Titleapakprojekta"/>
      </w:pPr>
      <w:r w:rsidRPr="00A30882">
        <w:lastRenderedPageBreak/>
        <w:t>Izmaiņu vēsture</w:t>
      </w:r>
    </w:p>
    <w:tbl>
      <w:tblPr>
        <w:tblW w:w="9854" w:type="dxa"/>
        <w:jc w:val="center"/>
        <w:tblBorders>
          <w:top w:val="single" w:sz="12" w:space="0" w:color="000000"/>
          <w:bottom w:val="single" w:sz="12" w:space="0" w:color="000000"/>
        </w:tblBorders>
        <w:tblLook w:val="01E0" w:firstRow="1" w:lastRow="1" w:firstColumn="1" w:lastColumn="1" w:noHBand="0" w:noVBand="0"/>
      </w:tblPr>
      <w:tblGrid>
        <w:gridCol w:w="1042"/>
        <w:gridCol w:w="1329"/>
        <w:gridCol w:w="4118"/>
        <w:gridCol w:w="1983"/>
        <w:gridCol w:w="1382"/>
      </w:tblGrid>
      <w:tr w:rsidR="00E85433" w:rsidRPr="00A30882" w14:paraId="3A5D756F" w14:textId="77777777" w:rsidTr="006D3BDE">
        <w:trPr>
          <w:jc w:val="center"/>
        </w:trPr>
        <w:tc>
          <w:tcPr>
            <w:tcW w:w="1042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14:paraId="3A5D756A" w14:textId="77777777" w:rsidR="00E85433" w:rsidRPr="00A30882" w:rsidRDefault="00E85433" w:rsidP="00021632">
            <w:pPr>
              <w:pStyle w:val="Bold"/>
            </w:pPr>
            <w:r w:rsidRPr="00A30882">
              <w:t>Versija</w:t>
            </w:r>
          </w:p>
        </w:tc>
        <w:tc>
          <w:tcPr>
            <w:tcW w:w="1329" w:type="dxa"/>
            <w:tcBorders>
              <w:bottom w:val="single" w:sz="6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3A5D756B" w14:textId="77777777" w:rsidR="00E85433" w:rsidRPr="00A30882" w:rsidRDefault="00E85433" w:rsidP="00021632">
            <w:pPr>
              <w:pStyle w:val="Bold"/>
            </w:pPr>
            <w:r w:rsidRPr="00A30882">
              <w:t>Datums</w:t>
            </w:r>
          </w:p>
        </w:tc>
        <w:tc>
          <w:tcPr>
            <w:tcW w:w="4118" w:type="dxa"/>
            <w:tcBorders>
              <w:top w:val="single" w:sz="12" w:space="0" w:color="000000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3A5D756C" w14:textId="77777777" w:rsidR="00E85433" w:rsidRPr="00A30882" w:rsidRDefault="00E85433" w:rsidP="00021632">
            <w:pPr>
              <w:pStyle w:val="Bold"/>
            </w:pPr>
            <w:r w:rsidRPr="00A30882">
              <w:t>Apraksts</w:t>
            </w:r>
          </w:p>
        </w:tc>
        <w:tc>
          <w:tcPr>
            <w:tcW w:w="1983" w:type="dxa"/>
            <w:tcBorders>
              <w:left w:val="single" w:sz="4" w:space="0" w:color="auto"/>
              <w:bottom w:val="single" w:sz="6" w:space="0" w:color="000000"/>
            </w:tcBorders>
            <w:shd w:val="clear" w:color="auto" w:fill="auto"/>
          </w:tcPr>
          <w:p w14:paraId="3A5D756D" w14:textId="77777777" w:rsidR="00E85433" w:rsidRPr="00A30882" w:rsidRDefault="00E85433" w:rsidP="00811304">
            <w:pPr>
              <w:pStyle w:val="Bold"/>
            </w:pPr>
            <w:r w:rsidRPr="00A30882">
              <w:t>Organizācija</w:t>
            </w:r>
          </w:p>
        </w:tc>
        <w:tc>
          <w:tcPr>
            <w:tcW w:w="1382" w:type="dxa"/>
            <w:tcBorders>
              <w:left w:val="single" w:sz="4" w:space="0" w:color="auto"/>
              <w:bottom w:val="single" w:sz="6" w:space="0" w:color="000000"/>
            </w:tcBorders>
            <w:vAlign w:val="center"/>
          </w:tcPr>
          <w:p w14:paraId="3A5D756E" w14:textId="77777777" w:rsidR="00E85433" w:rsidRPr="00A30882" w:rsidRDefault="00E85433" w:rsidP="00811304">
            <w:pPr>
              <w:pStyle w:val="Bold"/>
            </w:pPr>
            <w:r w:rsidRPr="00A30882">
              <w:t>Autors</w:t>
            </w:r>
          </w:p>
        </w:tc>
      </w:tr>
      <w:tr w:rsidR="00E85433" w:rsidRPr="00A30882" w14:paraId="3A5D7575" w14:textId="77777777" w:rsidTr="00406B79">
        <w:trPr>
          <w:jc w:val="center"/>
        </w:trPr>
        <w:tc>
          <w:tcPr>
            <w:tcW w:w="1042" w:type="dxa"/>
            <w:tcBorders>
              <w:top w:val="single" w:sz="6" w:space="0" w:color="000000"/>
              <w:left w:val="nil"/>
              <w:bottom w:val="single" w:sz="6" w:space="0" w:color="000000"/>
              <w:right w:val="single" w:sz="4" w:space="0" w:color="auto"/>
              <w:tl2br w:val="nil"/>
              <w:tr2bl w:val="nil"/>
            </w:tcBorders>
            <w:shd w:val="clear" w:color="auto" w:fill="auto"/>
          </w:tcPr>
          <w:p w14:paraId="3A5D7570" w14:textId="54550E2A" w:rsidR="00E85433" w:rsidRPr="00A30882" w:rsidRDefault="00EA66EC" w:rsidP="00EA66EC">
            <w:pPr>
              <w:pStyle w:val="Tablebody"/>
            </w:pPr>
            <w:r w:rsidRPr="00A30882">
              <w:t>1</w:t>
            </w:r>
            <w:r w:rsidR="00704BD2" w:rsidRPr="00A30882">
              <w:t>.0</w:t>
            </w:r>
            <w:r w:rsidRPr="00A30882">
              <w:t>0</w:t>
            </w:r>
          </w:p>
        </w:tc>
        <w:tc>
          <w:tcPr>
            <w:tcW w:w="1329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4" w:space="0" w:color="auto"/>
              <w:tl2br w:val="nil"/>
              <w:tr2bl w:val="nil"/>
            </w:tcBorders>
            <w:shd w:val="clear" w:color="auto" w:fill="auto"/>
          </w:tcPr>
          <w:p w14:paraId="3A5D7571" w14:textId="32FE0822" w:rsidR="00E85433" w:rsidRPr="00A30882" w:rsidRDefault="00EA66EC" w:rsidP="00EA66EC">
            <w:pPr>
              <w:pStyle w:val="Tablebody"/>
            </w:pPr>
            <w:r w:rsidRPr="00A30882">
              <w:t>10</w:t>
            </w:r>
            <w:r w:rsidR="00704BD2" w:rsidRPr="00A30882">
              <w:t>.</w:t>
            </w:r>
            <w:r w:rsidRPr="00A30882">
              <w:t>12</w:t>
            </w:r>
            <w:r w:rsidR="00704BD2" w:rsidRPr="00A30882">
              <w:t>.2012</w:t>
            </w:r>
            <w:r w:rsidR="00F818A0" w:rsidRPr="00A30882">
              <w:t>.</w:t>
            </w:r>
          </w:p>
        </w:tc>
        <w:tc>
          <w:tcPr>
            <w:tcW w:w="4118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4" w:space="0" w:color="auto"/>
              <w:tl2br w:val="nil"/>
              <w:tr2bl w:val="nil"/>
            </w:tcBorders>
            <w:shd w:val="clear" w:color="auto" w:fill="auto"/>
          </w:tcPr>
          <w:p w14:paraId="3A5D7572" w14:textId="77777777" w:rsidR="00E85433" w:rsidRPr="00A30882" w:rsidRDefault="00E85433" w:rsidP="00561FBB">
            <w:pPr>
              <w:pStyle w:val="Tablebody"/>
            </w:pPr>
            <w:r w:rsidRPr="00A30882">
              <w:t xml:space="preserve">Izveidota dokumenta sākotnējā versija </w:t>
            </w:r>
          </w:p>
        </w:tc>
        <w:tc>
          <w:tcPr>
            <w:tcW w:w="1983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  <w:tl2br w:val="nil"/>
              <w:tr2bl w:val="nil"/>
            </w:tcBorders>
            <w:shd w:val="clear" w:color="auto" w:fill="auto"/>
          </w:tcPr>
          <w:p w14:paraId="3A5D7573" w14:textId="77777777" w:rsidR="00E85433" w:rsidRPr="00A30882" w:rsidRDefault="00E85433" w:rsidP="00E85433">
            <w:pPr>
              <w:pStyle w:val="Tablebody"/>
              <w:jc w:val="left"/>
            </w:pPr>
            <w:r w:rsidRPr="00A30882">
              <w:t xml:space="preserve">SIA „ABC </w:t>
            </w:r>
            <w:proofErr w:type="spellStart"/>
            <w:r w:rsidRPr="00A30882">
              <w:t>software</w:t>
            </w:r>
            <w:proofErr w:type="spellEnd"/>
            <w:r w:rsidRPr="00A30882">
              <w:t>”</w:t>
            </w:r>
          </w:p>
        </w:tc>
        <w:tc>
          <w:tcPr>
            <w:tcW w:w="1382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  <w:tl2br w:val="nil"/>
              <w:tr2bl w:val="nil"/>
            </w:tcBorders>
          </w:tcPr>
          <w:p w14:paraId="3FBE02A5" w14:textId="65B3D49E" w:rsidR="00EA66EC" w:rsidRPr="00A30882" w:rsidRDefault="00C724FD" w:rsidP="00EA66EC">
            <w:pPr>
              <w:pStyle w:val="Tablebody"/>
            </w:pPr>
            <w:r>
              <w:fldChar w:fldCharType="begin"/>
            </w:r>
            <w:r>
              <w:instrText xml:space="preserve"> DOCPROPERTY  Author  \* MERGEFORMAT </w:instrText>
            </w:r>
            <w:r>
              <w:fldChar w:fldCharType="separate"/>
            </w:r>
            <w:proofErr w:type="spellStart"/>
            <w:r w:rsidR="00B93481">
              <w:t>A.Zeļikovičs</w:t>
            </w:r>
            <w:proofErr w:type="spellEnd"/>
            <w:r>
              <w:fldChar w:fldCharType="end"/>
            </w:r>
            <w:r w:rsidR="00EA66EC" w:rsidRPr="00A30882">
              <w:t xml:space="preserve">, </w:t>
            </w:r>
            <w:proofErr w:type="spellStart"/>
            <w:r w:rsidR="00EA66EC" w:rsidRPr="00A30882">
              <w:t>A.Pontags</w:t>
            </w:r>
            <w:proofErr w:type="spellEnd"/>
            <w:r w:rsidR="00EA66EC" w:rsidRPr="00A30882">
              <w:t xml:space="preserve">, </w:t>
            </w:r>
            <w:proofErr w:type="spellStart"/>
            <w:r w:rsidR="00EA66EC" w:rsidRPr="00A30882">
              <w:t>J.Korņijenko</w:t>
            </w:r>
            <w:proofErr w:type="spellEnd"/>
            <w:r w:rsidR="00882DBF" w:rsidRPr="00A30882">
              <w:t>,</w:t>
            </w:r>
          </w:p>
          <w:p w14:paraId="3A5D7574" w14:textId="5C2D5042" w:rsidR="00882DBF" w:rsidRPr="00A30882" w:rsidRDefault="00882DBF" w:rsidP="00EA66EC">
            <w:pPr>
              <w:pStyle w:val="Tablebody"/>
            </w:pPr>
            <w:proofErr w:type="spellStart"/>
            <w:r w:rsidRPr="00A30882">
              <w:t>M.Markovs</w:t>
            </w:r>
            <w:proofErr w:type="spellEnd"/>
          </w:p>
        </w:tc>
      </w:tr>
      <w:tr w:rsidR="005D6C30" w:rsidRPr="00A30882" w14:paraId="123023B6" w14:textId="77777777" w:rsidTr="00406B79">
        <w:trPr>
          <w:jc w:val="center"/>
        </w:trPr>
        <w:tc>
          <w:tcPr>
            <w:tcW w:w="1042" w:type="dxa"/>
            <w:tcBorders>
              <w:top w:val="single" w:sz="6" w:space="0" w:color="000000"/>
              <w:left w:val="nil"/>
              <w:bottom w:val="single" w:sz="6" w:space="0" w:color="000000"/>
              <w:right w:val="single" w:sz="4" w:space="0" w:color="auto"/>
              <w:tl2br w:val="nil"/>
              <w:tr2bl w:val="nil"/>
            </w:tcBorders>
            <w:shd w:val="clear" w:color="auto" w:fill="auto"/>
          </w:tcPr>
          <w:p w14:paraId="3341D7CC" w14:textId="5BD6C57F" w:rsidR="005D6C30" w:rsidRPr="00A30882" w:rsidRDefault="005D6C30" w:rsidP="00EA66EC">
            <w:pPr>
              <w:pStyle w:val="Tablebody"/>
            </w:pPr>
            <w:r w:rsidRPr="00A30882">
              <w:t>1.01</w:t>
            </w:r>
          </w:p>
        </w:tc>
        <w:tc>
          <w:tcPr>
            <w:tcW w:w="1329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4" w:space="0" w:color="auto"/>
              <w:tl2br w:val="nil"/>
              <w:tr2bl w:val="nil"/>
            </w:tcBorders>
            <w:shd w:val="clear" w:color="auto" w:fill="auto"/>
          </w:tcPr>
          <w:p w14:paraId="00007A37" w14:textId="596384CF" w:rsidR="005D6C30" w:rsidRPr="00A30882" w:rsidRDefault="005D6C30" w:rsidP="00EA66EC">
            <w:pPr>
              <w:pStyle w:val="Tablebody"/>
            </w:pPr>
            <w:r w:rsidRPr="00A30882">
              <w:t>25.02.2016</w:t>
            </w:r>
          </w:p>
        </w:tc>
        <w:tc>
          <w:tcPr>
            <w:tcW w:w="4118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4" w:space="0" w:color="auto"/>
              <w:tl2br w:val="nil"/>
              <w:tr2bl w:val="nil"/>
            </w:tcBorders>
            <w:shd w:val="clear" w:color="auto" w:fill="auto"/>
          </w:tcPr>
          <w:p w14:paraId="1D097518" w14:textId="7B5BAD2F" w:rsidR="009A35B2" w:rsidRPr="00A30882" w:rsidRDefault="005D6C30" w:rsidP="00561FBB">
            <w:pPr>
              <w:pStyle w:val="Tablebody"/>
            </w:pPr>
            <w:r w:rsidRPr="00A30882">
              <w:t xml:space="preserve">Izņemta rekomendācija izmanto </w:t>
            </w:r>
            <w:proofErr w:type="spellStart"/>
            <w:r w:rsidRPr="00A30882">
              <w:t>AlexFtps</w:t>
            </w:r>
            <w:proofErr w:type="spellEnd"/>
            <w:r w:rsidRPr="00A30882">
              <w:t xml:space="preserve"> klientu. </w:t>
            </w:r>
            <w:r w:rsidR="001D47DA" w:rsidRPr="00A30882">
              <w:t>M</w:t>
            </w:r>
            <w:r w:rsidRPr="00A30882">
              <w:t xml:space="preserve">ainīts piedāvājums uz </w:t>
            </w:r>
            <w:proofErr w:type="spellStart"/>
            <w:r w:rsidRPr="00A30882">
              <w:t>System.Net.Ftps</w:t>
            </w:r>
            <w:proofErr w:type="spellEnd"/>
            <w:r w:rsidRPr="00A30882">
              <w:t xml:space="preserve"> klientu</w:t>
            </w:r>
            <w:r w:rsidR="009A35B2" w:rsidRPr="00A30882">
              <w:t>:</w:t>
            </w:r>
          </w:p>
          <w:p w14:paraId="2D5D3FF0" w14:textId="058D6260" w:rsidR="005D6C30" w:rsidRPr="00A30882" w:rsidRDefault="009A35B2" w:rsidP="009A35B2">
            <w:pPr>
              <w:pStyle w:val="Tablebody"/>
            </w:pPr>
            <w:r w:rsidRPr="00A30882">
              <w:t xml:space="preserve">Rediģēta: 1.1. Nodaļa, 3.2.2. sadaļa un 3.2.2.1. paragrāfs. </w:t>
            </w:r>
          </w:p>
        </w:tc>
        <w:tc>
          <w:tcPr>
            <w:tcW w:w="1983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  <w:tl2br w:val="nil"/>
              <w:tr2bl w:val="nil"/>
            </w:tcBorders>
            <w:shd w:val="clear" w:color="auto" w:fill="auto"/>
          </w:tcPr>
          <w:p w14:paraId="6D6A9741" w14:textId="1D7DB1AE" w:rsidR="005D6C30" w:rsidRPr="00A30882" w:rsidRDefault="005D6C30" w:rsidP="00E85433">
            <w:pPr>
              <w:pStyle w:val="Tablebody"/>
              <w:jc w:val="left"/>
            </w:pPr>
            <w:r w:rsidRPr="00A30882">
              <w:t xml:space="preserve">SIA „ABC </w:t>
            </w:r>
            <w:proofErr w:type="spellStart"/>
            <w:r w:rsidRPr="00A30882">
              <w:t>software</w:t>
            </w:r>
            <w:proofErr w:type="spellEnd"/>
            <w:r w:rsidRPr="00A30882">
              <w:t>”</w:t>
            </w:r>
          </w:p>
        </w:tc>
        <w:tc>
          <w:tcPr>
            <w:tcW w:w="1382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  <w:tl2br w:val="nil"/>
              <w:tr2bl w:val="nil"/>
            </w:tcBorders>
          </w:tcPr>
          <w:p w14:paraId="2D3981AA" w14:textId="2FB84516" w:rsidR="005D6C30" w:rsidRPr="00A30882" w:rsidRDefault="00C724FD" w:rsidP="00EA66EC">
            <w:pPr>
              <w:pStyle w:val="Tablebody"/>
            </w:pPr>
            <w:r>
              <w:fldChar w:fldCharType="begin"/>
            </w:r>
            <w:r>
              <w:instrText xml:space="preserve"> DOCPROPERTY  Author  \* MERGEFORMAT </w:instrText>
            </w:r>
            <w:r>
              <w:fldChar w:fldCharType="separate"/>
            </w:r>
            <w:proofErr w:type="spellStart"/>
            <w:r w:rsidR="00B93481">
              <w:t>A.Zeļikovičs</w:t>
            </w:r>
            <w:proofErr w:type="spellEnd"/>
            <w:r>
              <w:fldChar w:fldCharType="end"/>
            </w:r>
          </w:p>
        </w:tc>
      </w:tr>
      <w:tr w:rsidR="00E26DE8" w:rsidRPr="00A30882" w14:paraId="64474F21" w14:textId="77777777" w:rsidTr="00406B79">
        <w:trPr>
          <w:jc w:val="center"/>
        </w:trPr>
        <w:tc>
          <w:tcPr>
            <w:tcW w:w="1042" w:type="dxa"/>
            <w:tcBorders>
              <w:top w:val="single" w:sz="6" w:space="0" w:color="000000"/>
              <w:left w:val="nil"/>
              <w:bottom w:val="single" w:sz="6" w:space="0" w:color="000000"/>
              <w:right w:val="single" w:sz="4" w:space="0" w:color="auto"/>
              <w:tl2br w:val="nil"/>
              <w:tr2bl w:val="nil"/>
            </w:tcBorders>
            <w:shd w:val="clear" w:color="auto" w:fill="auto"/>
          </w:tcPr>
          <w:p w14:paraId="0F37CB1C" w14:textId="15464772" w:rsidR="00E26DE8" w:rsidRPr="00A30882" w:rsidRDefault="00E26DE8" w:rsidP="00EA66EC">
            <w:pPr>
              <w:pStyle w:val="Tablebody"/>
            </w:pPr>
            <w:r w:rsidRPr="00A30882">
              <w:t>1.02</w:t>
            </w:r>
          </w:p>
        </w:tc>
        <w:tc>
          <w:tcPr>
            <w:tcW w:w="1329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4" w:space="0" w:color="auto"/>
              <w:tl2br w:val="nil"/>
              <w:tr2bl w:val="nil"/>
            </w:tcBorders>
            <w:shd w:val="clear" w:color="auto" w:fill="auto"/>
          </w:tcPr>
          <w:p w14:paraId="6A779F8D" w14:textId="51BD375E" w:rsidR="00E26DE8" w:rsidRPr="00A30882" w:rsidRDefault="00E26DE8" w:rsidP="00FC2F13">
            <w:pPr>
              <w:pStyle w:val="Tablebody"/>
            </w:pPr>
            <w:r w:rsidRPr="00A30882">
              <w:t>3</w:t>
            </w:r>
            <w:r w:rsidR="00FC2F13" w:rsidRPr="00A30882">
              <w:t>0</w:t>
            </w:r>
            <w:r w:rsidRPr="00A30882">
              <w:t>.05.201</w:t>
            </w:r>
            <w:r w:rsidR="004C501B" w:rsidRPr="00A30882">
              <w:t>7</w:t>
            </w:r>
          </w:p>
        </w:tc>
        <w:tc>
          <w:tcPr>
            <w:tcW w:w="4118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4" w:space="0" w:color="auto"/>
              <w:tl2br w:val="nil"/>
              <w:tr2bl w:val="nil"/>
            </w:tcBorders>
            <w:shd w:val="clear" w:color="auto" w:fill="auto"/>
          </w:tcPr>
          <w:p w14:paraId="735E5117" w14:textId="77777777" w:rsidR="00E26DE8" w:rsidRPr="00A30882" w:rsidRDefault="00E26DE8" w:rsidP="00E26DE8">
            <w:pPr>
              <w:pStyle w:val="Tablebody"/>
            </w:pPr>
            <w:r w:rsidRPr="00A30882">
              <w:t>Aktualizēti .Net un Java koda piemēri:</w:t>
            </w:r>
          </w:p>
          <w:p w14:paraId="0A30CEC6" w14:textId="2E09A232" w:rsidR="00E26DE8" w:rsidRPr="00A30882" w:rsidRDefault="00E26DE8" w:rsidP="00E26DE8">
            <w:pPr>
              <w:pStyle w:val="Tablebody"/>
            </w:pPr>
            <w:r w:rsidRPr="00A30882">
              <w:t xml:space="preserve">Rediģēta: 3. </w:t>
            </w:r>
            <w:r w:rsidR="00FC2F13" w:rsidRPr="00A30882">
              <w:t xml:space="preserve">un 4. </w:t>
            </w:r>
            <w:r w:rsidRPr="00A30882">
              <w:t>Nodaļa</w:t>
            </w:r>
            <w:r w:rsidR="00FC2F13" w:rsidRPr="00A30882">
              <w:t>s</w:t>
            </w:r>
            <w:r w:rsidRPr="00A30882">
              <w:t>,</w:t>
            </w:r>
          </w:p>
        </w:tc>
        <w:tc>
          <w:tcPr>
            <w:tcW w:w="1983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  <w:tl2br w:val="nil"/>
              <w:tr2bl w:val="nil"/>
            </w:tcBorders>
            <w:shd w:val="clear" w:color="auto" w:fill="auto"/>
          </w:tcPr>
          <w:p w14:paraId="0D7940A6" w14:textId="13A5E801" w:rsidR="00E26DE8" w:rsidRPr="00A30882" w:rsidRDefault="00E26DE8" w:rsidP="00E85433">
            <w:pPr>
              <w:pStyle w:val="Tablebody"/>
              <w:jc w:val="left"/>
            </w:pPr>
            <w:r w:rsidRPr="00A30882">
              <w:t xml:space="preserve">SIA „ABC </w:t>
            </w:r>
            <w:proofErr w:type="spellStart"/>
            <w:r w:rsidRPr="00A30882">
              <w:t>software</w:t>
            </w:r>
            <w:proofErr w:type="spellEnd"/>
            <w:r w:rsidRPr="00A30882">
              <w:t>”</w:t>
            </w:r>
          </w:p>
        </w:tc>
        <w:tc>
          <w:tcPr>
            <w:tcW w:w="1382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  <w:tl2br w:val="nil"/>
              <w:tr2bl w:val="nil"/>
            </w:tcBorders>
          </w:tcPr>
          <w:p w14:paraId="7FB1D50D" w14:textId="3D283F4D" w:rsidR="00E26DE8" w:rsidRPr="00A30882" w:rsidRDefault="00E26DE8" w:rsidP="00EA66EC">
            <w:pPr>
              <w:pStyle w:val="Tablebody"/>
            </w:pPr>
            <w:proofErr w:type="spellStart"/>
            <w:r w:rsidRPr="00A30882">
              <w:t>V.Orlovs</w:t>
            </w:r>
            <w:proofErr w:type="spellEnd"/>
          </w:p>
        </w:tc>
      </w:tr>
      <w:tr w:rsidR="00C54E76" w:rsidRPr="00A30882" w14:paraId="2F707EB5" w14:textId="77777777" w:rsidTr="00406B79">
        <w:trPr>
          <w:jc w:val="center"/>
        </w:trPr>
        <w:tc>
          <w:tcPr>
            <w:tcW w:w="1042" w:type="dxa"/>
            <w:tcBorders>
              <w:top w:val="single" w:sz="6" w:space="0" w:color="000000"/>
              <w:left w:val="nil"/>
              <w:bottom w:val="single" w:sz="6" w:space="0" w:color="000000"/>
              <w:right w:val="single" w:sz="4" w:space="0" w:color="auto"/>
              <w:tl2br w:val="nil"/>
              <w:tr2bl w:val="nil"/>
            </w:tcBorders>
            <w:shd w:val="clear" w:color="auto" w:fill="auto"/>
          </w:tcPr>
          <w:p w14:paraId="32D76963" w14:textId="7DDA7E34" w:rsidR="00C54E76" w:rsidRPr="00A30882" w:rsidRDefault="00C54E76" w:rsidP="00C54E76">
            <w:pPr>
              <w:pStyle w:val="Tablebody"/>
            </w:pPr>
            <w:r w:rsidRPr="00A30882">
              <w:t>1.0</w:t>
            </w:r>
            <w:r w:rsidR="004737D4" w:rsidRPr="00A30882">
              <w:t>3</w:t>
            </w:r>
          </w:p>
        </w:tc>
        <w:tc>
          <w:tcPr>
            <w:tcW w:w="1329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4" w:space="0" w:color="auto"/>
              <w:tl2br w:val="nil"/>
              <w:tr2bl w:val="nil"/>
            </w:tcBorders>
            <w:shd w:val="clear" w:color="auto" w:fill="auto"/>
          </w:tcPr>
          <w:p w14:paraId="0CF2CC0A" w14:textId="16D3481A" w:rsidR="00C54E76" w:rsidRPr="00A30882" w:rsidRDefault="00C54E76" w:rsidP="00C54E76">
            <w:pPr>
              <w:pStyle w:val="Tablebody"/>
            </w:pPr>
            <w:r w:rsidRPr="00A30882">
              <w:t>16.06.2017</w:t>
            </w:r>
          </w:p>
        </w:tc>
        <w:tc>
          <w:tcPr>
            <w:tcW w:w="4118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4" w:space="0" w:color="auto"/>
              <w:tl2br w:val="nil"/>
              <w:tr2bl w:val="nil"/>
            </w:tcBorders>
            <w:shd w:val="clear" w:color="auto" w:fill="auto"/>
          </w:tcPr>
          <w:p w14:paraId="598A63A3" w14:textId="7B2471B2" w:rsidR="00C54E76" w:rsidRPr="00A30882" w:rsidRDefault="00C54E76" w:rsidP="00C54E76">
            <w:pPr>
              <w:pStyle w:val="Tablebody"/>
            </w:pPr>
            <w:r w:rsidRPr="00A30882">
              <w:t>Labojums sadaļā 3.2.2. FTP piemēri.NET</w:t>
            </w:r>
          </w:p>
        </w:tc>
        <w:tc>
          <w:tcPr>
            <w:tcW w:w="1983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  <w:tl2br w:val="nil"/>
              <w:tr2bl w:val="nil"/>
            </w:tcBorders>
            <w:shd w:val="clear" w:color="auto" w:fill="auto"/>
          </w:tcPr>
          <w:p w14:paraId="2D1D5369" w14:textId="7BB11148" w:rsidR="00C54E76" w:rsidRPr="00A30882" w:rsidRDefault="00C54E76" w:rsidP="00C54E76">
            <w:pPr>
              <w:pStyle w:val="Tablebody"/>
              <w:jc w:val="left"/>
            </w:pPr>
            <w:r w:rsidRPr="00A30882">
              <w:t xml:space="preserve">SIA „ABC </w:t>
            </w:r>
            <w:proofErr w:type="spellStart"/>
            <w:r w:rsidRPr="00A30882">
              <w:t>software</w:t>
            </w:r>
            <w:proofErr w:type="spellEnd"/>
            <w:r w:rsidRPr="00A30882">
              <w:t>”</w:t>
            </w:r>
          </w:p>
        </w:tc>
        <w:tc>
          <w:tcPr>
            <w:tcW w:w="1382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  <w:tl2br w:val="nil"/>
              <w:tr2bl w:val="nil"/>
            </w:tcBorders>
          </w:tcPr>
          <w:p w14:paraId="5915ABE6" w14:textId="52F0E048" w:rsidR="00C54E76" w:rsidRPr="00A30882" w:rsidRDefault="00C54E76" w:rsidP="00C54E76">
            <w:pPr>
              <w:pStyle w:val="Tablebody"/>
            </w:pPr>
            <w:proofErr w:type="spellStart"/>
            <w:r w:rsidRPr="00A30882">
              <w:t>V.Orlovs</w:t>
            </w:r>
            <w:proofErr w:type="spellEnd"/>
          </w:p>
        </w:tc>
      </w:tr>
      <w:tr w:rsidR="004737D4" w:rsidRPr="00A30882" w14:paraId="7F602F01" w14:textId="77777777" w:rsidTr="00406B79">
        <w:trPr>
          <w:jc w:val="center"/>
        </w:trPr>
        <w:tc>
          <w:tcPr>
            <w:tcW w:w="1042" w:type="dxa"/>
            <w:tcBorders>
              <w:top w:val="single" w:sz="6" w:space="0" w:color="000000"/>
              <w:left w:val="nil"/>
              <w:bottom w:val="single" w:sz="6" w:space="0" w:color="000000"/>
              <w:right w:val="single" w:sz="4" w:space="0" w:color="auto"/>
              <w:tl2br w:val="nil"/>
              <w:tr2bl w:val="nil"/>
            </w:tcBorders>
            <w:shd w:val="clear" w:color="auto" w:fill="auto"/>
          </w:tcPr>
          <w:p w14:paraId="675D253D" w14:textId="650465B5" w:rsidR="004737D4" w:rsidRPr="00A30882" w:rsidRDefault="004737D4" w:rsidP="00C54E76">
            <w:pPr>
              <w:pStyle w:val="Tablebody"/>
            </w:pPr>
            <w:r w:rsidRPr="00A30882">
              <w:t>1.04</w:t>
            </w:r>
          </w:p>
        </w:tc>
        <w:tc>
          <w:tcPr>
            <w:tcW w:w="1329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4" w:space="0" w:color="auto"/>
              <w:tl2br w:val="nil"/>
              <w:tr2bl w:val="nil"/>
            </w:tcBorders>
            <w:shd w:val="clear" w:color="auto" w:fill="auto"/>
          </w:tcPr>
          <w:p w14:paraId="7B6A748A" w14:textId="2AE5855D" w:rsidR="004737D4" w:rsidRPr="00A30882" w:rsidRDefault="007009D9" w:rsidP="00C54E76">
            <w:pPr>
              <w:pStyle w:val="Tablebody"/>
            </w:pPr>
            <w:r w:rsidRPr="00A30882">
              <w:t>29</w:t>
            </w:r>
            <w:r w:rsidR="004737D4" w:rsidRPr="00A30882">
              <w:t>.</w:t>
            </w:r>
            <w:r w:rsidRPr="00A30882">
              <w:t>09</w:t>
            </w:r>
            <w:r w:rsidR="004737D4" w:rsidRPr="00A30882">
              <w:t>.2017</w:t>
            </w:r>
          </w:p>
        </w:tc>
        <w:tc>
          <w:tcPr>
            <w:tcW w:w="4118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4" w:space="0" w:color="auto"/>
              <w:tl2br w:val="nil"/>
              <w:tr2bl w:val="nil"/>
            </w:tcBorders>
            <w:shd w:val="clear" w:color="auto" w:fill="auto"/>
          </w:tcPr>
          <w:p w14:paraId="3E05DB1A" w14:textId="5233060B" w:rsidR="004737D4" w:rsidRPr="00A30882" w:rsidRDefault="004737D4">
            <w:pPr>
              <w:pStyle w:val="Tablebody"/>
            </w:pPr>
            <w:r w:rsidRPr="00A30882">
              <w:t xml:space="preserve">Labojumu sadaļa </w:t>
            </w:r>
            <w:r w:rsidRPr="00A30882">
              <w:fldChar w:fldCharType="begin"/>
            </w:r>
            <w:r w:rsidRPr="00A30882">
              <w:instrText xml:space="preserve"> REF _Ref494697478 \r \h </w:instrText>
            </w:r>
            <w:r w:rsidRPr="00A30882">
              <w:fldChar w:fldCharType="separate"/>
            </w:r>
            <w:r w:rsidR="00B93481">
              <w:t>5.1.1</w:t>
            </w:r>
            <w:r w:rsidRPr="00A30882">
              <w:fldChar w:fldCharType="end"/>
            </w:r>
            <w:r w:rsidR="007009D9" w:rsidRPr="00A30882">
              <w:t>.</w:t>
            </w:r>
            <w:r w:rsidRPr="00A30882">
              <w:t xml:space="preserve"> atbilstoši jaunai DIT servisa versijai.</w:t>
            </w:r>
          </w:p>
        </w:tc>
        <w:tc>
          <w:tcPr>
            <w:tcW w:w="1983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  <w:tl2br w:val="nil"/>
              <w:tr2bl w:val="nil"/>
            </w:tcBorders>
            <w:shd w:val="clear" w:color="auto" w:fill="auto"/>
          </w:tcPr>
          <w:p w14:paraId="01B34FC9" w14:textId="30042D7D" w:rsidR="004737D4" w:rsidRPr="00A30882" w:rsidRDefault="004737D4" w:rsidP="00C54E76">
            <w:pPr>
              <w:pStyle w:val="Tablebody"/>
              <w:jc w:val="left"/>
            </w:pPr>
            <w:r w:rsidRPr="00A30882">
              <w:t xml:space="preserve">SIA “ABC </w:t>
            </w:r>
            <w:proofErr w:type="spellStart"/>
            <w:r w:rsidRPr="00A30882">
              <w:t>software</w:t>
            </w:r>
            <w:proofErr w:type="spellEnd"/>
            <w:r w:rsidRPr="00A30882">
              <w:t>”</w:t>
            </w:r>
          </w:p>
        </w:tc>
        <w:tc>
          <w:tcPr>
            <w:tcW w:w="1382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  <w:tl2br w:val="nil"/>
              <w:tr2bl w:val="nil"/>
            </w:tcBorders>
          </w:tcPr>
          <w:p w14:paraId="5708959B" w14:textId="75940917" w:rsidR="004737D4" w:rsidRPr="00A30882" w:rsidRDefault="004737D4" w:rsidP="00C54E76">
            <w:pPr>
              <w:pStyle w:val="Tablebody"/>
            </w:pPr>
            <w:r w:rsidRPr="00A30882">
              <w:t>S. Degtjars</w:t>
            </w:r>
          </w:p>
        </w:tc>
      </w:tr>
      <w:tr w:rsidR="006D3BDE" w:rsidRPr="00A30882" w14:paraId="79F06538" w14:textId="77777777" w:rsidTr="00406B79">
        <w:trPr>
          <w:jc w:val="center"/>
        </w:trPr>
        <w:tc>
          <w:tcPr>
            <w:tcW w:w="1042" w:type="dxa"/>
            <w:tcBorders>
              <w:top w:val="single" w:sz="6" w:space="0" w:color="000000"/>
              <w:left w:val="nil"/>
              <w:bottom w:val="single" w:sz="6" w:space="0" w:color="000000"/>
              <w:right w:val="single" w:sz="4" w:space="0" w:color="auto"/>
              <w:tl2br w:val="nil"/>
              <w:tr2bl w:val="nil"/>
            </w:tcBorders>
            <w:shd w:val="clear" w:color="auto" w:fill="auto"/>
          </w:tcPr>
          <w:p w14:paraId="217DC2DF" w14:textId="45843BF2" w:rsidR="006D3BDE" w:rsidRPr="00A30882" w:rsidRDefault="006D3BDE" w:rsidP="006D3BDE">
            <w:pPr>
              <w:pStyle w:val="Tablebody"/>
            </w:pPr>
            <w:r w:rsidRPr="00A30882">
              <w:t>1.05</w:t>
            </w:r>
          </w:p>
        </w:tc>
        <w:tc>
          <w:tcPr>
            <w:tcW w:w="1329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4" w:space="0" w:color="auto"/>
              <w:tl2br w:val="nil"/>
              <w:tr2bl w:val="nil"/>
            </w:tcBorders>
            <w:shd w:val="clear" w:color="auto" w:fill="auto"/>
          </w:tcPr>
          <w:p w14:paraId="70A99902" w14:textId="406C3506" w:rsidR="006D3BDE" w:rsidRPr="00A30882" w:rsidRDefault="006D3BDE" w:rsidP="006D3BDE">
            <w:pPr>
              <w:pStyle w:val="Tablebody"/>
            </w:pPr>
            <w:r w:rsidRPr="00A30882">
              <w:t>11.11.2019</w:t>
            </w:r>
          </w:p>
        </w:tc>
        <w:tc>
          <w:tcPr>
            <w:tcW w:w="4118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4" w:space="0" w:color="auto"/>
              <w:tl2br w:val="nil"/>
              <w:tr2bl w:val="nil"/>
            </w:tcBorders>
            <w:shd w:val="clear" w:color="auto" w:fill="auto"/>
          </w:tcPr>
          <w:p w14:paraId="355FE42D" w14:textId="00C4FC6F" w:rsidR="006D3BDE" w:rsidRPr="00A30882" w:rsidRDefault="006D3BDE" w:rsidP="006D3BDE">
            <w:pPr>
              <w:pStyle w:val="Tablebody"/>
            </w:pPr>
            <w:r w:rsidRPr="00A30882">
              <w:t>Labojums sadaļā 3.2. Piemēri.NET</w:t>
            </w:r>
          </w:p>
        </w:tc>
        <w:tc>
          <w:tcPr>
            <w:tcW w:w="1983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  <w:tl2br w:val="nil"/>
              <w:tr2bl w:val="nil"/>
            </w:tcBorders>
            <w:shd w:val="clear" w:color="auto" w:fill="auto"/>
          </w:tcPr>
          <w:p w14:paraId="3AC17554" w14:textId="158C599B" w:rsidR="006D3BDE" w:rsidRPr="00A30882" w:rsidRDefault="006D3BDE" w:rsidP="006D3BDE">
            <w:pPr>
              <w:pStyle w:val="Tablebody"/>
              <w:jc w:val="left"/>
            </w:pPr>
            <w:r w:rsidRPr="00A30882">
              <w:t xml:space="preserve">SIA „ABC </w:t>
            </w:r>
            <w:proofErr w:type="spellStart"/>
            <w:r w:rsidRPr="00A30882">
              <w:t>software</w:t>
            </w:r>
            <w:proofErr w:type="spellEnd"/>
            <w:r w:rsidRPr="00A30882">
              <w:t>”</w:t>
            </w:r>
          </w:p>
        </w:tc>
        <w:tc>
          <w:tcPr>
            <w:tcW w:w="1382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  <w:tl2br w:val="nil"/>
              <w:tr2bl w:val="nil"/>
            </w:tcBorders>
          </w:tcPr>
          <w:p w14:paraId="2ABEEF55" w14:textId="44563A3E" w:rsidR="006D3BDE" w:rsidRPr="00A30882" w:rsidRDefault="006D3BDE" w:rsidP="006D3BDE">
            <w:pPr>
              <w:pStyle w:val="Tablebody"/>
            </w:pPr>
            <w:proofErr w:type="spellStart"/>
            <w:r w:rsidRPr="00A30882">
              <w:t>V.Orlovs</w:t>
            </w:r>
            <w:proofErr w:type="spellEnd"/>
          </w:p>
        </w:tc>
      </w:tr>
      <w:tr w:rsidR="00406B79" w:rsidRPr="00A30882" w14:paraId="7C5AEECD" w14:textId="77777777" w:rsidTr="003A44AD">
        <w:trPr>
          <w:jc w:val="center"/>
        </w:trPr>
        <w:tc>
          <w:tcPr>
            <w:tcW w:w="1042" w:type="dxa"/>
            <w:tcBorders>
              <w:top w:val="single" w:sz="6" w:space="0" w:color="000000"/>
              <w:left w:val="nil"/>
              <w:bottom w:val="single" w:sz="6" w:space="0" w:color="000000"/>
              <w:right w:val="single" w:sz="4" w:space="0" w:color="auto"/>
              <w:tl2br w:val="nil"/>
              <w:tr2bl w:val="nil"/>
            </w:tcBorders>
            <w:shd w:val="clear" w:color="auto" w:fill="auto"/>
          </w:tcPr>
          <w:p w14:paraId="114F1E63" w14:textId="4B30930F" w:rsidR="00406B79" w:rsidRPr="00A30882" w:rsidRDefault="00406B79" w:rsidP="00406B79">
            <w:pPr>
              <w:pStyle w:val="Tablebody"/>
            </w:pPr>
            <w:r w:rsidRPr="00A30882">
              <w:t>1.06</w:t>
            </w:r>
          </w:p>
        </w:tc>
        <w:tc>
          <w:tcPr>
            <w:tcW w:w="1329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4" w:space="0" w:color="auto"/>
              <w:tl2br w:val="nil"/>
              <w:tr2bl w:val="nil"/>
            </w:tcBorders>
            <w:shd w:val="clear" w:color="auto" w:fill="auto"/>
          </w:tcPr>
          <w:p w14:paraId="234D858C" w14:textId="1F200458" w:rsidR="00406B79" w:rsidRPr="00A30882" w:rsidRDefault="00406B79" w:rsidP="00406B79">
            <w:pPr>
              <w:pStyle w:val="Tablebody"/>
            </w:pPr>
            <w:r w:rsidRPr="00A30882">
              <w:t>02.12.2019</w:t>
            </w:r>
          </w:p>
        </w:tc>
        <w:tc>
          <w:tcPr>
            <w:tcW w:w="4118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4" w:space="0" w:color="auto"/>
              <w:tl2br w:val="nil"/>
              <w:tr2bl w:val="nil"/>
            </w:tcBorders>
            <w:shd w:val="clear" w:color="auto" w:fill="auto"/>
          </w:tcPr>
          <w:p w14:paraId="70090D92" w14:textId="35C248F0" w:rsidR="00406B79" w:rsidRPr="00A30882" w:rsidRDefault="00406B79" w:rsidP="00406B79">
            <w:pPr>
              <w:pStyle w:val="Tablebody"/>
            </w:pPr>
            <w:r w:rsidRPr="00A30882">
              <w:t>Labojums sadaļā 3.2. Piemēri.NET un 4.2. Piemēri Java</w:t>
            </w:r>
          </w:p>
        </w:tc>
        <w:tc>
          <w:tcPr>
            <w:tcW w:w="1983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  <w:tl2br w:val="nil"/>
              <w:tr2bl w:val="nil"/>
            </w:tcBorders>
            <w:shd w:val="clear" w:color="auto" w:fill="auto"/>
          </w:tcPr>
          <w:p w14:paraId="265A7F58" w14:textId="6D33D727" w:rsidR="00406B79" w:rsidRPr="00A30882" w:rsidRDefault="00406B79" w:rsidP="00406B79">
            <w:pPr>
              <w:pStyle w:val="Tablebody"/>
              <w:jc w:val="left"/>
            </w:pPr>
            <w:r w:rsidRPr="00A30882">
              <w:t xml:space="preserve">SIA „ABC </w:t>
            </w:r>
            <w:proofErr w:type="spellStart"/>
            <w:r w:rsidRPr="00A30882">
              <w:t>software</w:t>
            </w:r>
            <w:proofErr w:type="spellEnd"/>
            <w:r w:rsidRPr="00A30882">
              <w:t>”</w:t>
            </w:r>
          </w:p>
        </w:tc>
        <w:tc>
          <w:tcPr>
            <w:tcW w:w="1382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  <w:tl2br w:val="nil"/>
              <w:tr2bl w:val="nil"/>
            </w:tcBorders>
          </w:tcPr>
          <w:p w14:paraId="78D41C9F" w14:textId="78D1E92D" w:rsidR="00406B79" w:rsidRPr="00A30882" w:rsidRDefault="00406B79" w:rsidP="00406B79">
            <w:pPr>
              <w:pStyle w:val="Tablebody"/>
            </w:pPr>
            <w:proofErr w:type="spellStart"/>
            <w:r w:rsidRPr="00A30882">
              <w:t>V.Orlovs</w:t>
            </w:r>
            <w:proofErr w:type="spellEnd"/>
          </w:p>
        </w:tc>
      </w:tr>
      <w:tr w:rsidR="003A44AD" w:rsidRPr="00A30882" w14:paraId="63DB7AB4" w14:textId="77777777" w:rsidTr="008C1677">
        <w:trPr>
          <w:jc w:val="center"/>
        </w:trPr>
        <w:tc>
          <w:tcPr>
            <w:tcW w:w="1042" w:type="dxa"/>
            <w:tcBorders>
              <w:top w:val="single" w:sz="6" w:space="0" w:color="000000"/>
              <w:left w:val="nil"/>
              <w:bottom w:val="single" w:sz="6" w:space="0" w:color="000000"/>
              <w:right w:val="single" w:sz="4" w:space="0" w:color="auto"/>
              <w:tl2br w:val="nil"/>
              <w:tr2bl w:val="nil"/>
            </w:tcBorders>
            <w:shd w:val="clear" w:color="auto" w:fill="auto"/>
          </w:tcPr>
          <w:p w14:paraId="14C88F20" w14:textId="5DA5CC6C" w:rsidR="003A44AD" w:rsidRPr="00A30882" w:rsidRDefault="003A44AD" w:rsidP="003A44AD">
            <w:pPr>
              <w:pStyle w:val="Tablebody"/>
            </w:pPr>
            <w:r>
              <w:t>1.07</w:t>
            </w:r>
          </w:p>
        </w:tc>
        <w:tc>
          <w:tcPr>
            <w:tcW w:w="1329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4" w:space="0" w:color="auto"/>
              <w:tl2br w:val="nil"/>
              <w:tr2bl w:val="nil"/>
            </w:tcBorders>
            <w:shd w:val="clear" w:color="auto" w:fill="auto"/>
          </w:tcPr>
          <w:p w14:paraId="6D27782B" w14:textId="65D12AC8" w:rsidR="003A44AD" w:rsidRPr="00A30882" w:rsidRDefault="003A44AD" w:rsidP="003A44AD">
            <w:pPr>
              <w:pStyle w:val="Tablebody"/>
            </w:pPr>
            <w:r>
              <w:t>01.08.2022</w:t>
            </w:r>
          </w:p>
        </w:tc>
        <w:tc>
          <w:tcPr>
            <w:tcW w:w="4118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4" w:space="0" w:color="auto"/>
              <w:tl2br w:val="nil"/>
              <w:tr2bl w:val="nil"/>
            </w:tcBorders>
            <w:shd w:val="clear" w:color="auto" w:fill="auto"/>
          </w:tcPr>
          <w:p w14:paraId="1E39F6A5" w14:textId="1D29A7D5" w:rsidR="003A44AD" w:rsidRPr="00A30882" w:rsidRDefault="003A44AD" w:rsidP="003A44AD">
            <w:pPr>
              <w:pStyle w:val="Tablebody"/>
            </w:pPr>
            <w:r>
              <w:t>Labojums atbilstoši pieteikumam Nr.</w:t>
            </w:r>
            <w:r w:rsidRPr="003A44AD">
              <w:t>12648</w:t>
            </w:r>
          </w:p>
        </w:tc>
        <w:tc>
          <w:tcPr>
            <w:tcW w:w="1983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  <w:tl2br w:val="nil"/>
              <w:tr2bl w:val="nil"/>
            </w:tcBorders>
            <w:shd w:val="clear" w:color="auto" w:fill="auto"/>
          </w:tcPr>
          <w:p w14:paraId="30B7D682" w14:textId="004CDA14" w:rsidR="003A44AD" w:rsidRPr="00A30882" w:rsidRDefault="003A44AD" w:rsidP="003A44AD">
            <w:pPr>
              <w:pStyle w:val="Tablebody"/>
              <w:jc w:val="left"/>
            </w:pPr>
            <w:r w:rsidRPr="00A30882">
              <w:t xml:space="preserve">SIA „ABC </w:t>
            </w:r>
            <w:proofErr w:type="spellStart"/>
            <w:r w:rsidRPr="00A30882">
              <w:t>software</w:t>
            </w:r>
            <w:proofErr w:type="spellEnd"/>
            <w:r w:rsidRPr="00A30882">
              <w:t>”</w:t>
            </w:r>
          </w:p>
        </w:tc>
        <w:tc>
          <w:tcPr>
            <w:tcW w:w="1382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nil"/>
              <w:tl2br w:val="nil"/>
              <w:tr2bl w:val="nil"/>
            </w:tcBorders>
          </w:tcPr>
          <w:p w14:paraId="17AD0668" w14:textId="1F56E26C" w:rsidR="003A44AD" w:rsidRPr="00A30882" w:rsidRDefault="003A44AD" w:rsidP="003A44AD">
            <w:pPr>
              <w:pStyle w:val="Tablebody"/>
            </w:pPr>
            <w:proofErr w:type="spellStart"/>
            <w:r w:rsidRPr="00A30882">
              <w:t>V.Orlovs</w:t>
            </w:r>
            <w:proofErr w:type="spellEnd"/>
          </w:p>
        </w:tc>
      </w:tr>
      <w:tr w:rsidR="008C1677" w:rsidRPr="00A30882" w14:paraId="650AC688" w14:textId="77777777" w:rsidTr="00406B79">
        <w:trPr>
          <w:jc w:val="center"/>
        </w:trPr>
        <w:tc>
          <w:tcPr>
            <w:tcW w:w="1042" w:type="dxa"/>
            <w:tcBorders>
              <w:top w:val="single" w:sz="6" w:space="0" w:color="000000"/>
              <w:left w:val="nil"/>
              <w:bottom w:val="single" w:sz="4" w:space="0" w:color="auto"/>
              <w:right w:val="single" w:sz="4" w:space="0" w:color="auto"/>
              <w:tl2br w:val="nil"/>
              <w:tr2bl w:val="nil"/>
            </w:tcBorders>
            <w:shd w:val="clear" w:color="auto" w:fill="auto"/>
          </w:tcPr>
          <w:p w14:paraId="135712C7" w14:textId="2CDC804D" w:rsidR="008C1677" w:rsidRDefault="008C1677" w:rsidP="003A44AD">
            <w:pPr>
              <w:pStyle w:val="Tablebody"/>
            </w:pPr>
            <w:r>
              <w:t>1.08</w:t>
            </w:r>
          </w:p>
        </w:tc>
        <w:tc>
          <w:tcPr>
            <w:tcW w:w="1329" w:type="dxa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single" w:sz="4" w:space="0" w:color="auto"/>
              <w:tl2br w:val="nil"/>
              <w:tr2bl w:val="nil"/>
            </w:tcBorders>
            <w:shd w:val="clear" w:color="auto" w:fill="auto"/>
          </w:tcPr>
          <w:p w14:paraId="0E78097A" w14:textId="2D5AB161" w:rsidR="008C1677" w:rsidRDefault="008C1677" w:rsidP="003A44AD">
            <w:pPr>
              <w:pStyle w:val="Tablebody"/>
            </w:pPr>
            <w:r>
              <w:t>02.08.2022</w:t>
            </w:r>
          </w:p>
        </w:tc>
        <w:tc>
          <w:tcPr>
            <w:tcW w:w="4118" w:type="dxa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single" w:sz="4" w:space="0" w:color="auto"/>
              <w:tl2br w:val="nil"/>
              <w:tr2bl w:val="nil"/>
            </w:tcBorders>
            <w:shd w:val="clear" w:color="auto" w:fill="auto"/>
          </w:tcPr>
          <w:p w14:paraId="2E10551A" w14:textId="44B7DEEC" w:rsidR="008C1677" w:rsidRDefault="008C1677" w:rsidP="003A44AD">
            <w:pPr>
              <w:pStyle w:val="Tablebody"/>
            </w:pPr>
            <w:r>
              <w:t>Izņemtas lietotāju paroles</w:t>
            </w:r>
          </w:p>
        </w:tc>
        <w:tc>
          <w:tcPr>
            <w:tcW w:w="1983" w:type="dxa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nil"/>
              <w:tl2br w:val="nil"/>
              <w:tr2bl w:val="nil"/>
            </w:tcBorders>
            <w:shd w:val="clear" w:color="auto" w:fill="auto"/>
          </w:tcPr>
          <w:p w14:paraId="439DA0BC" w14:textId="148B2967" w:rsidR="008C1677" w:rsidRPr="00A30882" w:rsidRDefault="008C1677" w:rsidP="003A44AD">
            <w:pPr>
              <w:pStyle w:val="Tablebody"/>
              <w:jc w:val="left"/>
            </w:pPr>
            <w:r w:rsidRPr="00A30882">
              <w:t xml:space="preserve">SIA „ABC </w:t>
            </w:r>
            <w:proofErr w:type="spellStart"/>
            <w:r w:rsidRPr="00A30882">
              <w:t>software</w:t>
            </w:r>
            <w:proofErr w:type="spellEnd"/>
            <w:r w:rsidRPr="00A30882">
              <w:t>”</w:t>
            </w:r>
          </w:p>
        </w:tc>
        <w:tc>
          <w:tcPr>
            <w:tcW w:w="1382" w:type="dxa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nil"/>
              <w:tl2br w:val="nil"/>
              <w:tr2bl w:val="nil"/>
            </w:tcBorders>
          </w:tcPr>
          <w:p w14:paraId="112C216B" w14:textId="66F88B70" w:rsidR="008C1677" w:rsidRPr="00A30882" w:rsidRDefault="008C1677" w:rsidP="003A44AD">
            <w:pPr>
              <w:pStyle w:val="Tablebody"/>
            </w:pPr>
            <w:proofErr w:type="spellStart"/>
            <w:r>
              <w:t>J.Korņijenko</w:t>
            </w:r>
            <w:proofErr w:type="spellEnd"/>
          </w:p>
        </w:tc>
      </w:tr>
    </w:tbl>
    <w:p w14:paraId="3A5D758A" w14:textId="25B258BF" w:rsidR="007D2574" w:rsidRPr="00A30882" w:rsidRDefault="007D2574" w:rsidP="007D2574">
      <w:pPr>
        <w:pStyle w:val="Titleversija"/>
        <w:jc w:val="left"/>
      </w:pPr>
      <w:r w:rsidRPr="00A30882">
        <w:br w:type="page"/>
      </w:r>
    </w:p>
    <w:p w14:paraId="3A5D758B" w14:textId="77777777" w:rsidR="007D2574" w:rsidRPr="00A30882" w:rsidRDefault="007D2574" w:rsidP="00021632">
      <w:pPr>
        <w:pStyle w:val="Saturs"/>
        <w:rPr>
          <w:rStyle w:val="Strong"/>
          <w:bCs w:val="0"/>
        </w:rPr>
      </w:pPr>
      <w:r w:rsidRPr="00A30882">
        <w:rPr>
          <w:rStyle w:val="Strong"/>
          <w:bCs w:val="0"/>
        </w:rPr>
        <w:lastRenderedPageBreak/>
        <w:t>Satura rādītājs</w:t>
      </w:r>
    </w:p>
    <w:p w14:paraId="79E961CC" w14:textId="4581658C" w:rsidR="00B93481" w:rsidRDefault="00693B61">
      <w:pPr>
        <w:pStyle w:val="TOC1"/>
        <w:rPr>
          <w:rFonts w:asciiTheme="minorHAnsi" w:eastAsiaTheme="minorEastAsia" w:hAnsiTheme="minorHAnsi"/>
          <w:b w:val="0"/>
          <w:caps w:val="0"/>
          <w:noProof/>
          <w:lang w:eastAsia="lv-LV"/>
        </w:rPr>
      </w:pPr>
      <w:r w:rsidRPr="00A30882">
        <w:fldChar w:fldCharType="begin"/>
      </w:r>
      <w:r w:rsidR="007D2574" w:rsidRPr="00A30882">
        <w:instrText xml:space="preserve"> TOC \o "1-4" \h \z \u </w:instrText>
      </w:r>
      <w:r w:rsidRPr="00A30882">
        <w:fldChar w:fldCharType="separate"/>
      </w:r>
      <w:hyperlink w:anchor="_Toc110419674" w:history="1">
        <w:r w:rsidR="00B93481" w:rsidRPr="00B842F7">
          <w:rPr>
            <w:rStyle w:val="Hyperlink"/>
            <w:noProof/>
          </w:rPr>
          <w:t>Attēlu saraksts</w:t>
        </w:r>
        <w:r w:rsidR="00B93481">
          <w:rPr>
            <w:noProof/>
            <w:webHidden/>
          </w:rPr>
          <w:tab/>
        </w:r>
        <w:r w:rsidR="00B93481">
          <w:rPr>
            <w:noProof/>
            <w:webHidden/>
          </w:rPr>
          <w:fldChar w:fldCharType="begin"/>
        </w:r>
        <w:r w:rsidR="00B93481">
          <w:rPr>
            <w:noProof/>
            <w:webHidden/>
          </w:rPr>
          <w:instrText xml:space="preserve"> PAGEREF _Toc110419674 \h </w:instrText>
        </w:r>
        <w:r w:rsidR="00B93481">
          <w:rPr>
            <w:noProof/>
            <w:webHidden/>
          </w:rPr>
        </w:r>
        <w:r w:rsidR="00B93481">
          <w:rPr>
            <w:noProof/>
            <w:webHidden/>
          </w:rPr>
          <w:fldChar w:fldCharType="separate"/>
        </w:r>
        <w:r w:rsidR="00B93481">
          <w:rPr>
            <w:noProof/>
            <w:webHidden/>
          </w:rPr>
          <w:t>6</w:t>
        </w:r>
        <w:r w:rsidR="00B93481">
          <w:rPr>
            <w:noProof/>
            <w:webHidden/>
          </w:rPr>
          <w:fldChar w:fldCharType="end"/>
        </w:r>
      </w:hyperlink>
    </w:p>
    <w:p w14:paraId="0959C7BF" w14:textId="6EB92613" w:rsidR="00B93481" w:rsidRDefault="00B93481">
      <w:pPr>
        <w:pStyle w:val="TOC1"/>
        <w:rPr>
          <w:rFonts w:asciiTheme="minorHAnsi" w:eastAsiaTheme="minorEastAsia" w:hAnsiTheme="minorHAnsi"/>
          <w:b w:val="0"/>
          <w:caps w:val="0"/>
          <w:noProof/>
          <w:lang w:eastAsia="lv-LV"/>
        </w:rPr>
      </w:pPr>
      <w:hyperlink w:anchor="_Toc110419675" w:history="1">
        <w:r w:rsidRPr="00B842F7">
          <w:rPr>
            <w:rStyle w:val="Hyperlink"/>
            <w:rFonts w:cs="Tahoma"/>
            <w:noProof/>
          </w:rPr>
          <w:t>1.</w:t>
        </w:r>
        <w:r>
          <w:rPr>
            <w:rFonts w:asciiTheme="minorHAnsi" w:eastAsiaTheme="minorEastAsia" w:hAnsiTheme="minorHAnsi"/>
            <w:b w:val="0"/>
            <w:caps w:val="0"/>
            <w:noProof/>
            <w:lang w:eastAsia="lv-LV"/>
          </w:rPr>
          <w:tab/>
        </w:r>
        <w:r w:rsidRPr="00B842F7">
          <w:rPr>
            <w:rStyle w:val="Hyperlink"/>
            <w:noProof/>
          </w:rPr>
          <w:t>Ievads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_Toc110419675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5450AEF2" w14:textId="70529F2A" w:rsidR="00B93481" w:rsidRDefault="00B93481">
      <w:pPr>
        <w:pStyle w:val="TOC2"/>
        <w:rPr>
          <w:rFonts w:asciiTheme="minorHAnsi" w:eastAsiaTheme="minorEastAsia" w:hAnsiTheme="minorHAnsi"/>
          <w:b w:val="0"/>
          <w:noProof/>
          <w:lang w:eastAsia="lv-LV"/>
        </w:rPr>
      </w:pPr>
      <w:hyperlink w:anchor="_Toc110419676" w:history="1">
        <w:r w:rsidRPr="00B842F7">
          <w:rPr>
            <w:rStyle w:val="Hyperlink"/>
            <w:rFonts w:cs="Times New Roman"/>
            <w:noProof/>
          </w:rPr>
          <w:t>1.1.</w:t>
        </w:r>
        <w:r>
          <w:rPr>
            <w:rFonts w:asciiTheme="minorHAnsi" w:eastAsiaTheme="minorEastAsia" w:hAnsiTheme="minorHAnsi"/>
            <w:b w:val="0"/>
            <w:noProof/>
            <w:lang w:eastAsia="lv-LV"/>
          </w:rPr>
          <w:tab/>
        </w:r>
        <w:r w:rsidRPr="00B842F7">
          <w:rPr>
            <w:rStyle w:val="Hyperlink"/>
            <w:noProof/>
          </w:rPr>
          <w:t>Darbības sfēra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_Toc110419676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36545B79" w14:textId="2A027495" w:rsidR="00B93481" w:rsidRDefault="00B93481">
      <w:pPr>
        <w:pStyle w:val="TOC2"/>
        <w:rPr>
          <w:rFonts w:asciiTheme="minorHAnsi" w:eastAsiaTheme="minorEastAsia" w:hAnsiTheme="minorHAnsi"/>
          <w:b w:val="0"/>
          <w:noProof/>
          <w:lang w:eastAsia="lv-LV"/>
        </w:rPr>
      </w:pPr>
      <w:hyperlink w:anchor="_Toc110419677" w:history="1">
        <w:r w:rsidRPr="00B842F7">
          <w:rPr>
            <w:rStyle w:val="Hyperlink"/>
            <w:rFonts w:cs="Times New Roman"/>
            <w:noProof/>
          </w:rPr>
          <w:t>1.2.</w:t>
        </w:r>
        <w:r>
          <w:rPr>
            <w:rFonts w:asciiTheme="minorHAnsi" w:eastAsiaTheme="minorEastAsia" w:hAnsiTheme="minorHAnsi"/>
            <w:b w:val="0"/>
            <w:noProof/>
            <w:lang w:eastAsia="lv-LV"/>
          </w:rPr>
          <w:tab/>
        </w:r>
        <w:r w:rsidRPr="00B842F7">
          <w:rPr>
            <w:rStyle w:val="Hyperlink"/>
            <w:noProof/>
          </w:rPr>
          <w:t>Termini un pieņemtie apzīmējumi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_Toc110419677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5D45F777" w14:textId="16C46F9A" w:rsidR="00B93481" w:rsidRDefault="00B93481">
      <w:pPr>
        <w:pStyle w:val="TOC2"/>
        <w:rPr>
          <w:rFonts w:asciiTheme="minorHAnsi" w:eastAsiaTheme="minorEastAsia" w:hAnsiTheme="minorHAnsi"/>
          <w:b w:val="0"/>
          <w:noProof/>
          <w:lang w:eastAsia="lv-LV"/>
        </w:rPr>
      </w:pPr>
      <w:hyperlink w:anchor="_Toc110419678" w:history="1">
        <w:r w:rsidRPr="00B842F7">
          <w:rPr>
            <w:rStyle w:val="Hyperlink"/>
            <w:rFonts w:cs="Times New Roman"/>
            <w:noProof/>
          </w:rPr>
          <w:t>1.3.</w:t>
        </w:r>
        <w:r>
          <w:rPr>
            <w:rFonts w:asciiTheme="minorHAnsi" w:eastAsiaTheme="minorEastAsia" w:hAnsiTheme="minorHAnsi"/>
            <w:b w:val="0"/>
            <w:noProof/>
            <w:lang w:eastAsia="lv-LV"/>
          </w:rPr>
          <w:tab/>
        </w:r>
        <w:r w:rsidRPr="00B842F7">
          <w:rPr>
            <w:rStyle w:val="Hyperlink"/>
            <w:noProof/>
          </w:rPr>
          <w:t>Saistītie dokumenti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_Toc110419678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60336725" w14:textId="568B188A" w:rsidR="00B93481" w:rsidRDefault="00B93481">
      <w:pPr>
        <w:pStyle w:val="TOC2"/>
        <w:rPr>
          <w:rFonts w:asciiTheme="minorHAnsi" w:eastAsiaTheme="minorEastAsia" w:hAnsiTheme="minorHAnsi"/>
          <w:b w:val="0"/>
          <w:noProof/>
          <w:lang w:eastAsia="lv-LV"/>
        </w:rPr>
      </w:pPr>
      <w:hyperlink w:anchor="_Toc110419679" w:history="1">
        <w:r w:rsidRPr="00B842F7">
          <w:rPr>
            <w:rStyle w:val="Hyperlink"/>
            <w:rFonts w:cs="Times New Roman"/>
            <w:noProof/>
          </w:rPr>
          <w:t>1.4.</w:t>
        </w:r>
        <w:r>
          <w:rPr>
            <w:rFonts w:asciiTheme="minorHAnsi" w:eastAsiaTheme="minorEastAsia" w:hAnsiTheme="minorHAnsi"/>
            <w:b w:val="0"/>
            <w:noProof/>
            <w:lang w:eastAsia="lv-LV"/>
          </w:rPr>
          <w:tab/>
        </w:r>
        <w:r w:rsidRPr="00B842F7">
          <w:rPr>
            <w:rStyle w:val="Hyperlink"/>
            <w:noProof/>
          </w:rPr>
          <w:t>Dokumenta pārskats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_Toc110419679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2F08EB42" w14:textId="55183ADF" w:rsidR="00B93481" w:rsidRDefault="00B93481">
      <w:pPr>
        <w:pStyle w:val="TOC1"/>
        <w:rPr>
          <w:rFonts w:asciiTheme="minorHAnsi" w:eastAsiaTheme="minorEastAsia" w:hAnsiTheme="minorHAnsi"/>
          <w:b w:val="0"/>
          <w:caps w:val="0"/>
          <w:noProof/>
          <w:lang w:eastAsia="lv-LV"/>
        </w:rPr>
      </w:pPr>
      <w:hyperlink w:anchor="_Toc110419680" w:history="1">
        <w:r w:rsidRPr="00B842F7">
          <w:rPr>
            <w:rStyle w:val="Hyperlink"/>
            <w:rFonts w:cs="Tahoma"/>
            <w:noProof/>
          </w:rPr>
          <w:t>2.</w:t>
        </w:r>
        <w:r>
          <w:rPr>
            <w:rFonts w:asciiTheme="minorHAnsi" w:eastAsiaTheme="minorEastAsia" w:hAnsiTheme="minorHAnsi"/>
            <w:b w:val="0"/>
            <w:caps w:val="0"/>
            <w:noProof/>
            <w:lang w:eastAsia="lv-LV"/>
          </w:rPr>
          <w:tab/>
        </w:r>
        <w:r w:rsidRPr="00B842F7">
          <w:rPr>
            <w:rStyle w:val="Hyperlink"/>
            <w:noProof/>
          </w:rPr>
          <w:t>Vispārējais apraksts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_Toc110419680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14:paraId="0435FD46" w14:textId="7F974A26" w:rsidR="00B93481" w:rsidRDefault="00B93481">
      <w:pPr>
        <w:pStyle w:val="TOC2"/>
        <w:rPr>
          <w:rFonts w:asciiTheme="minorHAnsi" w:eastAsiaTheme="minorEastAsia" w:hAnsiTheme="minorHAnsi"/>
          <w:b w:val="0"/>
          <w:noProof/>
          <w:lang w:eastAsia="lv-LV"/>
        </w:rPr>
      </w:pPr>
      <w:hyperlink w:anchor="_Toc110419681" w:history="1">
        <w:r w:rsidRPr="00B842F7">
          <w:rPr>
            <w:rStyle w:val="Hyperlink"/>
            <w:rFonts w:cs="Times New Roman"/>
            <w:noProof/>
          </w:rPr>
          <w:t>2.1.</w:t>
        </w:r>
        <w:r>
          <w:rPr>
            <w:rFonts w:asciiTheme="minorHAnsi" w:eastAsiaTheme="minorEastAsia" w:hAnsiTheme="minorHAnsi"/>
            <w:b w:val="0"/>
            <w:noProof/>
            <w:lang w:eastAsia="lv-LV"/>
          </w:rPr>
          <w:tab/>
        </w:r>
        <w:r w:rsidRPr="00B842F7">
          <w:rPr>
            <w:rStyle w:val="Hyperlink"/>
            <w:noProof/>
          </w:rPr>
          <w:t>Biznesa ziņojums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_Toc110419681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14:paraId="2642260C" w14:textId="70CA9E3F" w:rsidR="00B93481" w:rsidRDefault="00B93481">
      <w:pPr>
        <w:pStyle w:val="TOC2"/>
        <w:rPr>
          <w:rFonts w:asciiTheme="minorHAnsi" w:eastAsiaTheme="minorEastAsia" w:hAnsiTheme="minorHAnsi"/>
          <w:b w:val="0"/>
          <w:noProof/>
          <w:lang w:eastAsia="lv-LV"/>
        </w:rPr>
      </w:pPr>
      <w:hyperlink w:anchor="_Toc110419682" w:history="1">
        <w:r w:rsidRPr="00B842F7">
          <w:rPr>
            <w:rStyle w:val="Hyperlink"/>
            <w:rFonts w:cs="Times New Roman"/>
            <w:noProof/>
          </w:rPr>
          <w:t>2.2.</w:t>
        </w:r>
        <w:r>
          <w:rPr>
            <w:rFonts w:asciiTheme="minorHAnsi" w:eastAsiaTheme="minorEastAsia" w:hAnsiTheme="minorHAnsi"/>
            <w:b w:val="0"/>
            <w:noProof/>
            <w:lang w:eastAsia="lv-LV"/>
          </w:rPr>
          <w:tab/>
        </w:r>
        <w:r w:rsidRPr="00B842F7">
          <w:rPr>
            <w:rStyle w:val="Hyperlink"/>
            <w:noProof/>
          </w:rPr>
          <w:t>Transakcijas ziņojums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_Toc110419682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14:paraId="52BA5600" w14:textId="3C79AC90" w:rsidR="00B93481" w:rsidRDefault="00B93481">
      <w:pPr>
        <w:pStyle w:val="TOC2"/>
        <w:rPr>
          <w:rFonts w:asciiTheme="minorHAnsi" w:eastAsiaTheme="minorEastAsia" w:hAnsiTheme="minorHAnsi"/>
          <w:b w:val="0"/>
          <w:noProof/>
          <w:lang w:eastAsia="lv-LV"/>
        </w:rPr>
      </w:pPr>
      <w:hyperlink w:anchor="_Toc110419683" w:history="1">
        <w:r w:rsidRPr="00B842F7">
          <w:rPr>
            <w:rStyle w:val="Hyperlink"/>
            <w:rFonts w:cs="Times New Roman"/>
            <w:noProof/>
          </w:rPr>
          <w:t>2.3.</w:t>
        </w:r>
        <w:r>
          <w:rPr>
            <w:rFonts w:asciiTheme="minorHAnsi" w:eastAsiaTheme="minorEastAsia" w:hAnsiTheme="minorHAnsi"/>
            <w:b w:val="0"/>
            <w:noProof/>
            <w:lang w:eastAsia="lv-LV"/>
          </w:rPr>
          <w:tab/>
        </w:r>
        <w:r w:rsidRPr="00B842F7">
          <w:rPr>
            <w:rStyle w:val="Hyperlink"/>
            <w:noProof/>
          </w:rPr>
          <w:t>Elektroniskā ziņojumu glabātava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_Toc110419683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14:paraId="51822E51" w14:textId="6D296B16" w:rsidR="00B93481" w:rsidRDefault="00B93481">
      <w:pPr>
        <w:pStyle w:val="TOC1"/>
        <w:rPr>
          <w:rFonts w:asciiTheme="minorHAnsi" w:eastAsiaTheme="minorEastAsia" w:hAnsiTheme="minorHAnsi"/>
          <w:b w:val="0"/>
          <w:caps w:val="0"/>
          <w:noProof/>
          <w:lang w:eastAsia="lv-LV"/>
        </w:rPr>
      </w:pPr>
      <w:hyperlink w:anchor="_Toc110419684" w:history="1">
        <w:r w:rsidRPr="00B842F7">
          <w:rPr>
            <w:rStyle w:val="Hyperlink"/>
            <w:rFonts w:cs="Tahoma"/>
            <w:noProof/>
          </w:rPr>
          <w:t>3.</w:t>
        </w:r>
        <w:r>
          <w:rPr>
            <w:rFonts w:asciiTheme="minorHAnsi" w:eastAsiaTheme="minorEastAsia" w:hAnsiTheme="minorHAnsi"/>
            <w:b w:val="0"/>
            <w:caps w:val="0"/>
            <w:noProof/>
            <w:lang w:eastAsia="lv-LV"/>
          </w:rPr>
          <w:tab/>
        </w:r>
        <w:r w:rsidRPr="00B842F7">
          <w:rPr>
            <w:rStyle w:val="Hyperlink"/>
            <w:noProof/>
          </w:rPr>
          <w:t>.Net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_Toc110419684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14:paraId="0A37BDFC" w14:textId="07604ECC" w:rsidR="00B93481" w:rsidRDefault="00B93481">
      <w:pPr>
        <w:pStyle w:val="TOC2"/>
        <w:rPr>
          <w:rFonts w:asciiTheme="minorHAnsi" w:eastAsiaTheme="minorEastAsia" w:hAnsiTheme="minorHAnsi"/>
          <w:b w:val="0"/>
          <w:noProof/>
          <w:lang w:eastAsia="lv-LV"/>
        </w:rPr>
      </w:pPr>
      <w:hyperlink w:anchor="_Toc110419685" w:history="1">
        <w:r w:rsidRPr="00B842F7">
          <w:rPr>
            <w:rStyle w:val="Hyperlink"/>
            <w:rFonts w:cs="Times New Roman"/>
            <w:noProof/>
          </w:rPr>
          <w:t>3.1.</w:t>
        </w:r>
        <w:r>
          <w:rPr>
            <w:rFonts w:asciiTheme="minorHAnsi" w:eastAsiaTheme="minorEastAsia" w:hAnsiTheme="minorHAnsi"/>
            <w:b w:val="0"/>
            <w:noProof/>
            <w:lang w:eastAsia="lv-LV"/>
          </w:rPr>
          <w:tab/>
        </w:r>
        <w:r w:rsidRPr="00B842F7">
          <w:rPr>
            <w:rStyle w:val="Hyperlink"/>
            <w:noProof/>
          </w:rPr>
          <w:t>Projekta izveidošana.Net vidē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_Toc110419685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14:paraId="178016E2" w14:textId="3918BF61" w:rsidR="00B93481" w:rsidRDefault="00B93481">
      <w:pPr>
        <w:pStyle w:val="TOC2"/>
        <w:rPr>
          <w:rFonts w:asciiTheme="minorHAnsi" w:eastAsiaTheme="minorEastAsia" w:hAnsiTheme="minorHAnsi"/>
          <w:b w:val="0"/>
          <w:noProof/>
          <w:lang w:eastAsia="lv-LV"/>
        </w:rPr>
      </w:pPr>
      <w:hyperlink w:anchor="_Toc110419686" w:history="1">
        <w:r w:rsidRPr="00B842F7">
          <w:rPr>
            <w:rStyle w:val="Hyperlink"/>
            <w:rFonts w:cs="Times New Roman"/>
            <w:noProof/>
          </w:rPr>
          <w:t>3.2.</w:t>
        </w:r>
        <w:r>
          <w:rPr>
            <w:rFonts w:asciiTheme="minorHAnsi" w:eastAsiaTheme="minorEastAsia" w:hAnsiTheme="minorHAnsi"/>
            <w:b w:val="0"/>
            <w:noProof/>
            <w:lang w:eastAsia="lv-LV"/>
          </w:rPr>
          <w:tab/>
        </w:r>
        <w:r w:rsidRPr="00B842F7">
          <w:rPr>
            <w:rStyle w:val="Hyperlink"/>
            <w:noProof/>
          </w:rPr>
          <w:t>Piemēri .NET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_Toc110419686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14:paraId="27FAA7A2" w14:textId="6A6F1AA2" w:rsidR="00B93481" w:rsidRDefault="00B93481">
      <w:pPr>
        <w:pStyle w:val="TOC3"/>
        <w:rPr>
          <w:rFonts w:asciiTheme="minorHAnsi" w:eastAsiaTheme="minorEastAsia" w:hAnsiTheme="minorHAnsi"/>
          <w:noProof/>
          <w:lang w:eastAsia="lv-LV"/>
        </w:rPr>
      </w:pPr>
      <w:hyperlink w:anchor="_Toc110419687" w:history="1">
        <w:r w:rsidRPr="00B842F7">
          <w:rPr>
            <w:rStyle w:val="Hyperlink"/>
            <w:rFonts w:cs="Times New Roman"/>
            <w:noProof/>
          </w:rPr>
          <w:t>3.2.1.</w:t>
        </w:r>
        <w:r>
          <w:rPr>
            <w:rFonts w:asciiTheme="minorHAnsi" w:eastAsiaTheme="minorEastAsia" w:hAnsiTheme="minorHAnsi"/>
            <w:noProof/>
            <w:lang w:eastAsia="lv-LV"/>
          </w:rPr>
          <w:tab/>
        </w:r>
        <w:r w:rsidRPr="00B842F7">
          <w:rPr>
            <w:rStyle w:val="Hyperlink"/>
            <w:noProof/>
          </w:rPr>
          <w:t>Tīkla servisu piemēri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_Toc110419687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14:paraId="55FDA8EC" w14:textId="3496FFB0" w:rsidR="00B93481" w:rsidRDefault="00B93481">
      <w:pPr>
        <w:pStyle w:val="TOC4"/>
        <w:rPr>
          <w:rFonts w:asciiTheme="minorHAnsi" w:eastAsiaTheme="minorEastAsia" w:hAnsiTheme="minorHAnsi"/>
          <w:i w:val="0"/>
          <w:noProof/>
          <w:sz w:val="22"/>
          <w:lang w:eastAsia="lv-LV"/>
        </w:rPr>
      </w:pPr>
      <w:hyperlink w:anchor="_Toc110419688" w:history="1">
        <w:r w:rsidRPr="00B842F7">
          <w:rPr>
            <w:rStyle w:val="Hyperlink"/>
            <w:rFonts w:cs="Times New Roman"/>
            <w:noProof/>
          </w:rPr>
          <w:t>3.2.1.1.</w:t>
        </w:r>
        <w:r>
          <w:rPr>
            <w:rFonts w:asciiTheme="minorHAnsi" w:eastAsiaTheme="minorEastAsia" w:hAnsiTheme="minorHAnsi"/>
            <w:i w:val="0"/>
            <w:noProof/>
            <w:sz w:val="22"/>
            <w:lang w:eastAsia="lv-LV"/>
          </w:rPr>
          <w:tab/>
        </w:r>
        <w:r w:rsidRPr="00B842F7">
          <w:rPr>
            <w:rStyle w:val="Hyperlink"/>
            <w:noProof/>
          </w:rPr>
          <w:t>Savienošana ar sertifikātu (LoginCert)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_Toc110419688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14:paraId="7F4652FA" w14:textId="4F4AEBAF" w:rsidR="00B93481" w:rsidRDefault="00B93481">
      <w:pPr>
        <w:pStyle w:val="TOC4"/>
        <w:rPr>
          <w:rFonts w:asciiTheme="minorHAnsi" w:eastAsiaTheme="minorEastAsia" w:hAnsiTheme="minorHAnsi"/>
          <w:i w:val="0"/>
          <w:noProof/>
          <w:sz w:val="22"/>
          <w:lang w:eastAsia="lv-LV"/>
        </w:rPr>
      </w:pPr>
      <w:hyperlink w:anchor="_Toc110419689" w:history="1">
        <w:r w:rsidRPr="00B842F7">
          <w:rPr>
            <w:rStyle w:val="Hyperlink"/>
            <w:rFonts w:cs="Times New Roman"/>
            <w:noProof/>
          </w:rPr>
          <w:t>3.2.1.1.3.</w:t>
        </w:r>
        <w:r>
          <w:rPr>
            <w:rFonts w:asciiTheme="minorHAnsi" w:eastAsiaTheme="minorEastAsia" w:hAnsiTheme="minorHAnsi"/>
            <w:i w:val="0"/>
            <w:noProof/>
            <w:sz w:val="22"/>
            <w:lang w:eastAsia="lv-LV"/>
          </w:rPr>
          <w:tab/>
        </w:r>
        <w:r w:rsidRPr="00B842F7">
          <w:rPr>
            <w:rStyle w:val="Hyperlink"/>
            <w:noProof/>
          </w:rPr>
          <w:t>Koda piemērs (LoginCert)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_Toc110419689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14:paraId="47EA3A94" w14:textId="5D0C2FE0" w:rsidR="00B93481" w:rsidRDefault="00B93481">
      <w:pPr>
        <w:pStyle w:val="TOC4"/>
        <w:rPr>
          <w:rFonts w:asciiTheme="minorHAnsi" w:eastAsiaTheme="minorEastAsia" w:hAnsiTheme="minorHAnsi"/>
          <w:i w:val="0"/>
          <w:noProof/>
          <w:sz w:val="22"/>
          <w:lang w:eastAsia="lv-LV"/>
        </w:rPr>
      </w:pPr>
      <w:hyperlink w:anchor="_Toc110419690" w:history="1">
        <w:r w:rsidRPr="00B842F7">
          <w:rPr>
            <w:rStyle w:val="Hyperlink"/>
            <w:rFonts w:cs="Times New Roman"/>
            <w:noProof/>
          </w:rPr>
          <w:t>3.2.1.2.</w:t>
        </w:r>
        <w:r>
          <w:rPr>
            <w:rFonts w:asciiTheme="minorHAnsi" w:eastAsiaTheme="minorEastAsia" w:hAnsiTheme="minorHAnsi"/>
            <w:i w:val="0"/>
            <w:noProof/>
            <w:sz w:val="22"/>
            <w:lang w:eastAsia="lv-LV"/>
          </w:rPr>
          <w:tab/>
        </w:r>
        <w:r w:rsidRPr="00B842F7">
          <w:rPr>
            <w:rStyle w:val="Hyperlink"/>
            <w:noProof/>
          </w:rPr>
          <w:t>Savienošana ar lietotāja vārdu un paroli (LoginUserName)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_Toc110419690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15</w:t>
        </w:r>
        <w:r>
          <w:rPr>
            <w:noProof/>
            <w:webHidden/>
          </w:rPr>
          <w:fldChar w:fldCharType="end"/>
        </w:r>
      </w:hyperlink>
    </w:p>
    <w:p w14:paraId="7FD6200B" w14:textId="2EBDB4B3" w:rsidR="00B93481" w:rsidRDefault="00B93481">
      <w:pPr>
        <w:pStyle w:val="TOC4"/>
        <w:rPr>
          <w:rFonts w:asciiTheme="minorHAnsi" w:eastAsiaTheme="minorEastAsia" w:hAnsiTheme="minorHAnsi"/>
          <w:i w:val="0"/>
          <w:noProof/>
          <w:sz w:val="22"/>
          <w:lang w:eastAsia="lv-LV"/>
        </w:rPr>
      </w:pPr>
      <w:hyperlink w:anchor="_Toc110419691" w:history="1">
        <w:r w:rsidRPr="00B842F7">
          <w:rPr>
            <w:rStyle w:val="Hyperlink"/>
            <w:rFonts w:cs="Times New Roman"/>
            <w:noProof/>
          </w:rPr>
          <w:t>3.2.1.3.</w:t>
        </w:r>
        <w:r>
          <w:rPr>
            <w:rFonts w:asciiTheme="minorHAnsi" w:eastAsiaTheme="minorEastAsia" w:hAnsiTheme="minorHAnsi"/>
            <w:i w:val="0"/>
            <w:noProof/>
            <w:sz w:val="22"/>
            <w:lang w:eastAsia="lv-LV"/>
          </w:rPr>
          <w:tab/>
        </w:r>
        <w:r w:rsidRPr="00B842F7">
          <w:rPr>
            <w:rStyle w:val="Hyperlink"/>
            <w:noProof/>
          </w:rPr>
          <w:t>Kanāla pārbaude un izveidošana (SelectAndCreateChannel)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_Toc110419691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14:paraId="549855DC" w14:textId="16C4B27A" w:rsidR="00B93481" w:rsidRDefault="00B93481">
      <w:pPr>
        <w:pStyle w:val="TOC4"/>
        <w:rPr>
          <w:rFonts w:asciiTheme="minorHAnsi" w:eastAsiaTheme="minorEastAsia" w:hAnsiTheme="minorHAnsi"/>
          <w:i w:val="0"/>
          <w:noProof/>
          <w:sz w:val="22"/>
          <w:lang w:eastAsia="lv-LV"/>
        </w:rPr>
      </w:pPr>
      <w:hyperlink w:anchor="_Toc110419692" w:history="1">
        <w:r w:rsidRPr="00B842F7">
          <w:rPr>
            <w:rStyle w:val="Hyperlink"/>
            <w:rFonts w:cs="Times New Roman"/>
            <w:noProof/>
          </w:rPr>
          <w:t>3.2.1.4.</w:t>
        </w:r>
        <w:r>
          <w:rPr>
            <w:rFonts w:asciiTheme="minorHAnsi" w:eastAsiaTheme="minorEastAsia" w:hAnsiTheme="minorHAnsi"/>
            <w:i w:val="0"/>
            <w:noProof/>
            <w:sz w:val="22"/>
            <w:lang w:eastAsia="lv-LV"/>
          </w:rPr>
          <w:tab/>
        </w:r>
        <w:r w:rsidRPr="00B842F7">
          <w:rPr>
            <w:rStyle w:val="Hyperlink"/>
            <w:noProof/>
          </w:rPr>
          <w:t>Kanāla versijas pārbaude un izveidošana (SelectAndCreateChannelVersion)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_Toc110419692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19</w:t>
        </w:r>
        <w:r>
          <w:rPr>
            <w:noProof/>
            <w:webHidden/>
          </w:rPr>
          <w:fldChar w:fldCharType="end"/>
        </w:r>
      </w:hyperlink>
    </w:p>
    <w:p w14:paraId="7322A92B" w14:textId="0728FF4F" w:rsidR="00B93481" w:rsidRDefault="00B93481">
      <w:pPr>
        <w:pStyle w:val="TOC4"/>
        <w:rPr>
          <w:rFonts w:asciiTheme="minorHAnsi" w:eastAsiaTheme="minorEastAsia" w:hAnsiTheme="minorHAnsi"/>
          <w:i w:val="0"/>
          <w:noProof/>
          <w:sz w:val="22"/>
          <w:lang w:eastAsia="lv-LV"/>
        </w:rPr>
      </w:pPr>
      <w:hyperlink w:anchor="_Toc110419693" w:history="1">
        <w:r w:rsidRPr="00B842F7">
          <w:rPr>
            <w:rStyle w:val="Hyperlink"/>
            <w:rFonts w:cs="Times New Roman"/>
            <w:noProof/>
          </w:rPr>
          <w:t>3.2.1.5.</w:t>
        </w:r>
        <w:r>
          <w:rPr>
            <w:rFonts w:asciiTheme="minorHAnsi" w:eastAsiaTheme="minorEastAsia" w:hAnsiTheme="minorHAnsi"/>
            <w:i w:val="0"/>
            <w:noProof/>
            <w:sz w:val="22"/>
            <w:lang w:eastAsia="lv-LV"/>
          </w:rPr>
          <w:tab/>
        </w:r>
        <w:r w:rsidRPr="00B842F7">
          <w:rPr>
            <w:rStyle w:val="Hyperlink"/>
            <w:noProof/>
          </w:rPr>
          <w:t>Ziņojuma nosūtīšana (SendMessageToChannelVersion)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_Toc110419693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23</w:t>
        </w:r>
        <w:r>
          <w:rPr>
            <w:noProof/>
            <w:webHidden/>
          </w:rPr>
          <w:fldChar w:fldCharType="end"/>
        </w:r>
      </w:hyperlink>
    </w:p>
    <w:p w14:paraId="13C0C512" w14:textId="2E993284" w:rsidR="00B93481" w:rsidRDefault="00B93481">
      <w:pPr>
        <w:pStyle w:val="TOC4"/>
        <w:rPr>
          <w:rFonts w:asciiTheme="minorHAnsi" w:eastAsiaTheme="minorEastAsia" w:hAnsiTheme="minorHAnsi"/>
          <w:i w:val="0"/>
          <w:noProof/>
          <w:sz w:val="22"/>
          <w:lang w:eastAsia="lv-LV"/>
        </w:rPr>
      </w:pPr>
      <w:hyperlink w:anchor="_Toc110419694" w:history="1">
        <w:r w:rsidRPr="00B842F7">
          <w:rPr>
            <w:rStyle w:val="Hyperlink"/>
            <w:rFonts w:cs="Times New Roman"/>
            <w:noProof/>
          </w:rPr>
          <w:t>3.2.1.6.</w:t>
        </w:r>
        <w:r>
          <w:rPr>
            <w:rFonts w:asciiTheme="minorHAnsi" w:eastAsiaTheme="minorEastAsia" w:hAnsiTheme="minorHAnsi"/>
            <w:i w:val="0"/>
            <w:noProof/>
            <w:sz w:val="22"/>
            <w:lang w:eastAsia="lv-LV"/>
          </w:rPr>
          <w:tab/>
        </w:r>
        <w:r w:rsidRPr="00B842F7">
          <w:rPr>
            <w:rStyle w:val="Hyperlink"/>
            <w:noProof/>
          </w:rPr>
          <w:t>Ziņojumu dzēšana (MessageDelete)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_Toc110419694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27</w:t>
        </w:r>
        <w:r>
          <w:rPr>
            <w:noProof/>
            <w:webHidden/>
          </w:rPr>
          <w:fldChar w:fldCharType="end"/>
        </w:r>
      </w:hyperlink>
    </w:p>
    <w:p w14:paraId="6554ED1F" w14:textId="05D5B96A" w:rsidR="00B93481" w:rsidRDefault="00B93481">
      <w:pPr>
        <w:pStyle w:val="TOC4"/>
        <w:rPr>
          <w:rFonts w:asciiTheme="minorHAnsi" w:eastAsiaTheme="minorEastAsia" w:hAnsiTheme="minorHAnsi"/>
          <w:i w:val="0"/>
          <w:noProof/>
          <w:sz w:val="22"/>
          <w:lang w:eastAsia="lv-LV"/>
        </w:rPr>
      </w:pPr>
      <w:hyperlink w:anchor="_Toc110419695" w:history="1">
        <w:r w:rsidRPr="00B842F7">
          <w:rPr>
            <w:rStyle w:val="Hyperlink"/>
            <w:rFonts w:cs="Times New Roman"/>
            <w:noProof/>
          </w:rPr>
          <w:t>3.2.1.7.</w:t>
        </w:r>
        <w:r>
          <w:rPr>
            <w:rFonts w:asciiTheme="minorHAnsi" w:eastAsiaTheme="minorEastAsia" w:hAnsiTheme="minorHAnsi"/>
            <w:i w:val="0"/>
            <w:noProof/>
            <w:sz w:val="22"/>
            <w:lang w:eastAsia="lv-LV"/>
          </w:rPr>
          <w:tab/>
        </w:r>
        <w:r w:rsidRPr="00B842F7">
          <w:rPr>
            <w:rStyle w:val="Hyperlink"/>
            <w:noProof/>
          </w:rPr>
          <w:t>Tā, kas parakstījies pievienošana kanāla versijai (CreateSubscriberToChannelVersion)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_Toc110419695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29</w:t>
        </w:r>
        <w:r>
          <w:rPr>
            <w:noProof/>
            <w:webHidden/>
          </w:rPr>
          <w:fldChar w:fldCharType="end"/>
        </w:r>
      </w:hyperlink>
    </w:p>
    <w:p w14:paraId="0619B733" w14:textId="5AE956B0" w:rsidR="00B93481" w:rsidRDefault="00B93481">
      <w:pPr>
        <w:pStyle w:val="TOC4"/>
        <w:rPr>
          <w:rFonts w:asciiTheme="minorHAnsi" w:eastAsiaTheme="minorEastAsia" w:hAnsiTheme="minorHAnsi"/>
          <w:i w:val="0"/>
          <w:noProof/>
          <w:sz w:val="22"/>
          <w:lang w:eastAsia="lv-LV"/>
        </w:rPr>
      </w:pPr>
      <w:hyperlink w:anchor="_Toc110419696" w:history="1">
        <w:r w:rsidRPr="00B842F7">
          <w:rPr>
            <w:rStyle w:val="Hyperlink"/>
            <w:rFonts w:cs="Times New Roman"/>
            <w:noProof/>
          </w:rPr>
          <w:t>3.2.1.8.</w:t>
        </w:r>
        <w:r>
          <w:rPr>
            <w:rFonts w:asciiTheme="minorHAnsi" w:eastAsiaTheme="minorEastAsia" w:hAnsiTheme="minorHAnsi"/>
            <w:i w:val="0"/>
            <w:noProof/>
            <w:sz w:val="22"/>
            <w:lang w:eastAsia="lv-LV"/>
          </w:rPr>
          <w:tab/>
        </w:r>
        <w:r w:rsidRPr="00B842F7">
          <w:rPr>
            <w:rStyle w:val="Hyperlink"/>
            <w:noProof/>
          </w:rPr>
          <w:t>Ziņojuma nolasīšana (ReceiveMessage)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_Toc110419696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32</w:t>
        </w:r>
        <w:r>
          <w:rPr>
            <w:noProof/>
            <w:webHidden/>
          </w:rPr>
          <w:fldChar w:fldCharType="end"/>
        </w:r>
      </w:hyperlink>
    </w:p>
    <w:p w14:paraId="2395D973" w14:textId="3D43A30E" w:rsidR="00B93481" w:rsidRDefault="00B93481">
      <w:pPr>
        <w:pStyle w:val="TOC4"/>
        <w:rPr>
          <w:rFonts w:asciiTheme="minorHAnsi" w:eastAsiaTheme="minorEastAsia" w:hAnsiTheme="minorHAnsi"/>
          <w:i w:val="0"/>
          <w:noProof/>
          <w:sz w:val="22"/>
          <w:lang w:eastAsia="lv-LV"/>
        </w:rPr>
      </w:pPr>
      <w:hyperlink w:anchor="_Toc110419697" w:history="1">
        <w:r w:rsidRPr="00B842F7">
          <w:rPr>
            <w:rStyle w:val="Hyperlink"/>
            <w:rFonts w:cs="Times New Roman"/>
            <w:noProof/>
          </w:rPr>
          <w:t>3.2.1.9.</w:t>
        </w:r>
        <w:r>
          <w:rPr>
            <w:rFonts w:asciiTheme="minorHAnsi" w:eastAsiaTheme="minorEastAsia" w:hAnsiTheme="minorHAnsi"/>
            <w:i w:val="0"/>
            <w:noProof/>
            <w:sz w:val="22"/>
            <w:lang w:eastAsia="lv-LV"/>
          </w:rPr>
          <w:tab/>
        </w:r>
        <w:r w:rsidRPr="00B842F7">
          <w:rPr>
            <w:rStyle w:val="Hyperlink"/>
            <w:noProof/>
          </w:rPr>
          <w:t>Ziņojuma atjaunošana (Restore Messages)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_Toc110419697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34</w:t>
        </w:r>
        <w:r>
          <w:rPr>
            <w:noProof/>
            <w:webHidden/>
          </w:rPr>
          <w:fldChar w:fldCharType="end"/>
        </w:r>
      </w:hyperlink>
    </w:p>
    <w:p w14:paraId="46C3D3EA" w14:textId="4523936B" w:rsidR="00B93481" w:rsidRDefault="00B93481">
      <w:pPr>
        <w:pStyle w:val="TOC4"/>
        <w:rPr>
          <w:rFonts w:asciiTheme="minorHAnsi" w:eastAsiaTheme="minorEastAsia" w:hAnsiTheme="minorHAnsi"/>
          <w:i w:val="0"/>
          <w:noProof/>
          <w:sz w:val="22"/>
          <w:lang w:eastAsia="lv-LV"/>
        </w:rPr>
      </w:pPr>
      <w:hyperlink w:anchor="_Toc110419698" w:history="1">
        <w:r w:rsidRPr="00B842F7">
          <w:rPr>
            <w:rStyle w:val="Hyperlink"/>
            <w:rFonts w:eastAsia="Times New Roman" w:cs="Times New Roman"/>
            <w:noProof/>
          </w:rPr>
          <w:t>3.2.1.10.</w:t>
        </w:r>
        <w:r>
          <w:rPr>
            <w:rFonts w:asciiTheme="minorHAnsi" w:eastAsiaTheme="minorEastAsia" w:hAnsiTheme="minorHAnsi"/>
            <w:i w:val="0"/>
            <w:noProof/>
            <w:sz w:val="22"/>
            <w:lang w:eastAsia="lv-LV"/>
          </w:rPr>
          <w:tab/>
        </w:r>
        <w:r w:rsidRPr="00B842F7">
          <w:rPr>
            <w:rStyle w:val="Hyperlink"/>
            <w:rFonts w:eastAsia="Times New Roman"/>
            <w:noProof/>
          </w:rPr>
          <w:t>Ziņojuma nosūtīšana vienam vai vairākiem saņēmējiem DIT no pilnā pierakstītāju saraksta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_Toc110419698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38</w:t>
        </w:r>
        <w:r>
          <w:rPr>
            <w:noProof/>
            <w:webHidden/>
          </w:rPr>
          <w:fldChar w:fldCharType="end"/>
        </w:r>
      </w:hyperlink>
    </w:p>
    <w:p w14:paraId="61A58841" w14:textId="37AE6E56" w:rsidR="00B93481" w:rsidRDefault="00B93481">
      <w:pPr>
        <w:pStyle w:val="TOC4"/>
        <w:rPr>
          <w:rFonts w:asciiTheme="minorHAnsi" w:eastAsiaTheme="minorEastAsia" w:hAnsiTheme="minorHAnsi"/>
          <w:i w:val="0"/>
          <w:noProof/>
          <w:sz w:val="22"/>
          <w:lang w:eastAsia="lv-LV"/>
        </w:rPr>
      </w:pPr>
      <w:hyperlink w:anchor="_Toc110419699" w:history="1">
        <w:r w:rsidRPr="00B842F7">
          <w:rPr>
            <w:rStyle w:val="Hyperlink"/>
            <w:rFonts w:eastAsia="Times New Roman" w:cs="Times New Roman"/>
            <w:noProof/>
          </w:rPr>
          <w:t>3.2.1.11.</w:t>
        </w:r>
        <w:r>
          <w:rPr>
            <w:rFonts w:asciiTheme="minorHAnsi" w:eastAsiaTheme="minorEastAsia" w:hAnsiTheme="minorHAnsi"/>
            <w:i w:val="0"/>
            <w:noProof/>
            <w:sz w:val="22"/>
            <w:lang w:eastAsia="lv-LV"/>
          </w:rPr>
          <w:tab/>
        </w:r>
        <w:r w:rsidRPr="00B842F7">
          <w:rPr>
            <w:rStyle w:val="Hyperlink"/>
            <w:rFonts w:eastAsia="Times New Roman"/>
            <w:noProof/>
          </w:rPr>
          <w:t>Atbildes ziņojuma nosūtīšana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_Toc110419699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43</w:t>
        </w:r>
        <w:r>
          <w:rPr>
            <w:noProof/>
            <w:webHidden/>
          </w:rPr>
          <w:fldChar w:fldCharType="end"/>
        </w:r>
      </w:hyperlink>
    </w:p>
    <w:p w14:paraId="2669140F" w14:textId="54D2733B" w:rsidR="00B93481" w:rsidRDefault="00B93481">
      <w:pPr>
        <w:pStyle w:val="TOC4"/>
        <w:rPr>
          <w:rFonts w:asciiTheme="minorHAnsi" w:eastAsiaTheme="minorEastAsia" w:hAnsiTheme="minorHAnsi"/>
          <w:i w:val="0"/>
          <w:noProof/>
          <w:sz w:val="22"/>
          <w:lang w:eastAsia="lv-LV"/>
        </w:rPr>
      </w:pPr>
      <w:hyperlink w:anchor="_Toc110419700" w:history="1">
        <w:r w:rsidRPr="00B842F7">
          <w:rPr>
            <w:rStyle w:val="Hyperlink"/>
            <w:rFonts w:eastAsia="Times New Roman" w:cs="Times New Roman"/>
            <w:noProof/>
          </w:rPr>
          <w:t>3.2.1.12.</w:t>
        </w:r>
        <w:r>
          <w:rPr>
            <w:rFonts w:asciiTheme="minorHAnsi" w:eastAsiaTheme="minorEastAsia" w:hAnsiTheme="minorHAnsi"/>
            <w:i w:val="0"/>
            <w:noProof/>
            <w:sz w:val="22"/>
            <w:lang w:eastAsia="lv-LV"/>
          </w:rPr>
          <w:tab/>
        </w:r>
        <w:r w:rsidRPr="00B842F7">
          <w:rPr>
            <w:rStyle w:val="Hyperlink"/>
            <w:rFonts w:eastAsia="Times New Roman"/>
            <w:noProof/>
          </w:rPr>
          <w:t>ACK statusa maiņa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_Toc110419700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47</w:t>
        </w:r>
        <w:r>
          <w:rPr>
            <w:noProof/>
            <w:webHidden/>
          </w:rPr>
          <w:fldChar w:fldCharType="end"/>
        </w:r>
      </w:hyperlink>
    </w:p>
    <w:p w14:paraId="28335340" w14:textId="4C7E07A5" w:rsidR="00B93481" w:rsidRDefault="00B93481">
      <w:pPr>
        <w:pStyle w:val="TOC4"/>
        <w:rPr>
          <w:rFonts w:asciiTheme="minorHAnsi" w:eastAsiaTheme="minorEastAsia" w:hAnsiTheme="minorHAnsi"/>
          <w:i w:val="0"/>
          <w:noProof/>
          <w:sz w:val="22"/>
          <w:lang w:eastAsia="lv-LV"/>
        </w:rPr>
      </w:pPr>
      <w:hyperlink w:anchor="_Toc110419701" w:history="1">
        <w:r w:rsidRPr="00B842F7">
          <w:rPr>
            <w:rStyle w:val="Hyperlink"/>
            <w:rFonts w:eastAsia="Times New Roman" w:cs="Times New Roman"/>
            <w:noProof/>
          </w:rPr>
          <w:t>3.2.1.13.</w:t>
        </w:r>
        <w:r>
          <w:rPr>
            <w:rFonts w:asciiTheme="minorHAnsi" w:eastAsiaTheme="minorEastAsia" w:hAnsiTheme="minorHAnsi"/>
            <w:i w:val="0"/>
            <w:noProof/>
            <w:sz w:val="22"/>
            <w:lang w:eastAsia="lv-LV"/>
          </w:rPr>
          <w:tab/>
        </w:r>
        <w:r w:rsidRPr="00B842F7">
          <w:rPr>
            <w:rStyle w:val="Hyperlink"/>
            <w:rFonts w:eastAsia="Times New Roman"/>
            <w:noProof/>
          </w:rPr>
          <w:t>Liela apjoma ziņojuma nosūtīšana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_Toc110419701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52</w:t>
        </w:r>
        <w:r>
          <w:rPr>
            <w:noProof/>
            <w:webHidden/>
          </w:rPr>
          <w:fldChar w:fldCharType="end"/>
        </w:r>
      </w:hyperlink>
    </w:p>
    <w:p w14:paraId="540D82E2" w14:textId="71E0659D" w:rsidR="00B93481" w:rsidRDefault="00B93481">
      <w:pPr>
        <w:pStyle w:val="TOC3"/>
        <w:rPr>
          <w:rFonts w:asciiTheme="minorHAnsi" w:eastAsiaTheme="minorEastAsia" w:hAnsiTheme="minorHAnsi"/>
          <w:noProof/>
          <w:lang w:eastAsia="lv-LV"/>
        </w:rPr>
      </w:pPr>
      <w:hyperlink w:anchor="_Toc110419702" w:history="1">
        <w:r w:rsidRPr="00B842F7">
          <w:rPr>
            <w:rStyle w:val="Hyperlink"/>
            <w:rFonts w:cs="Times New Roman"/>
            <w:noProof/>
          </w:rPr>
          <w:t>3.2.2.</w:t>
        </w:r>
        <w:r>
          <w:rPr>
            <w:rFonts w:asciiTheme="minorHAnsi" w:eastAsiaTheme="minorEastAsia" w:hAnsiTheme="minorHAnsi"/>
            <w:noProof/>
            <w:lang w:eastAsia="lv-LV"/>
          </w:rPr>
          <w:tab/>
        </w:r>
        <w:r w:rsidRPr="00B842F7">
          <w:rPr>
            <w:rStyle w:val="Hyperlink"/>
            <w:noProof/>
          </w:rPr>
          <w:t>FTP piemēri .NET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_Toc110419702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57</w:t>
        </w:r>
        <w:r>
          <w:rPr>
            <w:noProof/>
            <w:webHidden/>
          </w:rPr>
          <w:fldChar w:fldCharType="end"/>
        </w:r>
      </w:hyperlink>
    </w:p>
    <w:p w14:paraId="256300A1" w14:textId="3A758820" w:rsidR="00B93481" w:rsidRDefault="00B93481">
      <w:pPr>
        <w:pStyle w:val="TOC4"/>
        <w:rPr>
          <w:rFonts w:asciiTheme="minorHAnsi" w:eastAsiaTheme="minorEastAsia" w:hAnsiTheme="minorHAnsi"/>
          <w:i w:val="0"/>
          <w:noProof/>
          <w:sz w:val="22"/>
          <w:lang w:eastAsia="lv-LV"/>
        </w:rPr>
      </w:pPr>
      <w:hyperlink w:anchor="_Toc110419703" w:history="1">
        <w:r w:rsidRPr="00B842F7">
          <w:rPr>
            <w:rStyle w:val="Hyperlink"/>
            <w:rFonts w:cs="Times New Roman"/>
            <w:noProof/>
          </w:rPr>
          <w:t>3.2.2.1.</w:t>
        </w:r>
        <w:r>
          <w:rPr>
            <w:rFonts w:asciiTheme="minorHAnsi" w:eastAsiaTheme="minorEastAsia" w:hAnsiTheme="minorHAnsi"/>
            <w:i w:val="0"/>
            <w:noProof/>
            <w:sz w:val="22"/>
            <w:lang w:eastAsia="lv-LV"/>
          </w:rPr>
          <w:tab/>
        </w:r>
        <w:r w:rsidRPr="00B842F7">
          <w:rPr>
            <w:rStyle w:val="Hyperlink"/>
            <w:noProof/>
          </w:rPr>
          <w:t>Datnes pievienošana (FTPs_SendMessage)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_Toc110419703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58</w:t>
        </w:r>
        <w:r>
          <w:rPr>
            <w:noProof/>
            <w:webHidden/>
          </w:rPr>
          <w:fldChar w:fldCharType="end"/>
        </w:r>
      </w:hyperlink>
    </w:p>
    <w:p w14:paraId="621BE2DF" w14:textId="0215C42A" w:rsidR="00B93481" w:rsidRDefault="00B93481">
      <w:pPr>
        <w:pStyle w:val="TOC4"/>
        <w:rPr>
          <w:rFonts w:asciiTheme="minorHAnsi" w:eastAsiaTheme="minorEastAsia" w:hAnsiTheme="minorHAnsi"/>
          <w:i w:val="0"/>
          <w:noProof/>
          <w:sz w:val="22"/>
          <w:lang w:eastAsia="lv-LV"/>
        </w:rPr>
      </w:pPr>
      <w:hyperlink w:anchor="_Toc110419704" w:history="1">
        <w:r w:rsidRPr="00B842F7">
          <w:rPr>
            <w:rStyle w:val="Hyperlink"/>
            <w:rFonts w:cs="Times New Roman"/>
            <w:noProof/>
          </w:rPr>
          <w:t>3.2.2.2.</w:t>
        </w:r>
        <w:r>
          <w:rPr>
            <w:rFonts w:asciiTheme="minorHAnsi" w:eastAsiaTheme="minorEastAsia" w:hAnsiTheme="minorHAnsi"/>
            <w:i w:val="0"/>
            <w:noProof/>
            <w:sz w:val="22"/>
            <w:lang w:eastAsia="lv-LV"/>
          </w:rPr>
          <w:tab/>
        </w:r>
        <w:r w:rsidRPr="00B842F7">
          <w:rPr>
            <w:rStyle w:val="Hyperlink"/>
            <w:noProof/>
          </w:rPr>
          <w:t>Datnes nolasīšana un dzēšana (FTPs_ReceiveMessage)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_Toc110419704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60</w:t>
        </w:r>
        <w:r>
          <w:rPr>
            <w:noProof/>
            <w:webHidden/>
          </w:rPr>
          <w:fldChar w:fldCharType="end"/>
        </w:r>
      </w:hyperlink>
    </w:p>
    <w:p w14:paraId="62DB82AA" w14:textId="3D2066D5" w:rsidR="00B93481" w:rsidRDefault="00B93481">
      <w:pPr>
        <w:pStyle w:val="TOC4"/>
        <w:rPr>
          <w:rFonts w:asciiTheme="minorHAnsi" w:eastAsiaTheme="minorEastAsia" w:hAnsiTheme="minorHAnsi"/>
          <w:i w:val="0"/>
          <w:noProof/>
          <w:sz w:val="22"/>
          <w:lang w:eastAsia="lv-LV"/>
        </w:rPr>
      </w:pPr>
      <w:hyperlink w:anchor="_Toc110419705" w:history="1">
        <w:r w:rsidRPr="00B842F7">
          <w:rPr>
            <w:rStyle w:val="Hyperlink"/>
            <w:rFonts w:eastAsia="Times New Roman" w:cs="Times New Roman"/>
            <w:noProof/>
          </w:rPr>
          <w:t>3.2.2.3.</w:t>
        </w:r>
        <w:r>
          <w:rPr>
            <w:rFonts w:asciiTheme="minorHAnsi" w:eastAsiaTheme="minorEastAsia" w:hAnsiTheme="minorHAnsi"/>
            <w:i w:val="0"/>
            <w:noProof/>
            <w:sz w:val="22"/>
            <w:lang w:eastAsia="lv-LV"/>
          </w:rPr>
          <w:tab/>
        </w:r>
        <w:r w:rsidRPr="00B842F7">
          <w:rPr>
            <w:rStyle w:val="Hyperlink"/>
            <w:rFonts w:eastAsia="Times New Roman"/>
            <w:noProof/>
          </w:rPr>
          <w:t>Ziņojuma nosūtīšana vienam vai vairākiem saņēmējiem DIT no pilnā pierakstītāju saraksta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_Toc110419705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62</w:t>
        </w:r>
        <w:r>
          <w:rPr>
            <w:noProof/>
            <w:webHidden/>
          </w:rPr>
          <w:fldChar w:fldCharType="end"/>
        </w:r>
      </w:hyperlink>
    </w:p>
    <w:p w14:paraId="1A30A50D" w14:textId="47A4E4B8" w:rsidR="00B93481" w:rsidRDefault="00B93481">
      <w:pPr>
        <w:pStyle w:val="TOC4"/>
        <w:rPr>
          <w:rFonts w:asciiTheme="minorHAnsi" w:eastAsiaTheme="minorEastAsia" w:hAnsiTheme="minorHAnsi"/>
          <w:i w:val="0"/>
          <w:noProof/>
          <w:sz w:val="22"/>
          <w:lang w:eastAsia="lv-LV"/>
        </w:rPr>
      </w:pPr>
      <w:hyperlink w:anchor="_Toc110419706" w:history="1">
        <w:r w:rsidRPr="00B842F7">
          <w:rPr>
            <w:rStyle w:val="Hyperlink"/>
            <w:rFonts w:eastAsia="Times New Roman" w:cs="Times New Roman"/>
            <w:noProof/>
          </w:rPr>
          <w:t>3.2.2.4.</w:t>
        </w:r>
        <w:r>
          <w:rPr>
            <w:rFonts w:asciiTheme="minorHAnsi" w:eastAsiaTheme="minorEastAsia" w:hAnsiTheme="minorHAnsi"/>
            <w:i w:val="0"/>
            <w:noProof/>
            <w:sz w:val="22"/>
            <w:lang w:eastAsia="lv-LV"/>
          </w:rPr>
          <w:tab/>
        </w:r>
        <w:r w:rsidRPr="00B842F7">
          <w:rPr>
            <w:rStyle w:val="Hyperlink"/>
            <w:rFonts w:eastAsia="Times New Roman"/>
            <w:noProof/>
          </w:rPr>
          <w:t>Atbildes ziņojuma nosūtīšana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_Toc110419706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64</w:t>
        </w:r>
        <w:r>
          <w:rPr>
            <w:noProof/>
            <w:webHidden/>
          </w:rPr>
          <w:fldChar w:fldCharType="end"/>
        </w:r>
      </w:hyperlink>
    </w:p>
    <w:p w14:paraId="5738AFC6" w14:textId="41041866" w:rsidR="00B93481" w:rsidRDefault="00B93481">
      <w:pPr>
        <w:pStyle w:val="TOC1"/>
        <w:rPr>
          <w:rFonts w:asciiTheme="minorHAnsi" w:eastAsiaTheme="minorEastAsia" w:hAnsiTheme="minorHAnsi"/>
          <w:b w:val="0"/>
          <w:caps w:val="0"/>
          <w:noProof/>
          <w:lang w:eastAsia="lv-LV"/>
        </w:rPr>
      </w:pPr>
      <w:hyperlink w:anchor="_Toc110419707" w:history="1">
        <w:r w:rsidRPr="00B842F7">
          <w:rPr>
            <w:rStyle w:val="Hyperlink"/>
            <w:rFonts w:cs="Tahoma"/>
            <w:noProof/>
          </w:rPr>
          <w:t>4.</w:t>
        </w:r>
        <w:r>
          <w:rPr>
            <w:rFonts w:asciiTheme="minorHAnsi" w:eastAsiaTheme="minorEastAsia" w:hAnsiTheme="minorHAnsi"/>
            <w:b w:val="0"/>
            <w:caps w:val="0"/>
            <w:noProof/>
            <w:lang w:eastAsia="lv-LV"/>
          </w:rPr>
          <w:tab/>
        </w:r>
        <w:r w:rsidRPr="00B842F7">
          <w:rPr>
            <w:rStyle w:val="Hyperlink"/>
            <w:noProof/>
          </w:rPr>
          <w:t>Java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_Toc110419707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67</w:t>
        </w:r>
        <w:r>
          <w:rPr>
            <w:noProof/>
            <w:webHidden/>
          </w:rPr>
          <w:fldChar w:fldCharType="end"/>
        </w:r>
      </w:hyperlink>
    </w:p>
    <w:p w14:paraId="34BC26C8" w14:textId="7AC15E80" w:rsidR="00B93481" w:rsidRDefault="00B93481">
      <w:pPr>
        <w:pStyle w:val="TOC2"/>
        <w:rPr>
          <w:rFonts w:asciiTheme="minorHAnsi" w:eastAsiaTheme="minorEastAsia" w:hAnsiTheme="minorHAnsi"/>
          <w:b w:val="0"/>
          <w:noProof/>
          <w:lang w:eastAsia="lv-LV"/>
        </w:rPr>
      </w:pPr>
      <w:hyperlink w:anchor="_Toc110419708" w:history="1">
        <w:r w:rsidRPr="00B842F7">
          <w:rPr>
            <w:rStyle w:val="Hyperlink"/>
            <w:rFonts w:cs="Times New Roman"/>
            <w:noProof/>
          </w:rPr>
          <w:t>4.1.</w:t>
        </w:r>
        <w:r>
          <w:rPr>
            <w:rFonts w:asciiTheme="minorHAnsi" w:eastAsiaTheme="minorEastAsia" w:hAnsiTheme="minorHAnsi"/>
            <w:b w:val="0"/>
            <w:noProof/>
            <w:lang w:eastAsia="lv-LV"/>
          </w:rPr>
          <w:tab/>
        </w:r>
        <w:r w:rsidRPr="00B842F7">
          <w:rPr>
            <w:rStyle w:val="Hyperlink"/>
            <w:noProof/>
          </w:rPr>
          <w:t>Projekta izveidošana Java vidē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_Toc110419708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67</w:t>
        </w:r>
        <w:r>
          <w:rPr>
            <w:noProof/>
            <w:webHidden/>
          </w:rPr>
          <w:fldChar w:fldCharType="end"/>
        </w:r>
      </w:hyperlink>
    </w:p>
    <w:p w14:paraId="3128970E" w14:textId="533DC5B0" w:rsidR="00B93481" w:rsidRDefault="00B93481">
      <w:pPr>
        <w:pStyle w:val="TOC2"/>
        <w:rPr>
          <w:rFonts w:asciiTheme="minorHAnsi" w:eastAsiaTheme="minorEastAsia" w:hAnsiTheme="minorHAnsi"/>
          <w:b w:val="0"/>
          <w:noProof/>
          <w:lang w:eastAsia="lv-LV"/>
        </w:rPr>
      </w:pPr>
      <w:hyperlink w:anchor="_Toc110419709" w:history="1">
        <w:r w:rsidRPr="00B842F7">
          <w:rPr>
            <w:rStyle w:val="Hyperlink"/>
            <w:rFonts w:cs="Times New Roman"/>
            <w:noProof/>
          </w:rPr>
          <w:t>4.2.</w:t>
        </w:r>
        <w:r>
          <w:rPr>
            <w:rFonts w:asciiTheme="minorHAnsi" w:eastAsiaTheme="minorEastAsia" w:hAnsiTheme="minorHAnsi"/>
            <w:b w:val="0"/>
            <w:noProof/>
            <w:lang w:eastAsia="lv-LV"/>
          </w:rPr>
          <w:tab/>
        </w:r>
        <w:r w:rsidRPr="00B842F7">
          <w:rPr>
            <w:rStyle w:val="Hyperlink"/>
            <w:noProof/>
          </w:rPr>
          <w:t>Piemēri Java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_Toc110419709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68</w:t>
        </w:r>
        <w:r>
          <w:rPr>
            <w:noProof/>
            <w:webHidden/>
          </w:rPr>
          <w:fldChar w:fldCharType="end"/>
        </w:r>
      </w:hyperlink>
    </w:p>
    <w:p w14:paraId="7D37CA1A" w14:textId="4219D89D" w:rsidR="00B93481" w:rsidRDefault="00B93481">
      <w:pPr>
        <w:pStyle w:val="TOC3"/>
        <w:rPr>
          <w:rFonts w:asciiTheme="minorHAnsi" w:eastAsiaTheme="minorEastAsia" w:hAnsiTheme="minorHAnsi"/>
          <w:noProof/>
          <w:lang w:eastAsia="lv-LV"/>
        </w:rPr>
      </w:pPr>
      <w:hyperlink w:anchor="_Toc110419710" w:history="1">
        <w:r w:rsidRPr="00B842F7">
          <w:rPr>
            <w:rStyle w:val="Hyperlink"/>
            <w:rFonts w:cs="Times New Roman"/>
            <w:noProof/>
          </w:rPr>
          <w:t>4.2.1.</w:t>
        </w:r>
        <w:r>
          <w:rPr>
            <w:rFonts w:asciiTheme="minorHAnsi" w:eastAsiaTheme="minorEastAsia" w:hAnsiTheme="minorHAnsi"/>
            <w:noProof/>
            <w:lang w:eastAsia="lv-LV"/>
          </w:rPr>
          <w:tab/>
        </w:r>
        <w:r w:rsidRPr="00B842F7">
          <w:rPr>
            <w:rStyle w:val="Hyperlink"/>
            <w:noProof/>
          </w:rPr>
          <w:t>Tīkla servisu piemēri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_Toc110419710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68</w:t>
        </w:r>
        <w:r>
          <w:rPr>
            <w:noProof/>
            <w:webHidden/>
          </w:rPr>
          <w:fldChar w:fldCharType="end"/>
        </w:r>
      </w:hyperlink>
    </w:p>
    <w:p w14:paraId="6051355D" w14:textId="2E57EF6D" w:rsidR="00B93481" w:rsidRDefault="00B93481">
      <w:pPr>
        <w:pStyle w:val="TOC4"/>
        <w:rPr>
          <w:rFonts w:asciiTheme="minorHAnsi" w:eastAsiaTheme="minorEastAsia" w:hAnsiTheme="minorHAnsi"/>
          <w:i w:val="0"/>
          <w:noProof/>
          <w:sz w:val="22"/>
          <w:lang w:eastAsia="lv-LV"/>
        </w:rPr>
      </w:pPr>
      <w:hyperlink w:anchor="_Toc110419711" w:history="1">
        <w:r w:rsidRPr="00B842F7">
          <w:rPr>
            <w:rStyle w:val="Hyperlink"/>
            <w:rFonts w:cs="Times New Roman"/>
            <w:noProof/>
          </w:rPr>
          <w:t>4.2.1.1.</w:t>
        </w:r>
        <w:r>
          <w:rPr>
            <w:rFonts w:asciiTheme="minorHAnsi" w:eastAsiaTheme="minorEastAsia" w:hAnsiTheme="minorHAnsi"/>
            <w:i w:val="0"/>
            <w:noProof/>
            <w:sz w:val="22"/>
            <w:lang w:eastAsia="lv-LV"/>
          </w:rPr>
          <w:tab/>
        </w:r>
        <w:r w:rsidRPr="00B842F7">
          <w:rPr>
            <w:rStyle w:val="Hyperlink"/>
            <w:noProof/>
          </w:rPr>
          <w:t>Pieslēgšanās ar sertifikātu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_Toc110419711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69</w:t>
        </w:r>
        <w:r>
          <w:rPr>
            <w:noProof/>
            <w:webHidden/>
          </w:rPr>
          <w:fldChar w:fldCharType="end"/>
        </w:r>
      </w:hyperlink>
    </w:p>
    <w:p w14:paraId="26791C9C" w14:textId="3DDB7752" w:rsidR="00B93481" w:rsidRDefault="00B93481">
      <w:pPr>
        <w:pStyle w:val="TOC4"/>
        <w:rPr>
          <w:rFonts w:asciiTheme="minorHAnsi" w:eastAsiaTheme="minorEastAsia" w:hAnsiTheme="minorHAnsi"/>
          <w:i w:val="0"/>
          <w:noProof/>
          <w:sz w:val="22"/>
          <w:lang w:eastAsia="lv-LV"/>
        </w:rPr>
      </w:pPr>
      <w:hyperlink w:anchor="_Toc110419712" w:history="1">
        <w:r w:rsidRPr="00B842F7">
          <w:rPr>
            <w:rStyle w:val="Hyperlink"/>
            <w:rFonts w:cs="Times New Roman"/>
            <w:noProof/>
          </w:rPr>
          <w:t>4.2.1.2.</w:t>
        </w:r>
        <w:r>
          <w:rPr>
            <w:rFonts w:asciiTheme="minorHAnsi" w:eastAsiaTheme="minorEastAsia" w:hAnsiTheme="minorHAnsi"/>
            <w:i w:val="0"/>
            <w:noProof/>
            <w:sz w:val="22"/>
            <w:lang w:eastAsia="lv-LV"/>
          </w:rPr>
          <w:tab/>
        </w:r>
        <w:r w:rsidRPr="00B842F7">
          <w:rPr>
            <w:rStyle w:val="Hyperlink"/>
            <w:noProof/>
          </w:rPr>
          <w:t>Pieslēgšanās ar paroli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_Toc110419712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70</w:t>
        </w:r>
        <w:r>
          <w:rPr>
            <w:noProof/>
            <w:webHidden/>
          </w:rPr>
          <w:fldChar w:fldCharType="end"/>
        </w:r>
      </w:hyperlink>
    </w:p>
    <w:p w14:paraId="0F4B4EC3" w14:textId="1B70ABA7" w:rsidR="00B93481" w:rsidRDefault="00B93481">
      <w:pPr>
        <w:pStyle w:val="TOC4"/>
        <w:rPr>
          <w:rFonts w:asciiTheme="minorHAnsi" w:eastAsiaTheme="minorEastAsia" w:hAnsiTheme="minorHAnsi"/>
          <w:i w:val="0"/>
          <w:noProof/>
          <w:sz w:val="22"/>
          <w:lang w:eastAsia="lv-LV"/>
        </w:rPr>
      </w:pPr>
      <w:hyperlink w:anchor="_Toc110419713" w:history="1">
        <w:r w:rsidRPr="00B842F7">
          <w:rPr>
            <w:rStyle w:val="Hyperlink"/>
            <w:rFonts w:cs="Times New Roman"/>
            <w:noProof/>
          </w:rPr>
          <w:t>4.2.1.3.</w:t>
        </w:r>
        <w:r>
          <w:rPr>
            <w:rFonts w:asciiTheme="minorHAnsi" w:eastAsiaTheme="minorEastAsia" w:hAnsiTheme="minorHAnsi"/>
            <w:i w:val="0"/>
            <w:noProof/>
            <w:sz w:val="22"/>
            <w:lang w:eastAsia="lv-LV"/>
          </w:rPr>
          <w:tab/>
        </w:r>
        <w:r w:rsidRPr="00B842F7">
          <w:rPr>
            <w:rStyle w:val="Hyperlink"/>
            <w:noProof/>
          </w:rPr>
          <w:t>Kanāla pārbaude un izveidošana (SelectAndCreateChannel)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_Toc110419713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71</w:t>
        </w:r>
        <w:r>
          <w:rPr>
            <w:noProof/>
            <w:webHidden/>
          </w:rPr>
          <w:fldChar w:fldCharType="end"/>
        </w:r>
      </w:hyperlink>
    </w:p>
    <w:p w14:paraId="57194A42" w14:textId="5EE26574" w:rsidR="00B93481" w:rsidRDefault="00B93481">
      <w:pPr>
        <w:pStyle w:val="TOC4"/>
        <w:rPr>
          <w:rFonts w:asciiTheme="minorHAnsi" w:eastAsiaTheme="minorEastAsia" w:hAnsiTheme="minorHAnsi"/>
          <w:i w:val="0"/>
          <w:noProof/>
          <w:sz w:val="22"/>
          <w:lang w:eastAsia="lv-LV"/>
        </w:rPr>
      </w:pPr>
      <w:hyperlink w:anchor="_Toc110419714" w:history="1">
        <w:r w:rsidRPr="00B842F7">
          <w:rPr>
            <w:rStyle w:val="Hyperlink"/>
            <w:rFonts w:cs="Times New Roman"/>
            <w:noProof/>
          </w:rPr>
          <w:t>4.2.1.4.</w:t>
        </w:r>
        <w:r>
          <w:rPr>
            <w:rFonts w:asciiTheme="minorHAnsi" w:eastAsiaTheme="minorEastAsia" w:hAnsiTheme="minorHAnsi"/>
            <w:i w:val="0"/>
            <w:noProof/>
            <w:sz w:val="22"/>
            <w:lang w:eastAsia="lv-LV"/>
          </w:rPr>
          <w:tab/>
        </w:r>
        <w:r w:rsidRPr="00B842F7">
          <w:rPr>
            <w:rStyle w:val="Hyperlink"/>
            <w:noProof/>
          </w:rPr>
          <w:t>Kanāla versijas pārbaude un izveidošana (SelectAndCreateChannelVersion)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_Toc110419714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73</w:t>
        </w:r>
        <w:r>
          <w:rPr>
            <w:noProof/>
            <w:webHidden/>
          </w:rPr>
          <w:fldChar w:fldCharType="end"/>
        </w:r>
      </w:hyperlink>
    </w:p>
    <w:p w14:paraId="0042A165" w14:textId="5EB0B8AD" w:rsidR="00B93481" w:rsidRDefault="00B93481">
      <w:pPr>
        <w:pStyle w:val="TOC4"/>
        <w:rPr>
          <w:rFonts w:asciiTheme="minorHAnsi" w:eastAsiaTheme="minorEastAsia" w:hAnsiTheme="minorHAnsi"/>
          <w:i w:val="0"/>
          <w:noProof/>
          <w:sz w:val="22"/>
          <w:lang w:eastAsia="lv-LV"/>
        </w:rPr>
      </w:pPr>
      <w:hyperlink w:anchor="_Toc110419715" w:history="1">
        <w:r w:rsidRPr="00B842F7">
          <w:rPr>
            <w:rStyle w:val="Hyperlink"/>
            <w:rFonts w:cs="Times New Roman"/>
            <w:noProof/>
          </w:rPr>
          <w:t>4.2.1.5.</w:t>
        </w:r>
        <w:r>
          <w:rPr>
            <w:rFonts w:asciiTheme="minorHAnsi" w:eastAsiaTheme="minorEastAsia" w:hAnsiTheme="minorHAnsi"/>
            <w:i w:val="0"/>
            <w:noProof/>
            <w:sz w:val="22"/>
            <w:lang w:eastAsia="lv-LV"/>
          </w:rPr>
          <w:tab/>
        </w:r>
        <w:r w:rsidRPr="00B842F7">
          <w:rPr>
            <w:rStyle w:val="Hyperlink"/>
            <w:noProof/>
          </w:rPr>
          <w:t>Ziņojuma nosūtīšana (SendMessageToChannelVersion)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_Toc110419715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76</w:t>
        </w:r>
        <w:r>
          <w:rPr>
            <w:noProof/>
            <w:webHidden/>
          </w:rPr>
          <w:fldChar w:fldCharType="end"/>
        </w:r>
      </w:hyperlink>
    </w:p>
    <w:p w14:paraId="173643E2" w14:textId="1ADD442E" w:rsidR="00B93481" w:rsidRDefault="00B93481">
      <w:pPr>
        <w:pStyle w:val="TOC4"/>
        <w:rPr>
          <w:rFonts w:asciiTheme="minorHAnsi" w:eastAsiaTheme="minorEastAsia" w:hAnsiTheme="minorHAnsi"/>
          <w:i w:val="0"/>
          <w:noProof/>
          <w:sz w:val="22"/>
          <w:lang w:eastAsia="lv-LV"/>
        </w:rPr>
      </w:pPr>
      <w:hyperlink w:anchor="_Toc110419716" w:history="1">
        <w:r w:rsidRPr="00B842F7">
          <w:rPr>
            <w:rStyle w:val="Hyperlink"/>
            <w:rFonts w:cs="Times New Roman"/>
            <w:noProof/>
          </w:rPr>
          <w:t>4.2.1.6.</w:t>
        </w:r>
        <w:r>
          <w:rPr>
            <w:rFonts w:asciiTheme="minorHAnsi" w:eastAsiaTheme="minorEastAsia" w:hAnsiTheme="minorHAnsi"/>
            <w:i w:val="0"/>
            <w:noProof/>
            <w:sz w:val="22"/>
            <w:lang w:eastAsia="lv-LV"/>
          </w:rPr>
          <w:tab/>
        </w:r>
        <w:r w:rsidRPr="00B842F7">
          <w:rPr>
            <w:rStyle w:val="Hyperlink"/>
            <w:noProof/>
          </w:rPr>
          <w:t>Ziņojumu dzēšana (MessageDelete)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_Toc110419716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80</w:t>
        </w:r>
        <w:r>
          <w:rPr>
            <w:noProof/>
            <w:webHidden/>
          </w:rPr>
          <w:fldChar w:fldCharType="end"/>
        </w:r>
      </w:hyperlink>
    </w:p>
    <w:p w14:paraId="17D704AE" w14:textId="14AF3F91" w:rsidR="00B93481" w:rsidRDefault="00B93481">
      <w:pPr>
        <w:pStyle w:val="TOC4"/>
        <w:rPr>
          <w:rFonts w:asciiTheme="minorHAnsi" w:eastAsiaTheme="minorEastAsia" w:hAnsiTheme="minorHAnsi"/>
          <w:i w:val="0"/>
          <w:noProof/>
          <w:sz w:val="22"/>
          <w:lang w:eastAsia="lv-LV"/>
        </w:rPr>
      </w:pPr>
      <w:hyperlink w:anchor="_Toc110419717" w:history="1">
        <w:r w:rsidRPr="00B842F7">
          <w:rPr>
            <w:rStyle w:val="Hyperlink"/>
            <w:rFonts w:cs="Times New Roman"/>
            <w:noProof/>
          </w:rPr>
          <w:t>4.2.1.7.</w:t>
        </w:r>
        <w:r>
          <w:rPr>
            <w:rFonts w:asciiTheme="minorHAnsi" w:eastAsiaTheme="minorEastAsia" w:hAnsiTheme="minorHAnsi"/>
            <w:i w:val="0"/>
            <w:noProof/>
            <w:sz w:val="22"/>
            <w:lang w:eastAsia="lv-LV"/>
          </w:rPr>
          <w:tab/>
        </w:r>
        <w:r w:rsidRPr="00B842F7">
          <w:rPr>
            <w:rStyle w:val="Hyperlink"/>
            <w:noProof/>
          </w:rPr>
          <w:t>Pievienot pierakstītāju kanāla versijai (CreateSubscriberToChannelVersion)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_Toc110419717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81</w:t>
        </w:r>
        <w:r>
          <w:rPr>
            <w:noProof/>
            <w:webHidden/>
          </w:rPr>
          <w:fldChar w:fldCharType="end"/>
        </w:r>
      </w:hyperlink>
    </w:p>
    <w:p w14:paraId="2EDB454F" w14:textId="10AED7FD" w:rsidR="00B93481" w:rsidRDefault="00B93481">
      <w:pPr>
        <w:pStyle w:val="TOC4"/>
        <w:rPr>
          <w:rFonts w:asciiTheme="minorHAnsi" w:eastAsiaTheme="minorEastAsia" w:hAnsiTheme="minorHAnsi"/>
          <w:i w:val="0"/>
          <w:noProof/>
          <w:sz w:val="22"/>
          <w:lang w:eastAsia="lv-LV"/>
        </w:rPr>
      </w:pPr>
      <w:hyperlink w:anchor="_Toc110419718" w:history="1">
        <w:r w:rsidRPr="00B842F7">
          <w:rPr>
            <w:rStyle w:val="Hyperlink"/>
            <w:rFonts w:cs="Times New Roman"/>
            <w:noProof/>
          </w:rPr>
          <w:t>4.2.1.8.</w:t>
        </w:r>
        <w:r>
          <w:rPr>
            <w:rFonts w:asciiTheme="minorHAnsi" w:eastAsiaTheme="minorEastAsia" w:hAnsiTheme="minorHAnsi"/>
            <w:i w:val="0"/>
            <w:noProof/>
            <w:sz w:val="22"/>
            <w:lang w:eastAsia="lv-LV"/>
          </w:rPr>
          <w:tab/>
        </w:r>
        <w:r w:rsidRPr="00B842F7">
          <w:rPr>
            <w:rStyle w:val="Hyperlink"/>
            <w:noProof/>
          </w:rPr>
          <w:t>Ziņojuma nolasīšana (ReceiveMessage)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_Toc110419718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85</w:t>
        </w:r>
        <w:r>
          <w:rPr>
            <w:noProof/>
            <w:webHidden/>
          </w:rPr>
          <w:fldChar w:fldCharType="end"/>
        </w:r>
      </w:hyperlink>
    </w:p>
    <w:p w14:paraId="2CFEB947" w14:textId="1A83ED95" w:rsidR="00B93481" w:rsidRDefault="00B93481">
      <w:pPr>
        <w:pStyle w:val="TOC4"/>
        <w:rPr>
          <w:rFonts w:asciiTheme="minorHAnsi" w:eastAsiaTheme="minorEastAsia" w:hAnsiTheme="minorHAnsi"/>
          <w:i w:val="0"/>
          <w:noProof/>
          <w:sz w:val="22"/>
          <w:lang w:eastAsia="lv-LV"/>
        </w:rPr>
      </w:pPr>
      <w:hyperlink w:anchor="_Toc110419719" w:history="1">
        <w:r w:rsidRPr="00B842F7">
          <w:rPr>
            <w:rStyle w:val="Hyperlink"/>
            <w:rFonts w:cs="Times New Roman"/>
            <w:noProof/>
          </w:rPr>
          <w:t>4.2.1.9.</w:t>
        </w:r>
        <w:r>
          <w:rPr>
            <w:rFonts w:asciiTheme="minorHAnsi" w:eastAsiaTheme="minorEastAsia" w:hAnsiTheme="minorHAnsi"/>
            <w:i w:val="0"/>
            <w:noProof/>
            <w:sz w:val="22"/>
            <w:lang w:eastAsia="lv-LV"/>
          </w:rPr>
          <w:tab/>
        </w:r>
        <w:r w:rsidRPr="00B842F7">
          <w:rPr>
            <w:rStyle w:val="Hyperlink"/>
            <w:noProof/>
          </w:rPr>
          <w:t>Ziņojuma atjaunošana (Restore Messages)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_Toc110419719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86</w:t>
        </w:r>
        <w:r>
          <w:rPr>
            <w:noProof/>
            <w:webHidden/>
          </w:rPr>
          <w:fldChar w:fldCharType="end"/>
        </w:r>
      </w:hyperlink>
    </w:p>
    <w:p w14:paraId="4316B315" w14:textId="5C05EE3E" w:rsidR="00B93481" w:rsidRDefault="00B93481">
      <w:pPr>
        <w:pStyle w:val="TOC4"/>
        <w:rPr>
          <w:rFonts w:asciiTheme="minorHAnsi" w:eastAsiaTheme="minorEastAsia" w:hAnsiTheme="minorHAnsi"/>
          <w:i w:val="0"/>
          <w:noProof/>
          <w:sz w:val="22"/>
          <w:lang w:eastAsia="lv-LV"/>
        </w:rPr>
      </w:pPr>
      <w:hyperlink w:anchor="_Toc110419720" w:history="1">
        <w:r w:rsidRPr="00B842F7">
          <w:rPr>
            <w:rStyle w:val="Hyperlink"/>
            <w:rFonts w:cs="Times New Roman"/>
            <w:noProof/>
          </w:rPr>
          <w:t>4.2.1.10.</w:t>
        </w:r>
        <w:r>
          <w:rPr>
            <w:rFonts w:asciiTheme="minorHAnsi" w:eastAsiaTheme="minorEastAsia" w:hAnsiTheme="minorHAnsi"/>
            <w:i w:val="0"/>
            <w:noProof/>
            <w:sz w:val="22"/>
            <w:lang w:eastAsia="lv-LV"/>
          </w:rPr>
          <w:tab/>
        </w:r>
        <w:r w:rsidRPr="00B842F7">
          <w:rPr>
            <w:rStyle w:val="Hyperlink"/>
            <w:noProof/>
          </w:rPr>
          <w:t>Ziņojuma nosūtīšana vienam vai vairākiem saņēmējiem DIT no pilnā pierakstītāju saraksta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_Toc110419720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90</w:t>
        </w:r>
        <w:r>
          <w:rPr>
            <w:noProof/>
            <w:webHidden/>
          </w:rPr>
          <w:fldChar w:fldCharType="end"/>
        </w:r>
      </w:hyperlink>
    </w:p>
    <w:p w14:paraId="58E101BF" w14:textId="0179B97B" w:rsidR="00B93481" w:rsidRDefault="00B93481">
      <w:pPr>
        <w:pStyle w:val="TOC4"/>
        <w:rPr>
          <w:rFonts w:asciiTheme="minorHAnsi" w:eastAsiaTheme="minorEastAsia" w:hAnsiTheme="minorHAnsi"/>
          <w:i w:val="0"/>
          <w:noProof/>
          <w:sz w:val="22"/>
          <w:lang w:eastAsia="lv-LV"/>
        </w:rPr>
      </w:pPr>
      <w:hyperlink w:anchor="_Toc110419721" w:history="1">
        <w:r w:rsidRPr="00B842F7">
          <w:rPr>
            <w:rStyle w:val="Hyperlink"/>
            <w:rFonts w:cs="Times New Roman"/>
            <w:noProof/>
          </w:rPr>
          <w:t>4.2.1.11.</w:t>
        </w:r>
        <w:r>
          <w:rPr>
            <w:rFonts w:asciiTheme="minorHAnsi" w:eastAsiaTheme="minorEastAsia" w:hAnsiTheme="minorHAnsi"/>
            <w:i w:val="0"/>
            <w:noProof/>
            <w:sz w:val="22"/>
            <w:lang w:eastAsia="lv-LV"/>
          </w:rPr>
          <w:tab/>
        </w:r>
        <w:r w:rsidRPr="00B842F7">
          <w:rPr>
            <w:rStyle w:val="Hyperlink"/>
            <w:noProof/>
          </w:rPr>
          <w:t>Atbildes ziņojuma nosūtīšana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_Toc110419721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93</w:t>
        </w:r>
        <w:r>
          <w:rPr>
            <w:noProof/>
            <w:webHidden/>
          </w:rPr>
          <w:fldChar w:fldCharType="end"/>
        </w:r>
      </w:hyperlink>
    </w:p>
    <w:p w14:paraId="4B0CE36A" w14:textId="1406B9D5" w:rsidR="00B93481" w:rsidRDefault="00B93481">
      <w:pPr>
        <w:pStyle w:val="TOC4"/>
        <w:rPr>
          <w:rFonts w:asciiTheme="minorHAnsi" w:eastAsiaTheme="minorEastAsia" w:hAnsiTheme="minorHAnsi"/>
          <w:i w:val="0"/>
          <w:noProof/>
          <w:sz w:val="22"/>
          <w:lang w:eastAsia="lv-LV"/>
        </w:rPr>
      </w:pPr>
      <w:hyperlink w:anchor="_Toc110419722" w:history="1">
        <w:r w:rsidRPr="00B842F7">
          <w:rPr>
            <w:rStyle w:val="Hyperlink"/>
            <w:rFonts w:cs="Times New Roman"/>
            <w:noProof/>
          </w:rPr>
          <w:t>4.2.1.12.</w:t>
        </w:r>
        <w:r>
          <w:rPr>
            <w:rFonts w:asciiTheme="minorHAnsi" w:eastAsiaTheme="minorEastAsia" w:hAnsiTheme="minorHAnsi"/>
            <w:i w:val="0"/>
            <w:noProof/>
            <w:sz w:val="22"/>
            <w:lang w:eastAsia="lv-LV"/>
          </w:rPr>
          <w:tab/>
        </w:r>
        <w:r w:rsidRPr="00B842F7">
          <w:rPr>
            <w:rStyle w:val="Hyperlink"/>
            <w:noProof/>
          </w:rPr>
          <w:t>ACK statusa maiņa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_Toc110419722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96</w:t>
        </w:r>
        <w:r>
          <w:rPr>
            <w:noProof/>
            <w:webHidden/>
          </w:rPr>
          <w:fldChar w:fldCharType="end"/>
        </w:r>
      </w:hyperlink>
    </w:p>
    <w:p w14:paraId="487D29FB" w14:textId="349ED368" w:rsidR="00B93481" w:rsidRDefault="00B93481">
      <w:pPr>
        <w:pStyle w:val="TOC4"/>
        <w:rPr>
          <w:rFonts w:asciiTheme="minorHAnsi" w:eastAsiaTheme="minorEastAsia" w:hAnsiTheme="minorHAnsi"/>
          <w:i w:val="0"/>
          <w:noProof/>
          <w:sz w:val="22"/>
          <w:lang w:eastAsia="lv-LV"/>
        </w:rPr>
      </w:pPr>
      <w:hyperlink w:anchor="_Toc110419723" w:history="1">
        <w:r w:rsidRPr="00B842F7">
          <w:rPr>
            <w:rStyle w:val="Hyperlink"/>
            <w:rFonts w:cs="Times New Roman"/>
            <w:noProof/>
          </w:rPr>
          <w:t>4.2.1.13.</w:t>
        </w:r>
        <w:r>
          <w:rPr>
            <w:rFonts w:asciiTheme="minorHAnsi" w:eastAsiaTheme="minorEastAsia" w:hAnsiTheme="minorHAnsi"/>
            <w:i w:val="0"/>
            <w:noProof/>
            <w:sz w:val="22"/>
            <w:lang w:eastAsia="lv-LV"/>
          </w:rPr>
          <w:tab/>
        </w:r>
        <w:r w:rsidRPr="00B842F7">
          <w:rPr>
            <w:rStyle w:val="Hyperlink"/>
            <w:noProof/>
          </w:rPr>
          <w:t>Liela apjoma ziņojuma nosūtīšana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_Toc110419723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99</w:t>
        </w:r>
        <w:r>
          <w:rPr>
            <w:noProof/>
            <w:webHidden/>
          </w:rPr>
          <w:fldChar w:fldCharType="end"/>
        </w:r>
      </w:hyperlink>
    </w:p>
    <w:p w14:paraId="04C05F2C" w14:textId="034CC341" w:rsidR="00B93481" w:rsidRDefault="00B93481">
      <w:pPr>
        <w:pStyle w:val="TOC3"/>
        <w:rPr>
          <w:rFonts w:asciiTheme="minorHAnsi" w:eastAsiaTheme="minorEastAsia" w:hAnsiTheme="minorHAnsi"/>
          <w:noProof/>
          <w:lang w:eastAsia="lv-LV"/>
        </w:rPr>
      </w:pPr>
      <w:hyperlink w:anchor="_Toc110419724" w:history="1">
        <w:r w:rsidRPr="00B842F7">
          <w:rPr>
            <w:rStyle w:val="Hyperlink"/>
            <w:rFonts w:cs="Times New Roman"/>
            <w:noProof/>
          </w:rPr>
          <w:t>4.2.2.</w:t>
        </w:r>
        <w:r>
          <w:rPr>
            <w:rFonts w:asciiTheme="minorHAnsi" w:eastAsiaTheme="minorEastAsia" w:hAnsiTheme="minorHAnsi"/>
            <w:noProof/>
            <w:lang w:eastAsia="lv-LV"/>
          </w:rPr>
          <w:tab/>
        </w:r>
        <w:r w:rsidRPr="00B842F7">
          <w:rPr>
            <w:rStyle w:val="Hyperlink"/>
            <w:noProof/>
          </w:rPr>
          <w:t>FTP piemēri Java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_Toc110419724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102</w:t>
        </w:r>
        <w:r>
          <w:rPr>
            <w:noProof/>
            <w:webHidden/>
          </w:rPr>
          <w:fldChar w:fldCharType="end"/>
        </w:r>
      </w:hyperlink>
    </w:p>
    <w:p w14:paraId="630FDE6B" w14:textId="18D345C4" w:rsidR="00B93481" w:rsidRDefault="00B93481">
      <w:pPr>
        <w:pStyle w:val="TOC4"/>
        <w:rPr>
          <w:rFonts w:asciiTheme="minorHAnsi" w:eastAsiaTheme="minorEastAsia" w:hAnsiTheme="minorHAnsi"/>
          <w:i w:val="0"/>
          <w:noProof/>
          <w:sz w:val="22"/>
          <w:lang w:eastAsia="lv-LV"/>
        </w:rPr>
      </w:pPr>
      <w:hyperlink w:anchor="_Toc110419725" w:history="1">
        <w:r w:rsidRPr="00B842F7">
          <w:rPr>
            <w:rStyle w:val="Hyperlink"/>
            <w:rFonts w:cs="Times New Roman"/>
            <w:noProof/>
          </w:rPr>
          <w:t>4.2.2.1.</w:t>
        </w:r>
        <w:r>
          <w:rPr>
            <w:rFonts w:asciiTheme="minorHAnsi" w:eastAsiaTheme="minorEastAsia" w:hAnsiTheme="minorHAnsi"/>
            <w:i w:val="0"/>
            <w:noProof/>
            <w:sz w:val="22"/>
            <w:lang w:eastAsia="lv-LV"/>
          </w:rPr>
          <w:tab/>
        </w:r>
        <w:r w:rsidRPr="00B842F7">
          <w:rPr>
            <w:rStyle w:val="Hyperlink"/>
            <w:noProof/>
          </w:rPr>
          <w:t>Datnes pievienošana (FTPSendMessage)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_Toc110419725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103</w:t>
        </w:r>
        <w:r>
          <w:rPr>
            <w:noProof/>
            <w:webHidden/>
          </w:rPr>
          <w:fldChar w:fldCharType="end"/>
        </w:r>
      </w:hyperlink>
    </w:p>
    <w:p w14:paraId="72D49AFD" w14:textId="242AC7B3" w:rsidR="00B93481" w:rsidRDefault="00B93481">
      <w:pPr>
        <w:pStyle w:val="TOC4"/>
        <w:rPr>
          <w:rFonts w:asciiTheme="minorHAnsi" w:eastAsiaTheme="minorEastAsia" w:hAnsiTheme="minorHAnsi"/>
          <w:i w:val="0"/>
          <w:noProof/>
          <w:sz w:val="22"/>
          <w:lang w:eastAsia="lv-LV"/>
        </w:rPr>
      </w:pPr>
      <w:hyperlink w:anchor="_Toc110419726" w:history="1">
        <w:r w:rsidRPr="00B842F7">
          <w:rPr>
            <w:rStyle w:val="Hyperlink"/>
            <w:rFonts w:cs="Times New Roman"/>
            <w:noProof/>
          </w:rPr>
          <w:t>4.2.2.2.</w:t>
        </w:r>
        <w:r>
          <w:rPr>
            <w:rFonts w:asciiTheme="minorHAnsi" w:eastAsiaTheme="minorEastAsia" w:hAnsiTheme="minorHAnsi"/>
            <w:i w:val="0"/>
            <w:noProof/>
            <w:sz w:val="22"/>
            <w:lang w:eastAsia="lv-LV"/>
          </w:rPr>
          <w:tab/>
        </w:r>
        <w:r w:rsidRPr="00B842F7">
          <w:rPr>
            <w:rStyle w:val="Hyperlink"/>
            <w:noProof/>
          </w:rPr>
          <w:t>Datnes nolasīšana un dzešana (FTPReceiveMessage)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_Toc110419726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104</w:t>
        </w:r>
        <w:r>
          <w:rPr>
            <w:noProof/>
            <w:webHidden/>
          </w:rPr>
          <w:fldChar w:fldCharType="end"/>
        </w:r>
      </w:hyperlink>
    </w:p>
    <w:p w14:paraId="614AE03B" w14:textId="45819EB9" w:rsidR="00B93481" w:rsidRDefault="00B93481">
      <w:pPr>
        <w:pStyle w:val="TOC4"/>
        <w:rPr>
          <w:rFonts w:asciiTheme="minorHAnsi" w:eastAsiaTheme="minorEastAsia" w:hAnsiTheme="minorHAnsi"/>
          <w:i w:val="0"/>
          <w:noProof/>
          <w:sz w:val="22"/>
          <w:lang w:eastAsia="lv-LV"/>
        </w:rPr>
      </w:pPr>
      <w:hyperlink w:anchor="_Toc110419727" w:history="1">
        <w:r w:rsidRPr="00B842F7">
          <w:rPr>
            <w:rStyle w:val="Hyperlink"/>
            <w:rFonts w:cs="Times New Roman"/>
            <w:noProof/>
          </w:rPr>
          <w:t>4.2.2.3.</w:t>
        </w:r>
        <w:r>
          <w:rPr>
            <w:rFonts w:asciiTheme="minorHAnsi" w:eastAsiaTheme="minorEastAsia" w:hAnsiTheme="minorHAnsi"/>
            <w:i w:val="0"/>
            <w:noProof/>
            <w:sz w:val="22"/>
            <w:lang w:eastAsia="lv-LV"/>
          </w:rPr>
          <w:tab/>
        </w:r>
        <w:r w:rsidRPr="00B842F7">
          <w:rPr>
            <w:rStyle w:val="Hyperlink"/>
            <w:noProof/>
          </w:rPr>
          <w:t>Ziņojuma nosūtīšana vienam vai vairākiem saņēmējiem DIT no pilnā pierakstītāju saraksta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_Toc110419727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105</w:t>
        </w:r>
        <w:r>
          <w:rPr>
            <w:noProof/>
            <w:webHidden/>
          </w:rPr>
          <w:fldChar w:fldCharType="end"/>
        </w:r>
      </w:hyperlink>
    </w:p>
    <w:p w14:paraId="10892F3F" w14:textId="10E70453" w:rsidR="00B93481" w:rsidRDefault="00B93481">
      <w:pPr>
        <w:pStyle w:val="TOC4"/>
        <w:rPr>
          <w:rFonts w:asciiTheme="minorHAnsi" w:eastAsiaTheme="minorEastAsia" w:hAnsiTheme="minorHAnsi"/>
          <w:i w:val="0"/>
          <w:noProof/>
          <w:sz w:val="22"/>
          <w:lang w:eastAsia="lv-LV"/>
        </w:rPr>
      </w:pPr>
      <w:hyperlink w:anchor="_Toc110419728" w:history="1">
        <w:r w:rsidRPr="00B842F7">
          <w:rPr>
            <w:rStyle w:val="Hyperlink"/>
            <w:rFonts w:cs="Times New Roman"/>
            <w:noProof/>
          </w:rPr>
          <w:t>4.2.2.4.</w:t>
        </w:r>
        <w:r>
          <w:rPr>
            <w:rFonts w:asciiTheme="minorHAnsi" w:eastAsiaTheme="minorEastAsia" w:hAnsiTheme="minorHAnsi"/>
            <w:i w:val="0"/>
            <w:noProof/>
            <w:sz w:val="22"/>
            <w:lang w:eastAsia="lv-LV"/>
          </w:rPr>
          <w:tab/>
        </w:r>
        <w:r w:rsidRPr="00B842F7">
          <w:rPr>
            <w:rStyle w:val="Hyperlink"/>
            <w:noProof/>
          </w:rPr>
          <w:t>Atbildes ziņojuma nosūtīšana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_Toc110419728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106</w:t>
        </w:r>
        <w:r>
          <w:rPr>
            <w:noProof/>
            <w:webHidden/>
          </w:rPr>
          <w:fldChar w:fldCharType="end"/>
        </w:r>
      </w:hyperlink>
    </w:p>
    <w:p w14:paraId="79E6485E" w14:textId="42C1C7FD" w:rsidR="00B93481" w:rsidRDefault="00B93481">
      <w:pPr>
        <w:pStyle w:val="TOC1"/>
        <w:rPr>
          <w:rFonts w:asciiTheme="minorHAnsi" w:eastAsiaTheme="minorEastAsia" w:hAnsiTheme="minorHAnsi"/>
          <w:b w:val="0"/>
          <w:caps w:val="0"/>
          <w:noProof/>
          <w:lang w:eastAsia="lv-LV"/>
        </w:rPr>
      </w:pPr>
      <w:hyperlink w:anchor="_Toc110419729" w:history="1">
        <w:r w:rsidRPr="00B842F7">
          <w:rPr>
            <w:rStyle w:val="Hyperlink"/>
            <w:rFonts w:cs="Tahoma"/>
            <w:noProof/>
          </w:rPr>
          <w:t>5.</w:t>
        </w:r>
        <w:r>
          <w:rPr>
            <w:rFonts w:asciiTheme="minorHAnsi" w:eastAsiaTheme="minorEastAsia" w:hAnsiTheme="minorHAnsi"/>
            <w:b w:val="0"/>
            <w:caps w:val="0"/>
            <w:noProof/>
            <w:lang w:eastAsia="lv-LV"/>
          </w:rPr>
          <w:tab/>
        </w:r>
        <w:r w:rsidRPr="00B842F7">
          <w:rPr>
            <w:rStyle w:val="Hyperlink"/>
            <w:noProof/>
          </w:rPr>
          <w:t>PHP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_Toc110419729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107</w:t>
        </w:r>
        <w:r>
          <w:rPr>
            <w:noProof/>
            <w:webHidden/>
          </w:rPr>
          <w:fldChar w:fldCharType="end"/>
        </w:r>
      </w:hyperlink>
    </w:p>
    <w:p w14:paraId="12733F1A" w14:textId="303B3C40" w:rsidR="00B93481" w:rsidRDefault="00B93481">
      <w:pPr>
        <w:pStyle w:val="TOC2"/>
        <w:rPr>
          <w:rFonts w:asciiTheme="minorHAnsi" w:eastAsiaTheme="minorEastAsia" w:hAnsiTheme="minorHAnsi"/>
          <w:b w:val="0"/>
          <w:noProof/>
          <w:lang w:eastAsia="lv-LV"/>
        </w:rPr>
      </w:pPr>
      <w:hyperlink w:anchor="_Toc110419730" w:history="1">
        <w:r w:rsidRPr="00B842F7">
          <w:rPr>
            <w:rStyle w:val="Hyperlink"/>
            <w:rFonts w:cs="Times New Roman"/>
            <w:noProof/>
          </w:rPr>
          <w:t>5.1.</w:t>
        </w:r>
        <w:r>
          <w:rPr>
            <w:rFonts w:asciiTheme="minorHAnsi" w:eastAsiaTheme="minorEastAsia" w:hAnsiTheme="minorHAnsi"/>
            <w:b w:val="0"/>
            <w:noProof/>
            <w:lang w:eastAsia="lv-LV"/>
          </w:rPr>
          <w:tab/>
        </w:r>
        <w:r w:rsidRPr="00B842F7">
          <w:rPr>
            <w:rStyle w:val="Hyperlink"/>
            <w:noProof/>
          </w:rPr>
          <w:t>Projekta izveidošana PHP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_Toc110419730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107</w:t>
        </w:r>
        <w:r>
          <w:rPr>
            <w:noProof/>
            <w:webHidden/>
          </w:rPr>
          <w:fldChar w:fldCharType="end"/>
        </w:r>
      </w:hyperlink>
    </w:p>
    <w:p w14:paraId="6A489326" w14:textId="54145251" w:rsidR="00B93481" w:rsidRDefault="00B93481">
      <w:pPr>
        <w:pStyle w:val="TOC3"/>
        <w:rPr>
          <w:rFonts w:asciiTheme="minorHAnsi" w:eastAsiaTheme="minorEastAsia" w:hAnsiTheme="minorHAnsi"/>
          <w:noProof/>
          <w:lang w:eastAsia="lv-LV"/>
        </w:rPr>
      </w:pPr>
      <w:hyperlink w:anchor="_Toc110419731" w:history="1">
        <w:r w:rsidRPr="00B842F7">
          <w:rPr>
            <w:rStyle w:val="Hyperlink"/>
            <w:rFonts w:cs="Times New Roman"/>
            <w:noProof/>
          </w:rPr>
          <w:t>5.1.1.</w:t>
        </w:r>
        <w:r>
          <w:rPr>
            <w:rFonts w:asciiTheme="minorHAnsi" w:eastAsiaTheme="minorEastAsia" w:hAnsiTheme="minorHAnsi"/>
            <w:noProof/>
            <w:lang w:eastAsia="lv-LV"/>
          </w:rPr>
          <w:tab/>
        </w:r>
        <w:r w:rsidRPr="00B842F7">
          <w:rPr>
            <w:rStyle w:val="Hyperlink"/>
            <w:noProof/>
          </w:rPr>
          <w:t>SOAP piemēri PHP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_Toc110419731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108</w:t>
        </w:r>
        <w:r>
          <w:rPr>
            <w:noProof/>
            <w:webHidden/>
          </w:rPr>
          <w:fldChar w:fldCharType="end"/>
        </w:r>
      </w:hyperlink>
    </w:p>
    <w:p w14:paraId="7D41F650" w14:textId="2B727262" w:rsidR="00B93481" w:rsidRDefault="00B93481">
      <w:pPr>
        <w:pStyle w:val="TOC4"/>
        <w:rPr>
          <w:rFonts w:asciiTheme="minorHAnsi" w:eastAsiaTheme="minorEastAsia" w:hAnsiTheme="minorHAnsi"/>
          <w:i w:val="0"/>
          <w:noProof/>
          <w:sz w:val="22"/>
          <w:lang w:eastAsia="lv-LV"/>
        </w:rPr>
      </w:pPr>
      <w:hyperlink w:anchor="_Toc110419732" w:history="1">
        <w:r w:rsidRPr="00B842F7">
          <w:rPr>
            <w:rStyle w:val="Hyperlink"/>
            <w:rFonts w:cs="Times New Roman"/>
            <w:noProof/>
          </w:rPr>
          <w:t>5.1.1.1.</w:t>
        </w:r>
        <w:r>
          <w:rPr>
            <w:rFonts w:asciiTheme="minorHAnsi" w:eastAsiaTheme="minorEastAsia" w:hAnsiTheme="minorHAnsi"/>
            <w:i w:val="0"/>
            <w:noProof/>
            <w:sz w:val="22"/>
            <w:lang w:eastAsia="lv-LV"/>
          </w:rPr>
          <w:tab/>
        </w:r>
        <w:r w:rsidRPr="00B842F7">
          <w:rPr>
            <w:rStyle w:val="Hyperlink"/>
            <w:noProof/>
          </w:rPr>
          <w:t>Konfigurācijas datne Config.php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_Toc110419732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108</w:t>
        </w:r>
        <w:r>
          <w:rPr>
            <w:noProof/>
            <w:webHidden/>
          </w:rPr>
          <w:fldChar w:fldCharType="end"/>
        </w:r>
      </w:hyperlink>
    </w:p>
    <w:p w14:paraId="66934F46" w14:textId="565D8C6F" w:rsidR="00B93481" w:rsidRDefault="00B93481">
      <w:pPr>
        <w:pStyle w:val="TOC4"/>
        <w:rPr>
          <w:rFonts w:asciiTheme="minorHAnsi" w:eastAsiaTheme="minorEastAsia" w:hAnsiTheme="minorHAnsi"/>
          <w:i w:val="0"/>
          <w:noProof/>
          <w:sz w:val="22"/>
          <w:lang w:eastAsia="lv-LV"/>
        </w:rPr>
      </w:pPr>
      <w:hyperlink w:anchor="_Toc110419733" w:history="1">
        <w:r w:rsidRPr="00B842F7">
          <w:rPr>
            <w:rStyle w:val="Hyperlink"/>
            <w:rFonts w:cs="Times New Roman"/>
            <w:noProof/>
          </w:rPr>
          <w:t>5.1.1.2.</w:t>
        </w:r>
        <w:r>
          <w:rPr>
            <w:rFonts w:asciiTheme="minorHAnsi" w:eastAsiaTheme="minorEastAsia" w:hAnsiTheme="minorHAnsi"/>
            <w:i w:val="0"/>
            <w:noProof/>
            <w:sz w:val="22"/>
            <w:lang w:eastAsia="lv-LV"/>
          </w:rPr>
          <w:tab/>
        </w:r>
        <w:r w:rsidRPr="00B842F7">
          <w:rPr>
            <w:rStyle w:val="Hyperlink"/>
            <w:noProof/>
          </w:rPr>
          <w:t>Savienošana ar sertifikātu (LoginCert)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_Toc110419733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109</w:t>
        </w:r>
        <w:r>
          <w:rPr>
            <w:noProof/>
            <w:webHidden/>
          </w:rPr>
          <w:fldChar w:fldCharType="end"/>
        </w:r>
      </w:hyperlink>
    </w:p>
    <w:p w14:paraId="3C552625" w14:textId="151E4CE3" w:rsidR="00B93481" w:rsidRDefault="00B93481">
      <w:pPr>
        <w:pStyle w:val="TOC4"/>
        <w:rPr>
          <w:rFonts w:asciiTheme="minorHAnsi" w:eastAsiaTheme="minorEastAsia" w:hAnsiTheme="minorHAnsi"/>
          <w:i w:val="0"/>
          <w:noProof/>
          <w:sz w:val="22"/>
          <w:lang w:eastAsia="lv-LV"/>
        </w:rPr>
      </w:pPr>
      <w:hyperlink w:anchor="_Toc110419734" w:history="1">
        <w:r w:rsidRPr="00B842F7">
          <w:rPr>
            <w:rStyle w:val="Hyperlink"/>
            <w:rFonts w:cs="Times New Roman"/>
            <w:noProof/>
          </w:rPr>
          <w:t>5.1.1.3.</w:t>
        </w:r>
        <w:r>
          <w:rPr>
            <w:rFonts w:asciiTheme="minorHAnsi" w:eastAsiaTheme="minorEastAsia" w:hAnsiTheme="minorHAnsi"/>
            <w:i w:val="0"/>
            <w:noProof/>
            <w:sz w:val="22"/>
            <w:lang w:eastAsia="lv-LV"/>
          </w:rPr>
          <w:tab/>
        </w:r>
        <w:r w:rsidRPr="00B842F7">
          <w:rPr>
            <w:rStyle w:val="Hyperlink"/>
            <w:noProof/>
          </w:rPr>
          <w:t>Savienošana ar lietotāja vārdu un paroli (LoginUserName)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_Toc110419734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110</w:t>
        </w:r>
        <w:r>
          <w:rPr>
            <w:noProof/>
            <w:webHidden/>
          </w:rPr>
          <w:fldChar w:fldCharType="end"/>
        </w:r>
      </w:hyperlink>
    </w:p>
    <w:p w14:paraId="29A51AA1" w14:textId="0C56A590" w:rsidR="00B93481" w:rsidRDefault="00B93481">
      <w:pPr>
        <w:pStyle w:val="TOC4"/>
        <w:rPr>
          <w:rFonts w:asciiTheme="minorHAnsi" w:eastAsiaTheme="minorEastAsia" w:hAnsiTheme="minorHAnsi"/>
          <w:i w:val="0"/>
          <w:noProof/>
          <w:sz w:val="22"/>
          <w:lang w:eastAsia="lv-LV"/>
        </w:rPr>
      </w:pPr>
      <w:hyperlink w:anchor="_Toc110419735" w:history="1">
        <w:r w:rsidRPr="00B842F7">
          <w:rPr>
            <w:rStyle w:val="Hyperlink"/>
            <w:rFonts w:cs="Times New Roman"/>
            <w:noProof/>
          </w:rPr>
          <w:t>5.1.1.4.</w:t>
        </w:r>
        <w:r>
          <w:rPr>
            <w:rFonts w:asciiTheme="minorHAnsi" w:eastAsiaTheme="minorEastAsia" w:hAnsiTheme="minorHAnsi"/>
            <w:i w:val="0"/>
            <w:noProof/>
            <w:sz w:val="22"/>
            <w:lang w:eastAsia="lv-LV"/>
          </w:rPr>
          <w:tab/>
        </w:r>
        <w:r w:rsidRPr="00B842F7">
          <w:rPr>
            <w:rStyle w:val="Hyperlink"/>
            <w:noProof/>
          </w:rPr>
          <w:t>Kanāla pārbaude un izveidošana (SelectAndCreateChannel)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_Toc110419735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112</w:t>
        </w:r>
        <w:r>
          <w:rPr>
            <w:noProof/>
            <w:webHidden/>
          </w:rPr>
          <w:fldChar w:fldCharType="end"/>
        </w:r>
      </w:hyperlink>
    </w:p>
    <w:p w14:paraId="3DFB6D60" w14:textId="4D399592" w:rsidR="00B93481" w:rsidRDefault="00B93481">
      <w:pPr>
        <w:pStyle w:val="TOC4"/>
        <w:rPr>
          <w:rFonts w:asciiTheme="minorHAnsi" w:eastAsiaTheme="minorEastAsia" w:hAnsiTheme="minorHAnsi"/>
          <w:i w:val="0"/>
          <w:noProof/>
          <w:sz w:val="22"/>
          <w:lang w:eastAsia="lv-LV"/>
        </w:rPr>
      </w:pPr>
      <w:hyperlink w:anchor="_Toc110419736" w:history="1">
        <w:r w:rsidRPr="00B842F7">
          <w:rPr>
            <w:rStyle w:val="Hyperlink"/>
            <w:rFonts w:cs="Times New Roman"/>
            <w:noProof/>
          </w:rPr>
          <w:t>5.1.1.5.</w:t>
        </w:r>
        <w:r>
          <w:rPr>
            <w:rFonts w:asciiTheme="minorHAnsi" w:eastAsiaTheme="minorEastAsia" w:hAnsiTheme="minorHAnsi"/>
            <w:i w:val="0"/>
            <w:noProof/>
            <w:sz w:val="22"/>
            <w:lang w:eastAsia="lv-LV"/>
          </w:rPr>
          <w:tab/>
        </w:r>
        <w:r w:rsidRPr="00B842F7">
          <w:rPr>
            <w:rStyle w:val="Hyperlink"/>
            <w:noProof/>
          </w:rPr>
          <w:t>Kanāla versijas pārbaude un izveidošana (SelectAndCreateChannelVersion)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_Toc110419736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114</w:t>
        </w:r>
        <w:r>
          <w:rPr>
            <w:noProof/>
            <w:webHidden/>
          </w:rPr>
          <w:fldChar w:fldCharType="end"/>
        </w:r>
      </w:hyperlink>
    </w:p>
    <w:p w14:paraId="719FE260" w14:textId="6A56D712" w:rsidR="00B93481" w:rsidRDefault="00B93481">
      <w:pPr>
        <w:pStyle w:val="TOC4"/>
        <w:rPr>
          <w:rFonts w:asciiTheme="minorHAnsi" w:eastAsiaTheme="minorEastAsia" w:hAnsiTheme="minorHAnsi"/>
          <w:i w:val="0"/>
          <w:noProof/>
          <w:sz w:val="22"/>
          <w:lang w:eastAsia="lv-LV"/>
        </w:rPr>
      </w:pPr>
      <w:hyperlink w:anchor="_Toc110419737" w:history="1">
        <w:r w:rsidRPr="00B842F7">
          <w:rPr>
            <w:rStyle w:val="Hyperlink"/>
            <w:rFonts w:cs="Times New Roman"/>
            <w:noProof/>
          </w:rPr>
          <w:t>5.1.1.6.</w:t>
        </w:r>
        <w:r>
          <w:rPr>
            <w:rFonts w:asciiTheme="minorHAnsi" w:eastAsiaTheme="minorEastAsia" w:hAnsiTheme="minorHAnsi"/>
            <w:i w:val="0"/>
            <w:noProof/>
            <w:sz w:val="22"/>
            <w:lang w:eastAsia="lv-LV"/>
          </w:rPr>
          <w:tab/>
        </w:r>
        <w:r w:rsidRPr="00B842F7">
          <w:rPr>
            <w:rStyle w:val="Hyperlink"/>
            <w:noProof/>
          </w:rPr>
          <w:t>Ziņojuma nosūtīšana (SendMessageToChannelVersion)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_Toc110419737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119</w:t>
        </w:r>
        <w:r>
          <w:rPr>
            <w:noProof/>
            <w:webHidden/>
          </w:rPr>
          <w:fldChar w:fldCharType="end"/>
        </w:r>
      </w:hyperlink>
    </w:p>
    <w:p w14:paraId="1DBC694C" w14:textId="0F39009F" w:rsidR="00B93481" w:rsidRDefault="00B93481">
      <w:pPr>
        <w:pStyle w:val="TOC4"/>
        <w:rPr>
          <w:rFonts w:asciiTheme="minorHAnsi" w:eastAsiaTheme="minorEastAsia" w:hAnsiTheme="minorHAnsi"/>
          <w:i w:val="0"/>
          <w:noProof/>
          <w:sz w:val="22"/>
          <w:lang w:eastAsia="lv-LV"/>
        </w:rPr>
      </w:pPr>
      <w:hyperlink w:anchor="_Toc110419738" w:history="1">
        <w:r w:rsidRPr="00B842F7">
          <w:rPr>
            <w:rStyle w:val="Hyperlink"/>
            <w:rFonts w:cs="Times New Roman"/>
            <w:noProof/>
          </w:rPr>
          <w:t>5.1.1.7.</w:t>
        </w:r>
        <w:r>
          <w:rPr>
            <w:rFonts w:asciiTheme="minorHAnsi" w:eastAsiaTheme="minorEastAsia" w:hAnsiTheme="minorHAnsi"/>
            <w:i w:val="0"/>
            <w:noProof/>
            <w:sz w:val="22"/>
            <w:lang w:eastAsia="lv-LV"/>
          </w:rPr>
          <w:tab/>
        </w:r>
        <w:r w:rsidRPr="00B842F7">
          <w:rPr>
            <w:rStyle w:val="Hyperlink"/>
            <w:noProof/>
          </w:rPr>
          <w:t>Ziņojumu dzēšana (MessageDelete)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_Toc110419738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124</w:t>
        </w:r>
        <w:r>
          <w:rPr>
            <w:noProof/>
            <w:webHidden/>
          </w:rPr>
          <w:fldChar w:fldCharType="end"/>
        </w:r>
      </w:hyperlink>
    </w:p>
    <w:p w14:paraId="60205C27" w14:textId="0DA92F9B" w:rsidR="00B93481" w:rsidRDefault="00B93481">
      <w:pPr>
        <w:pStyle w:val="TOC4"/>
        <w:rPr>
          <w:rFonts w:asciiTheme="minorHAnsi" w:eastAsiaTheme="minorEastAsia" w:hAnsiTheme="minorHAnsi"/>
          <w:i w:val="0"/>
          <w:noProof/>
          <w:sz w:val="22"/>
          <w:lang w:eastAsia="lv-LV"/>
        </w:rPr>
      </w:pPr>
      <w:hyperlink w:anchor="_Toc110419739" w:history="1">
        <w:r w:rsidRPr="00B842F7">
          <w:rPr>
            <w:rStyle w:val="Hyperlink"/>
            <w:rFonts w:cs="Times New Roman"/>
            <w:noProof/>
          </w:rPr>
          <w:t>5.1.1.8.</w:t>
        </w:r>
        <w:r>
          <w:rPr>
            <w:rFonts w:asciiTheme="minorHAnsi" w:eastAsiaTheme="minorEastAsia" w:hAnsiTheme="minorHAnsi"/>
            <w:i w:val="0"/>
            <w:noProof/>
            <w:sz w:val="22"/>
            <w:lang w:eastAsia="lv-LV"/>
          </w:rPr>
          <w:tab/>
        </w:r>
        <w:r w:rsidRPr="00B842F7">
          <w:rPr>
            <w:rStyle w:val="Hyperlink"/>
            <w:noProof/>
          </w:rPr>
          <w:t>Tā, kas parakstījies pievienošana kanāla versijai (CreateSubscriberToChannelVersion)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_Toc110419739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126</w:t>
        </w:r>
        <w:r>
          <w:rPr>
            <w:noProof/>
            <w:webHidden/>
          </w:rPr>
          <w:fldChar w:fldCharType="end"/>
        </w:r>
      </w:hyperlink>
    </w:p>
    <w:p w14:paraId="547C3250" w14:textId="6D46F1FC" w:rsidR="00B93481" w:rsidRDefault="00B93481">
      <w:pPr>
        <w:pStyle w:val="TOC4"/>
        <w:rPr>
          <w:rFonts w:asciiTheme="minorHAnsi" w:eastAsiaTheme="minorEastAsia" w:hAnsiTheme="minorHAnsi"/>
          <w:i w:val="0"/>
          <w:noProof/>
          <w:sz w:val="22"/>
          <w:lang w:eastAsia="lv-LV"/>
        </w:rPr>
      </w:pPr>
      <w:hyperlink w:anchor="_Toc110419740" w:history="1">
        <w:r w:rsidRPr="00B842F7">
          <w:rPr>
            <w:rStyle w:val="Hyperlink"/>
            <w:rFonts w:cs="Times New Roman"/>
            <w:noProof/>
          </w:rPr>
          <w:t>5.1.1.9.</w:t>
        </w:r>
        <w:r>
          <w:rPr>
            <w:rFonts w:asciiTheme="minorHAnsi" w:eastAsiaTheme="minorEastAsia" w:hAnsiTheme="minorHAnsi"/>
            <w:i w:val="0"/>
            <w:noProof/>
            <w:sz w:val="22"/>
            <w:lang w:eastAsia="lv-LV"/>
          </w:rPr>
          <w:tab/>
        </w:r>
        <w:r w:rsidRPr="00B842F7">
          <w:rPr>
            <w:rStyle w:val="Hyperlink"/>
            <w:noProof/>
          </w:rPr>
          <w:t>Ziņojuma nolasīšana (ReceiveMessage)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_Toc110419740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131</w:t>
        </w:r>
        <w:r>
          <w:rPr>
            <w:noProof/>
            <w:webHidden/>
          </w:rPr>
          <w:fldChar w:fldCharType="end"/>
        </w:r>
      </w:hyperlink>
    </w:p>
    <w:p w14:paraId="3BA3015A" w14:textId="2C65A861" w:rsidR="00B93481" w:rsidRDefault="00B93481">
      <w:pPr>
        <w:pStyle w:val="TOC4"/>
        <w:rPr>
          <w:rFonts w:asciiTheme="minorHAnsi" w:eastAsiaTheme="minorEastAsia" w:hAnsiTheme="minorHAnsi"/>
          <w:i w:val="0"/>
          <w:noProof/>
          <w:sz w:val="22"/>
          <w:lang w:eastAsia="lv-LV"/>
        </w:rPr>
      </w:pPr>
      <w:hyperlink w:anchor="_Toc110419741" w:history="1">
        <w:r w:rsidRPr="00B842F7">
          <w:rPr>
            <w:rStyle w:val="Hyperlink"/>
            <w:rFonts w:cs="Times New Roman"/>
            <w:noProof/>
          </w:rPr>
          <w:t>5.1.1.10.</w:t>
        </w:r>
        <w:r>
          <w:rPr>
            <w:rFonts w:asciiTheme="minorHAnsi" w:eastAsiaTheme="minorEastAsia" w:hAnsiTheme="minorHAnsi"/>
            <w:i w:val="0"/>
            <w:noProof/>
            <w:sz w:val="22"/>
            <w:lang w:eastAsia="lv-LV"/>
          </w:rPr>
          <w:tab/>
        </w:r>
        <w:r w:rsidRPr="00B842F7">
          <w:rPr>
            <w:rStyle w:val="Hyperlink"/>
            <w:noProof/>
          </w:rPr>
          <w:t>Ziņojuma atjaunošana (Restore Messages)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_Toc110419741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133</w:t>
        </w:r>
        <w:r>
          <w:rPr>
            <w:noProof/>
            <w:webHidden/>
          </w:rPr>
          <w:fldChar w:fldCharType="end"/>
        </w:r>
      </w:hyperlink>
    </w:p>
    <w:p w14:paraId="7777AED0" w14:textId="6B585869" w:rsidR="00B93481" w:rsidRDefault="00B93481">
      <w:pPr>
        <w:pStyle w:val="TOC4"/>
        <w:rPr>
          <w:rFonts w:asciiTheme="minorHAnsi" w:eastAsiaTheme="minorEastAsia" w:hAnsiTheme="minorHAnsi"/>
          <w:i w:val="0"/>
          <w:noProof/>
          <w:sz w:val="22"/>
          <w:lang w:eastAsia="lv-LV"/>
        </w:rPr>
      </w:pPr>
      <w:hyperlink w:anchor="_Toc110419742" w:history="1">
        <w:r w:rsidRPr="00B842F7">
          <w:rPr>
            <w:rStyle w:val="Hyperlink"/>
            <w:rFonts w:cs="Times New Roman"/>
            <w:noProof/>
          </w:rPr>
          <w:t>5.1.1.11.</w:t>
        </w:r>
        <w:r>
          <w:rPr>
            <w:rFonts w:asciiTheme="minorHAnsi" w:eastAsiaTheme="minorEastAsia" w:hAnsiTheme="minorHAnsi"/>
            <w:i w:val="0"/>
            <w:noProof/>
            <w:sz w:val="22"/>
            <w:lang w:eastAsia="lv-LV"/>
          </w:rPr>
          <w:tab/>
        </w:r>
        <w:r w:rsidRPr="00B842F7">
          <w:rPr>
            <w:rStyle w:val="Hyperlink"/>
            <w:noProof/>
          </w:rPr>
          <w:t>Ziņojuma ACK statusa maiņa (ACKStatusChange)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_Toc110419742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138</w:t>
        </w:r>
        <w:r>
          <w:rPr>
            <w:noProof/>
            <w:webHidden/>
          </w:rPr>
          <w:fldChar w:fldCharType="end"/>
        </w:r>
      </w:hyperlink>
    </w:p>
    <w:p w14:paraId="457A4897" w14:textId="0FA7DA6F" w:rsidR="00B93481" w:rsidRDefault="00B93481">
      <w:pPr>
        <w:pStyle w:val="TOC4"/>
        <w:rPr>
          <w:rFonts w:asciiTheme="minorHAnsi" w:eastAsiaTheme="minorEastAsia" w:hAnsiTheme="minorHAnsi"/>
          <w:i w:val="0"/>
          <w:noProof/>
          <w:sz w:val="22"/>
          <w:lang w:eastAsia="lv-LV"/>
        </w:rPr>
      </w:pPr>
      <w:hyperlink w:anchor="_Toc110419743" w:history="1">
        <w:r w:rsidRPr="00B842F7">
          <w:rPr>
            <w:rStyle w:val="Hyperlink"/>
            <w:rFonts w:cs="Times New Roman"/>
            <w:noProof/>
          </w:rPr>
          <w:t>5.1.1.12.</w:t>
        </w:r>
        <w:r>
          <w:rPr>
            <w:rFonts w:asciiTheme="minorHAnsi" w:eastAsiaTheme="minorEastAsia" w:hAnsiTheme="minorHAnsi"/>
            <w:i w:val="0"/>
            <w:noProof/>
            <w:sz w:val="22"/>
            <w:lang w:eastAsia="lv-LV"/>
          </w:rPr>
          <w:tab/>
        </w:r>
        <w:r w:rsidRPr="00B842F7">
          <w:rPr>
            <w:rStyle w:val="Hyperlink"/>
            <w:noProof/>
          </w:rPr>
          <w:t>Ziņojuma nosutīšana vienam kanāla dalibniekam (SendMessageReceiver)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_Toc110419743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145</w:t>
        </w:r>
        <w:r>
          <w:rPr>
            <w:noProof/>
            <w:webHidden/>
          </w:rPr>
          <w:fldChar w:fldCharType="end"/>
        </w:r>
      </w:hyperlink>
    </w:p>
    <w:p w14:paraId="7F3F9966" w14:textId="71ED0589" w:rsidR="00B93481" w:rsidRDefault="00B93481">
      <w:pPr>
        <w:pStyle w:val="TOC4"/>
        <w:rPr>
          <w:rFonts w:asciiTheme="minorHAnsi" w:eastAsiaTheme="minorEastAsia" w:hAnsiTheme="minorHAnsi"/>
          <w:i w:val="0"/>
          <w:noProof/>
          <w:sz w:val="22"/>
          <w:lang w:eastAsia="lv-LV"/>
        </w:rPr>
      </w:pPr>
      <w:hyperlink w:anchor="_Toc110419744" w:history="1">
        <w:r w:rsidRPr="00B842F7">
          <w:rPr>
            <w:rStyle w:val="Hyperlink"/>
            <w:rFonts w:cs="Times New Roman"/>
            <w:noProof/>
          </w:rPr>
          <w:t>5.1.1.13.</w:t>
        </w:r>
        <w:r>
          <w:rPr>
            <w:rFonts w:asciiTheme="minorHAnsi" w:eastAsiaTheme="minorEastAsia" w:hAnsiTheme="minorHAnsi"/>
            <w:i w:val="0"/>
            <w:noProof/>
            <w:sz w:val="22"/>
            <w:lang w:eastAsia="lv-LV"/>
          </w:rPr>
          <w:tab/>
        </w:r>
        <w:r w:rsidRPr="00B842F7">
          <w:rPr>
            <w:rStyle w:val="Hyperlink"/>
            <w:noProof/>
          </w:rPr>
          <w:t>Ziņojuma nosutīšana vienam kanāla dalibniekam (SendReplay)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_Toc110419744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150</w:t>
        </w:r>
        <w:r>
          <w:rPr>
            <w:noProof/>
            <w:webHidden/>
          </w:rPr>
          <w:fldChar w:fldCharType="end"/>
        </w:r>
      </w:hyperlink>
    </w:p>
    <w:p w14:paraId="45ECE85F" w14:textId="4AC02E15" w:rsidR="00B93481" w:rsidRDefault="00B93481">
      <w:pPr>
        <w:pStyle w:val="TOC3"/>
        <w:rPr>
          <w:rFonts w:asciiTheme="minorHAnsi" w:eastAsiaTheme="minorEastAsia" w:hAnsiTheme="minorHAnsi"/>
          <w:noProof/>
          <w:lang w:eastAsia="lv-LV"/>
        </w:rPr>
      </w:pPr>
      <w:hyperlink w:anchor="_Toc110419745" w:history="1">
        <w:r w:rsidRPr="00B842F7">
          <w:rPr>
            <w:rStyle w:val="Hyperlink"/>
            <w:rFonts w:cs="Times New Roman"/>
            <w:noProof/>
          </w:rPr>
          <w:t>5.1.2.</w:t>
        </w:r>
        <w:r>
          <w:rPr>
            <w:rFonts w:asciiTheme="minorHAnsi" w:eastAsiaTheme="minorEastAsia" w:hAnsiTheme="minorHAnsi"/>
            <w:noProof/>
            <w:lang w:eastAsia="lv-LV"/>
          </w:rPr>
          <w:tab/>
        </w:r>
        <w:r w:rsidRPr="00B842F7">
          <w:rPr>
            <w:rStyle w:val="Hyperlink"/>
            <w:noProof/>
          </w:rPr>
          <w:t>FTP piemēri PHP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_Toc110419745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154</w:t>
        </w:r>
        <w:r>
          <w:rPr>
            <w:noProof/>
            <w:webHidden/>
          </w:rPr>
          <w:fldChar w:fldCharType="end"/>
        </w:r>
      </w:hyperlink>
    </w:p>
    <w:p w14:paraId="2C9B6A57" w14:textId="6944F1C5" w:rsidR="00B93481" w:rsidRDefault="00B93481">
      <w:pPr>
        <w:pStyle w:val="TOC4"/>
        <w:rPr>
          <w:rFonts w:asciiTheme="minorHAnsi" w:eastAsiaTheme="minorEastAsia" w:hAnsiTheme="minorHAnsi"/>
          <w:i w:val="0"/>
          <w:noProof/>
          <w:sz w:val="22"/>
          <w:lang w:eastAsia="lv-LV"/>
        </w:rPr>
      </w:pPr>
      <w:hyperlink w:anchor="_Toc110419746" w:history="1">
        <w:r w:rsidRPr="00B842F7">
          <w:rPr>
            <w:rStyle w:val="Hyperlink"/>
            <w:rFonts w:cs="Times New Roman"/>
            <w:noProof/>
          </w:rPr>
          <w:t>5.1.2.1.</w:t>
        </w:r>
        <w:r>
          <w:rPr>
            <w:rFonts w:asciiTheme="minorHAnsi" w:eastAsiaTheme="minorEastAsia" w:hAnsiTheme="minorHAnsi"/>
            <w:i w:val="0"/>
            <w:noProof/>
            <w:sz w:val="22"/>
            <w:lang w:eastAsia="lv-LV"/>
          </w:rPr>
          <w:tab/>
        </w:r>
        <w:r w:rsidRPr="00B842F7">
          <w:rPr>
            <w:rStyle w:val="Hyperlink"/>
            <w:noProof/>
          </w:rPr>
          <w:t>Datnes pievienošana (FTPs_SendMessage)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_Toc110419746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155</w:t>
        </w:r>
        <w:r>
          <w:rPr>
            <w:noProof/>
            <w:webHidden/>
          </w:rPr>
          <w:fldChar w:fldCharType="end"/>
        </w:r>
      </w:hyperlink>
    </w:p>
    <w:p w14:paraId="614B5FAC" w14:textId="4F4738CB" w:rsidR="00B93481" w:rsidRDefault="00B93481">
      <w:pPr>
        <w:pStyle w:val="TOC4"/>
        <w:rPr>
          <w:rFonts w:asciiTheme="minorHAnsi" w:eastAsiaTheme="minorEastAsia" w:hAnsiTheme="minorHAnsi"/>
          <w:i w:val="0"/>
          <w:noProof/>
          <w:sz w:val="22"/>
          <w:lang w:eastAsia="lv-LV"/>
        </w:rPr>
      </w:pPr>
      <w:hyperlink w:anchor="_Toc110419747" w:history="1">
        <w:r w:rsidRPr="00B842F7">
          <w:rPr>
            <w:rStyle w:val="Hyperlink"/>
            <w:rFonts w:cs="Times New Roman"/>
            <w:noProof/>
          </w:rPr>
          <w:t>5.1.2.2.</w:t>
        </w:r>
        <w:r>
          <w:rPr>
            <w:rFonts w:asciiTheme="minorHAnsi" w:eastAsiaTheme="minorEastAsia" w:hAnsiTheme="minorHAnsi"/>
            <w:i w:val="0"/>
            <w:noProof/>
            <w:sz w:val="22"/>
            <w:lang w:eastAsia="lv-LV"/>
          </w:rPr>
          <w:tab/>
        </w:r>
        <w:r w:rsidRPr="00B842F7">
          <w:rPr>
            <w:rStyle w:val="Hyperlink"/>
            <w:noProof/>
          </w:rPr>
          <w:t>Datnes nolasīšana un dzēšana (FTPs_ReceiveMessage)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_Toc110419747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156</w:t>
        </w:r>
        <w:r>
          <w:rPr>
            <w:noProof/>
            <w:webHidden/>
          </w:rPr>
          <w:fldChar w:fldCharType="end"/>
        </w:r>
      </w:hyperlink>
    </w:p>
    <w:p w14:paraId="23A2420C" w14:textId="1A2A8016" w:rsidR="00B93481" w:rsidRDefault="00B93481">
      <w:pPr>
        <w:pStyle w:val="TOC4"/>
        <w:rPr>
          <w:rFonts w:asciiTheme="minorHAnsi" w:eastAsiaTheme="minorEastAsia" w:hAnsiTheme="minorHAnsi"/>
          <w:i w:val="0"/>
          <w:noProof/>
          <w:sz w:val="22"/>
          <w:lang w:eastAsia="lv-LV"/>
        </w:rPr>
      </w:pPr>
      <w:hyperlink w:anchor="_Toc110419748" w:history="1">
        <w:r w:rsidRPr="00B842F7">
          <w:rPr>
            <w:rStyle w:val="Hyperlink"/>
            <w:rFonts w:cs="Times New Roman"/>
            <w:noProof/>
          </w:rPr>
          <w:t>5.1.2.3.</w:t>
        </w:r>
        <w:r>
          <w:rPr>
            <w:rFonts w:asciiTheme="minorHAnsi" w:eastAsiaTheme="minorEastAsia" w:hAnsiTheme="minorHAnsi"/>
            <w:i w:val="0"/>
            <w:noProof/>
            <w:sz w:val="22"/>
            <w:lang w:eastAsia="lv-LV"/>
          </w:rPr>
          <w:tab/>
        </w:r>
        <w:r w:rsidRPr="00B842F7">
          <w:rPr>
            <w:rStyle w:val="Hyperlink"/>
            <w:noProof/>
          </w:rPr>
          <w:t>Ziņojuma sutīšana vienam kanāla dalibniekam (FTPSendMessageReceiver)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_Toc110419748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157</w:t>
        </w:r>
        <w:r>
          <w:rPr>
            <w:noProof/>
            <w:webHidden/>
          </w:rPr>
          <w:fldChar w:fldCharType="end"/>
        </w:r>
      </w:hyperlink>
    </w:p>
    <w:p w14:paraId="22CC83CD" w14:textId="198BA096" w:rsidR="00B93481" w:rsidRDefault="00B93481">
      <w:pPr>
        <w:pStyle w:val="TOC4"/>
        <w:rPr>
          <w:rFonts w:asciiTheme="minorHAnsi" w:eastAsiaTheme="minorEastAsia" w:hAnsiTheme="minorHAnsi"/>
          <w:i w:val="0"/>
          <w:noProof/>
          <w:sz w:val="22"/>
          <w:lang w:eastAsia="lv-LV"/>
        </w:rPr>
      </w:pPr>
      <w:hyperlink w:anchor="_Toc110419749" w:history="1">
        <w:r w:rsidRPr="00B842F7">
          <w:rPr>
            <w:rStyle w:val="Hyperlink"/>
            <w:rFonts w:cs="Times New Roman"/>
            <w:noProof/>
          </w:rPr>
          <w:t>5.1.2.4.</w:t>
        </w:r>
        <w:r>
          <w:rPr>
            <w:rFonts w:asciiTheme="minorHAnsi" w:eastAsiaTheme="minorEastAsia" w:hAnsiTheme="minorHAnsi"/>
            <w:i w:val="0"/>
            <w:noProof/>
            <w:sz w:val="22"/>
            <w:lang w:eastAsia="lv-LV"/>
          </w:rPr>
          <w:tab/>
        </w:r>
        <w:r w:rsidRPr="00B842F7">
          <w:rPr>
            <w:rStyle w:val="Hyperlink"/>
            <w:noProof/>
          </w:rPr>
          <w:t>Ziņojuma atbildēšana (FTPSendReply)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_Toc110419749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159</w:t>
        </w:r>
        <w:r>
          <w:rPr>
            <w:noProof/>
            <w:webHidden/>
          </w:rPr>
          <w:fldChar w:fldCharType="end"/>
        </w:r>
      </w:hyperlink>
    </w:p>
    <w:p w14:paraId="3A5D762C" w14:textId="1AE92737" w:rsidR="007D2574" w:rsidRPr="00A30882" w:rsidRDefault="00693B61" w:rsidP="00B07735">
      <w:pPr>
        <w:pStyle w:val="TOC1"/>
      </w:pPr>
      <w:r w:rsidRPr="00A30882">
        <w:rPr>
          <w:b w:val="0"/>
          <w:caps w:val="0"/>
        </w:rPr>
        <w:fldChar w:fldCharType="end"/>
      </w:r>
    </w:p>
    <w:p w14:paraId="3A5D762D" w14:textId="77777777" w:rsidR="007D2574" w:rsidRPr="00A30882" w:rsidRDefault="007D2574" w:rsidP="007D2574">
      <w:pPr>
        <w:pStyle w:val="Heading1"/>
        <w:numPr>
          <w:ilvl w:val="0"/>
          <w:numId w:val="0"/>
        </w:numPr>
      </w:pPr>
      <w:bookmarkStart w:id="0" w:name="_Toc110419674"/>
      <w:r w:rsidRPr="00A30882">
        <w:lastRenderedPageBreak/>
        <w:t>Attēlu saraksts</w:t>
      </w:r>
      <w:bookmarkEnd w:id="0"/>
    </w:p>
    <w:p w14:paraId="5139D563" w14:textId="78E1E884" w:rsidR="00B93481" w:rsidRDefault="00693B61">
      <w:pPr>
        <w:pStyle w:val="TableofFigures"/>
        <w:rPr>
          <w:rFonts w:asciiTheme="minorHAnsi" w:eastAsiaTheme="minorEastAsia" w:hAnsiTheme="minorHAnsi"/>
          <w:noProof/>
          <w:lang w:eastAsia="lv-LV"/>
        </w:rPr>
      </w:pPr>
      <w:r w:rsidRPr="00A30882">
        <w:rPr>
          <w:b/>
        </w:rPr>
        <w:fldChar w:fldCharType="begin"/>
      </w:r>
      <w:r w:rsidR="007D2574" w:rsidRPr="00A30882">
        <w:rPr>
          <w:b/>
        </w:rPr>
        <w:instrText xml:space="preserve"> TOC \h \z \c "Attēls" </w:instrText>
      </w:r>
      <w:r w:rsidRPr="00A30882">
        <w:rPr>
          <w:b/>
        </w:rPr>
        <w:fldChar w:fldCharType="separate"/>
      </w:r>
      <w:hyperlink w:anchor="_Toc110419750" w:history="1">
        <w:r w:rsidR="00B93481" w:rsidRPr="006E788A">
          <w:rPr>
            <w:rStyle w:val="Hyperlink"/>
            <w:noProof/>
          </w:rPr>
          <w:t>1.attēls. Datu izplatīšanas kanāls (DIK)</w:t>
        </w:r>
        <w:r w:rsidR="00B93481">
          <w:rPr>
            <w:noProof/>
            <w:webHidden/>
          </w:rPr>
          <w:tab/>
        </w:r>
        <w:r w:rsidR="00B93481">
          <w:rPr>
            <w:noProof/>
            <w:webHidden/>
          </w:rPr>
          <w:fldChar w:fldCharType="begin"/>
        </w:r>
        <w:r w:rsidR="00B93481">
          <w:rPr>
            <w:noProof/>
            <w:webHidden/>
          </w:rPr>
          <w:instrText xml:space="preserve"> PAGEREF _Toc110419750 \h </w:instrText>
        </w:r>
        <w:r w:rsidR="00B93481">
          <w:rPr>
            <w:noProof/>
            <w:webHidden/>
          </w:rPr>
        </w:r>
        <w:r w:rsidR="00B93481">
          <w:rPr>
            <w:noProof/>
            <w:webHidden/>
          </w:rPr>
          <w:fldChar w:fldCharType="separate"/>
        </w:r>
        <w:r w:rsidR="00B93481">
          <w:rPr>
            <w:noProof/>
            <w:webHidden/>
          </w:rPr>
          <w:t>9</w:t>
        </w:r>
        <w:r w:rsidR="00B93481">
          <w:rPr>
            <w:noProof/>
            <w:webHidden/>
          </w:rPr>
          <w:fldChar w:fldCharType="end"/>
        </w:r>
      </w:hyperlink>
    </w:p>
    <w:p w14:paraId="32BC2A6E" w14:textId="7C91CE23" w:rsidR="00B93481" w:rsidRDefault="00B93481">
      <w:pPr>
        <w:pStyle w:val="TableofFigures"/>
        <w:rPr>
          <w:rFonts w:asciiTheme="minorHAnsi" w:eastAsiaTheme="minorEastAsia" w:hAnsiTheme="minorHAnsi"/>
          <w:noProof/>
          <w:lang w:eastAsia="lv-LV"/>
        </w:rPr>
      </w:pPr>
      <w:hyperlink w:anchor="_Toc110419751" w:history="1">
        <w:r w:rsidRPr="006E788A">
          <w:rPr>
            <w:rStyle w:val="Hyperlink"/>
            <w:noProof/>
          </w:rPr>
          <w:t>2.attēls. Datu savākšanas kanāls (DSK)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_Toc110419751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14:paraId="77B49446" w14:textId="6A461CE9" w:rsidR="00B93481" w:rsidRDefault="00B93481">
      <w:pPr>
        <w:pStyle w:val="TableofFigures"/>
        <w:rPr>
          <w:rFonts w:asciiTheme="minorHAnsi" w:eastAsiaTheme="minorEastAsia" w:hAnsiTheme="minorHAnsi"/>
          <w:noProof/>
          <w:lang w:eastAsia="lv-LV"/>
        </w:rPr>
      </w:pPr>
      <w:hyperlink w:anchor="_Toc110419752" w:history="1">
        <w:r w:rsidRPr="006E788A">
          <w:rPr>
            <w:rStyle w:val="Hyperlink"/>
            <w:noProof/>
          </w:rPr>
          <w:t>3.attēls. Projekta izveidošana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_Toc110419752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14:paraId="65A94B39" w14:textId="0FF36487" w:rsidR="00B93481" w:rsidRDefault="00B93481">
      <w:pPr>
        <w:pStyle w:val="TableofFigures"/>
        <w:rPr>
          <w:rFonts w:asciiTheme="minorHAnsi" w:eastAsiaTheme="minorEastAsia" w:hAnsiTheme="minorHAnsi"/>
          <w:noProof/>
          <w:lang w:eastAsia="lv-LV"/>
        </w:rPr>
      </w:pPr>
      <w:hyperlink w:anchor="_Toc110419753" w:history="1">
        <w:r w:rsidRPr="006E788A">
          <w:rPr>
            <w:rStyle w:val="Hyperlink"/>
            <w:noProof/>
          </w:rPr>
          <w:t>4.attēls. Savienošana ar servisu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_Toc110419753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14:paraId="2AB7A50C" w14:textId="18C49A6C" w:rsidR="00B93481" w:rsidRDefault="00B93481">
      <w:pPr>
        <w:pStyle w:val="TableofFigures"/>
        <w:rPr>
          <w:rFonts w:asciiTheme="minorHAnsi" w:eastAsiaTheme="minorEastAsia" w:hAnsiTheme="minorHAnsi"/>
          <w:noProof/>
          <w:lang w:eastAsia="lv-LV"/>
        </w:rPr>
      </w:pPr>
      <w:hyperlink w:anchor="_Toc110419754" w:history="1">
        <w:r w:rsidRPr="006E788A">
          <w:rPr>
            <w:rStyle w:val="Hyperlink"/>
            <w:noProof/>
          </w:rPr>
          <w:t>5.attēls. Sertifikāta piemērs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_Toc110419754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14:paraId="624380F1" w14:textId="158CB425" w:rsidR="00B93481" w:rsidRDefault="00B93481">
      <w:pPr>
        <w:pStyle w:val="TableofFigures"/>
        <w:rPr>
          <w:rFonts w:asciiTheme="minorHAnsi" w:eastAsiaTheme="minorEastAsia" w:hAnsiTheme="minorHAnsi"/>
          <w:noProof/>
          <w:lang w:eastAsia="lv-LV"/>
        </w:rPr>
      </w:pPr>
      <w:hyperlink w:anchor="_Toc110419755" w:history="1">
        <w:r w:rsidRPr="006E788A">
          <w:rPr>
            <w:rStyle w:val="Hyperlink"/>
            <w:noProof/>
          </w:rPr>
          <w:t>6.attēls. Konsoles atvēršana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_Toc110419755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14:paraId="52B6979C" w14:textId="2321C9DB" w:rsidR="00B93481" w:rsidRDefault="00B93481">
      <w:pPr>
        <w:pStyle w:val="TableofFigures"/>
        <w:rPr>
          <w:rFonts w:asciiTheme="minorHAnsi" w:eastAsiaTheme="minorEastAsia" w:hAnsiTheme="minorHAnsi"/>
          <w:noProof/>
          <w:lang w:eastAsia="lv-LV"/>
        </w:rPr>
      </w:pPr>
      <w:hyperlink w:anchor="_Toc110419756" w:history="1">
        <w:r w:rsidRPr="006E788A">
          <w:rPr>
            <w:rStyle w:val="Hyperlink"/>
            <w:noProof/>
          </w:rPr>
          <w:t>7.attēls. Sertifikāta pievienošana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_Toc110419756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14:paraId="41E31164" w14:textId="59F59C9C" w:rsidR="00B93481" w:rsidRDefault="00B93481">
      <w:pPr>
        <w:pStyle w:val="TableofFigures"/>
        <w:rPr>
          <w:rFonts w:asciiTheme="minorHAnsi" w:eastAsiaTheme="minorEastAsia" w:hAnsiTheme="minorHAnsi"/>
          <w:noProof/>
          <w:lang w:eastAsia="lv-LV"/>
        </w:rPr>
      </w:pPr>
      <w:hyperlink w:anchor="_Toc110419757" w:history="1">
        <w:r w:rsidRPr="006E788A">
          <w:rPr>
            <w:rStyle w:val="Hyperlink"/>
            <w:noProof/>
          </w:rPr>
          <w:t>8.attēls. Sertifikāta pievienošana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_Toc110419757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14:paraId="3F1EFB60" w14:textId="30616ECA" w:rsidR="00B93481" w:rsidRDefault="00B93481">
      <w:pPr>
        <w:pStyle w:val="TableofFigures"/>
        <w:rPr>
          <w:rFonts w:asciiTheme="minorHAnsi" w:eastAsiaTheme="minorEastAsia" w:hAnsiTheme="minorHAnsi"/>
          <w:noProof/>
          <w:lang w:eastAsia="lv-LV"/>
        </w:rPr>
      </w:pPr>
      <w:hyperlink w:anchor="_Toc110419758" w:history="1">
        <w:r w:rsidRPr="006E788A">
          <w:rPr>
            <w:rStyle w:val="Hyperlink"/>
            <w:noProof/>
          </w:rPr>
          <w:t>9.attēls. Importēšanas izvēlne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_Toc110419758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14:paraId="229E67BF" w14:textId="1D1458A6" w:rsidR="00B93481" w:rsidRDefault="00B93481">
      <w:pPr>
        <w:pStyle w:val="TableofFigures"/>
        <w:rPr>
          <w:rFonts w:asciiTheme="minorHAnsi" w:eastAsiaTheme="minorEastAsia" w:hAnsiTheme="minorHAnsi"/>
          <w:noProof/>
          <w:lang w:eastAsia="lv-LV"/>
        </w:rPr>
      </w:pPr>
      <w:hyperlink w:anchor="_Toc110419759" w:history="1">
        <w:r w:rsidRPr="006E788A">
          <w:rPr>
            <w:rStyle w:val="Hyperlink"/>
            <w:noProof/>
          </w:rPr>
          <w:t>10.attēls. Importēšanas izvēlne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_Toc110419759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14:paraId="31FEC402" w14:textId="6C660A1D" w:rsidR="00B93481" w:rsidRDefault="00B93481">
      <w:pPr>
        <w:pStyle w:val="TableofFigures"/>
        <w:rPr>
          <w:rFonts w:asciiTheme="minorHAnsi" w:eastAsiaTheme="minorEastAsia" w:hAnsiTheme="minorHAnsi"/>
          <w:noProof/>
          <w:lang w:eastAsia="lv-LV"/>
        </w:rPr>
      </w:pPr>
      <w:hyperlink w:anchor="_Toc110419760" w:history="1">
        <w:r w:rsidRPr="006E788A">
          <w:rPr>
            <w:rStyle w:val="Hyperlink"/>
            <w:noProof/>
          </w:rPr>
          <w:t>11.attēls. Sertifikātu izvēlne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_Toc110419760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14:paraId="15B24E5B" w14:textId="25E9FA33" w:rsidR="00B93481" w:rsidRDefault="00B93481">
      <w:pPr>
        <w:pStyle w:val="TableofFigures"/>
        <w:rPr>
          <w:rFonts w:asciiTheme="minorHAnsi" w:eastAsiaTheme="minorEastAsia" w:hAnsiTheme="minorHAnsi"/>
          <w:noProof/>
          <w:lang w:eastAsia="lv-LV"/>
        </w:rPr>
      </w:pPr>
      <w:hyperlink w:anchor="_Toc110419761" w:history="1">
        <w:r w:rsidRPr="006E788A">
          <w:rPr>
            <w:rStyle w:val="Hyperlink"/>
            <w:noProof/>
          </w:rPr>
          <w:t>12.attēls. Sertifikāta dati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_Toc110419761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14:paraId="7474B36D" w14:textId="06447A7A" w:rsidR="00B93481" w:rsidRDefault="00B93481">
      <w:pPr>
        <w:pStyle w:val="TableofFigures"/>
        <w:rPr>
          <w:rFonts w:asciiTheme="minorHAnsi" w:eastAsiaTheme="minorEastAsia" w:hAnsiTheme="minorHAnsi"/>
          <w:noProof/>
          <w:lang w:eastAsia="lv-LV"/>
        </w:rPr>
      </w:pPr>
      <w:hyperlink w:anchor="_Toc110419762" w:history="1">
        <w:r w:rsidRPr="006E788A">
          <w:rPr>
            <w:rStyle w:val="Hyperlink"/>
            <w:noProof/>
          </w:rPr>
          <w:t>13.attēls. Kanāla izveidošana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_Toc110419762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20</w:t>
        </w:r>
        <w:r>
          <w:rPr>
            <w:noProof/>
            <w:webHidden/>
          </w:rPr>
          <w:fldChar w:fldCharType="end"/>
        </w:r>
      </w:hyperlink>
    </w:p>
    <w:p w14:paraId="3C14498B" w14:textId="2F602D28" w:rsidR="00B93481" w:rsidRDefault="00B93481">
      <w:pPr>
        <w:pStyle w:val="TableofFigures"/>
        <w:rPr>
          <w:rFonts w:asciiTheme="minorHAnsi" w:eastAsiaTheme="minorEastAsia" w:hAnsiTheme="minorHAnsi"/>
          <w:noProof/>
          <w:lang w:eastAsia="lv-LV"/>
        </w:rPr>
      </w:pPr>
      <w:hyperlink w:anchor="_Toc110419763" w:history="1">
        <w:r w:rsidRPr="006E788A">
          <w:rPr>
            <w:rStyle w:val="Hyperlink"/>
            <w:noProof/>
          </w:rPr>
          <w:t>14.attēls. Kanāla versijas izveidošana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_Toc110419763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24</w:t>
        </w:r>
        <w:r>
          <w:rPr>
            <w:noProof/>
            <w:webHidden/>
          </w:rPr>
          <w:fldChar w:fldCharType="end"/>
        </w:r>
      </w:hyperlink>
    </w:p>
    <w:p w14:paraId="71563787" w14:textId="24C0066F" w:rsidR="00B93481" w:rsidRDefault="00B93481">
      <w:pPr>
        <w:pStyle w:val="TableofFigures"/>
        <w:rPr>
          <w:rFonts w:asciiTheme="minorHAnsi" w:eastAsiaTheme="minorEastAsia" w:hAnsiTheme="minorHAnsi"/>
          <w:noProof/>
          <w:lang w:eastAsia="lv-LV"/>
        </w:rPr>
      </w:pPr>
      <w:hyperlink w:anchor="_Toc110419764" w:history="1">
        <w:r w:rsidRPr="006E788A">
          <w:rPr>
            <w:rStyle w:val="Hyperlink"/>
            <w:noProof/>
          </w:rPr>
          <w:t>15.attēls. Izveidotais ziņojums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_Toc110419764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28</w:t>
        </w:r>
        <w:r>
          <w:rPr>
            <w:noProof/>
            <w:webHidden/>
          </w:rPr>
          <w:fldChar w:fldCharType="end"/>
        </w:r>
      </w:hyperlink>
    </w:p>
    <w:p w14:paraId="139D34AD" w14:textId="16C4C3B3" w:rsidR="00B93481" w:rsidRDefault="00B93481">
      <w:pPr>
        <w:pStyle w:val="TableofFigures"/>
        <w:rPr>
          <w:rFonts w:asciiTheme="minorHAnsi" w:eastAsiaTheme="minorEastAsia" w:hAnsiTheme="minorHAnsi"/>
          <w:noProof/>
          <w:lang w:eastAsia="lv-LV"/>
        </w:rPr>
      </w:pPr>
      <w:hyperlink w:anchor="_Toc110419765" w:history="1">
        <w:r w:rsidRPr="006E788A">
          <w:rPr>
            <w:rStyle w:val="Hyperlink"/>
            <w:noProof/>
          </w:rPr>
          <w:t>16.attēls. Dzēstie ziņojumi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_Toc110419765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29</w:t>
        </w:r>
        <w:r>
          <w:rPr>
            <w:noProof/>
            <w:webHidden/>
          </w:rPr>
          <w:fldChar w:fldCharType="end"/>
        </w:r>
      </w:hyperlink>
    </w:p>
    <w:p w14:paraId="10FA836D" w14:textId="1C5B7020" w:rsidR="00B93481" w:rsidRDefault="00B93481">
      <w:pPr>
        <w:pStyle w:val="TableofFigures"/>
        <w:rPr>
          <w:rFonts w:asciiTheme="minorHAnsi" w:eastAsiaTheme="minorEastAsia" w:hAnsiTheme="minorHAnsi"/>
          <w:noProof/>
          <w:lang w:eastAsia="lv-LV"/>
        </w:rPr>
      </w:pPr>
      <w:hyperlink w:anchor="_Toc110419766" w:history="1">
        <w:r w:rsidRPr="006E788A">
          <w:rPr>
            <w:rStyle w:val="Hyperlink"/>
            <w:noProof/>
          </w:rPr>
          <w:t>17.attēls. Iestāde pieslēgta DIT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_Toc110419766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33</w:t>
        </w:r>
        <w:r>
          <w:rPr>
            <w:noProof/>
            <w:webHidden/>
          </w:rPr>
          <w:fldChar w:fldCharType="end"/>
        </w:r>
      </w:hyperlink>
    </w:p>
    <w:p w14:paraId="7590B760" w14:textId="2EC84D85" w:rsidR="00B93481" w:rsidRDefault="00B93481">
      <w:pPr>
        <w:pStyle w:val="TableofFigures"/>
        <w:rPr>
          <w:rFonts w:asciiTheme="minorHAnsi" w:eastAsiaTheme="minorEastAsia" w:hAnsiTheme="minorHAnsi"/>
          <w:noProof/>
          <w:lang w:eastAsia="lv-LV"/>
        </w:rPr>
      </w:pPr>
      <w:hyperlink w:anchor="_Toc110419767" w:history="1">
        <w:r w:rsidRPr="006E788A">
          <w:rPr>
            <w:rStyle w:val="Hyperlink"/>
            <w:noProof/>
          </w:rPr>
          <w:t>18.attēls. DIK kanāla izmantošanas shēma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_Toc110419767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34</w:t>
        </w:r>
        <w:r>
          <w:rPr>
            <w:noProof/>
            <w:webHidden/>
          </w:rPr>
          <w:fldChar w:fldCharType="end"/>
        </w:r>
      </w:hyperlink>
    </w:p>
    <w:p w14:paraId="4BD7C25A" w14:textId="17099593" w:rsidR="00B93481" w:rsidRDefault="00B93481">
      <w:pPr>
        <w:pStyle w:val="TableofFigures"/>
        <w:rPr>
          <w:rFonts w:asciiTheme="minorHAnsi" w:eastAsiaTheme="minorEastAsia" w:hAnsiTheme="minorHAnsi"/>
          <w:noProof/>
          <w:lang w:eastAsia="lv-LV"/>
        </w:rPr>
      </w:pPr>
      <w:hyperlink w:anchor="_Toc110419768" w:history="1">
        <w:r w:rsidRPr="006E788A">
          <w:rPr>
            <w:rStyle w:val="Hyperlink"/>
            <w:noProof/>
          </w:rPr>
          <w:t>19.attēls. DIK kanāla izmantošanas shēma, kas atjauno ziņojumu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_Toc110419768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36</w:t>
        </w:r>
        <w:r>
          <w:rPr>
            <w:noProof/>
            <w:webHidden/>
          </w:rPr>
          <w:fldChar w:fldCharType="end"/>
        </w:r>
      </w:hyperlink>
    </w:p>
    <w:p w14:paraId="2F47E6DD" w14:textId="4730DF8B" w:rsidR="00B93481" w:rsidRDefault="00B93481">
      <w:pPr>
        <w:pStyle w:val="TableofFigures"/>
        <w:rPr>
          <w:rFonts w:asciiTheme="minorHAnsi" w:eastAsiaTheme="minorEastAsia" w:hAnsiTheme="minorHAnsi"/>
          <w:noProof/>
          <w:lang w:eastAsia="lv-LV"/>
        </w:rPr>
      </w:pPr>
      <w:hyperlink w:anchor="_Toc110419769" w:history="1">
        <w:r w:rsidRPr="006E788A">
          <w:rPr>
            <w:rStyle w:val="Hyperlink"/>
            <w:noProof/>
          </w:rPr>
          <w:t>20.attēls. FileZilla FTP kanāla konfigurācija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_Toc110419769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58</w:t>
        </w:r>
        <w:r>
          <w:rPr>
            <w:noProof/>
            <w:webHidden/>
          </w:rPr>
          <w:fldChar w:fldCharType="end"/>
        </w:r>
      </w:hyperlink>
    </w:p>
    <w:p w14:paraId="747082E6" w14:textId="19174A75" w:rsidR="00B93481" w:rsidRDefault="00B93481">
      <w:pPr>
        <w:pStyle w:val="TableofFigures"/>
        <w:rPr>
          <w:rFonts w:asciiTheme="minorHAnsi" w:eastAsiaTheme="minorEastAsia" w:hAnsiTheme="minorHAnsi"/>
          <w:noProof/>
          <w:lang w:eastAsia="lv-LV"/>
        </w:rPr>
      </w:pPr>
      <w:hyperlink w:anchor="_Toc110419770" w:history="1">
        <w:r w:rsidRPr="006E788A">
          <w:rPr>
            <w:rStyle w:val="Hyperlink"/>
            <w:noProof/>
          </w:rPr>
          <w:t>21.attēls. FTPs klienta pieslēgšanas piemērs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_Toc110419770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59</w:t>
        </w:r>
        <w:r>
          <w:rPr>
            <w:noProof/>
            <w:webHidden/>
          </w:rPr>
          <w:fldChar w:fldCharType="end"/>
        </w:r>
      </w:hyperlink>
    </w:p>
    <w:p w14:paraId="1B5AB0DC" w14:textId="19CFFB34" w:rsidR="00B93481" w:rsidRDefault="00B93481">
      <w:pPr>
        <w:pStyle w:val="TableofFigures"/>
        <w:rPr>
          <w:rFonts w:asciiTheme="minorHAnsi" w:eastAsiaTheme="minorEastAsia" w:hAnsiTheme="minorHAnsi"/>
          <w:noProof/>
          <w:lang w:eastAsia="lv-LV"/>
        </w:rPr>
      </w:pPr>
      <w:hyperlink w:anchor="_Toc110419771" w:history="1">
        <w:r w:rsidRPr="006E788A">
          <w:rPr>
            <w:rStyle w:val="Hyperlink"/>
            <w:noProof/>
          </w:rPr>
          <w:t>22.attēls. Piemēru projektu struktūra Netbeans vidē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_Toc110419771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68</w:t>
        </w:r>
        <w:r>
          <w:rPr>
            <w:noProof/>
            <w:webHidden/>
          </w:rPr>
          <w:fldChar w:fldCharType="end"/>
        </w:r>
      </w:hyperlink>
    </w:p>
    <w:p w14:paraId="013FB2C8" w14:textId="54E3F477" w:rsidR="00B93481" w:rsidRDefault="00B93481">
      <w:pPr>
        <w:pStyle w:val="TableofFigures"/>
        <w:rPr>
          <w:rFonts w:asciiTheme="minorHAnsi" w:eastAsiaTheme="minorEastAsia" w:hAnsiTheme="minorHAnsi"/>
          <w:noProof/>
          <w:lang w:eastAsia="lv-LV"/>
        </w:rPr>
      </w:pPr>
      <w:hyperlink w:anchor="_Toc110419772" w:history="1">
        <w:r w:rsidRPr="006E788A">
          <w:rPr>
            <w:rStyle w:val="Hyperlink"/>
            <w:noProof/>
          </w:rPr>
          <w:t>23.attēls. Konfigurācijas datnes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_Toc110419772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69</w:t>
        </w:r>
        <w:r>
          <w:rPr>
            <w:noProof/>
            <w:webHidden/>
          </w:rPr>
          <w:fldChar w:fldCharType="end"/>
        </w:r>
      </w:hyperlink>
    </w:p>
    <w:p w14:paraId="03BA4162" w14:textId="426F9033" w:rsidR="00B93481" w:rsidRDefault="00B93481">
      <w:pPr>
        <w:pStyle w:val="TableofFigures"/>
        <w:rPr>
          <w:rFonts w:asciiTheme="minorHAnsi" w:eastAsiaTheme="minorEastAsia" w:hAnsiTheme="minorHAnsi"/>
          <w:noProof/>
          <w:lang w:eastAsia="lv-LV"/>
        </w:rPr>
      </w:pPr>
      <w:hyperlink w:anchor="_Toc110419773" w:history="1">
        <w:r w:rsidRPr="006E788A">
          <w:rPr>
            <w:rStyle w:val="Hyperlink"/>
            <w:noProof/>
          </w:rPr>
          <w:t>24.attēls. Kanāla izveidošana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_Toc110419773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74</w:t>
        </w:r>
        <w:r>
          <w:rPr>
            <w:noProof/>
            <w:webHidden/>
          </w:rPr>
          <w:fldChar w:fldCharType="end"/>
        </w:r>
      </w:hyperlink>
    </w:p>
    <w:p w14:paraId="1B6AEBDA" w14:textId="73DB1CD8" w:rsidR="00B93481" w:rsidRDefault="00B93481">
      <w:pPr>
        <w:pStyle w:val="TableofFigures"/>
        <w:rPr>
          <w:rFonts w:asciiTheme="minorHAnsi" w:eastAsiaTheme="minorEastAsia" w:hAnsiTheme="minorHAnsi"/>
          <w:noProof/>
          <w:lang w:eastAsia="lv-LV"/>
        </w:rPr>
      </w:pPr>
      <w:hyperlink w:anchor="_Toc110419774" w:history="1">
        <w:r w:rsidRPr="006E788A">
          <w:rPr>
            <w:rStyle w:val="Hyperlink"/>
            <w:noProof/>
          </w:rPr>
          <w:t>25.attēls. Kanāla versijas izveidošana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_Toc110419774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77</w:t>
        </w:r>
        <w:r>
          <w:rPr>
            <w:noProof/>
            <w:webHidden/>
          </w:rPr>
          <w:fldChar w:fldCharType="end"/>
        </w:r>
      </w:hyperlink>
    </w:p>
    <w:p w14:paraId="6FE6BF5A" w14:textId="7CB87F39" w:rsidR="00B93481" w:rsidRDefault="00B93481">
      <w:pPr>
        <w:pStyle w:val="TableofFigures"/>
        <w:rPr>
          <w:rFonts w:asciiTheme="minorHAnsi" w:eastAsiaTheme="minorEastAsia" w:hAnsiTheme="minorHAnsi"/>
          <w:noProof/>
          <w:lang w:eastAsia="lv-LV"/>
        </w:rPr>
      </w:pPr>
      <w:hyperlink w:anchor="_Toc110419775" w:history="1">
        <w:r w:rsidRPr="006E788A">
          <w:rPr>
            <w:rStyle w:val="Hyperlink"/>
            <w:noProof/>
          </w:rPr>
          <w:t>26.attēls. Izveidotais ziņojums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_Toc110419775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81</w:t>
        </w:r>
        <w:r>
          <w:rPr>
            <w:noProof/>
            <w:webHidden/>
          </w:rPr>
          <w:fldChar w:fldCharType="end"/>
        </w:r>
      </w:hyperlink>
    </w:p>
    <w:p w14:paraId="0247C03F" w14:textId="3BB82845" w:rsidR="00B93481" w:rsidRDefault="00B93481">
      <w:pPr>
        <w:pStyle w:val="TableofFigures"/>
        <w:rPr>
          <w:rFonts w:asciiTheme="minorHAnsi" w:eastAsiaTheme="minorEastAsia" w:hAnsiTheme="minorHAnsi"/>
          <w:noProof/>
          <w:lang w:eastAsia="lv-LV"/>
        </w:rPr>
      </w:pPr>
      <w:hyperlink w:anchor="_Toc110419776" w:history="1">
        <w:r w:rsidRPr="006E788A">
          <w:rPr>
            <w:rStyle w:val="Hyperlink"/>
            <w:noProof/>
          </w:rPr>
          <w:t>27.attēls. Dzēstie ziņojumi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_Toc110419776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82</w:t>
        </w:r>
        <w:r>
          <w:rPr>
            <w:noProof/>
            <w:webHidden/>
          </w:rPr>
          <w:fldChar w:fldCharType="end"/>
        </w:r>
      </w:hyperlink>
    </w:p>
    <w:p w14:paraId="15A6D2FB" w14:textId="25DB51D6" w:rsidR="00B93481" w:rsidRDefault="00B93481">
      <w:pPr>
        <w:pStyle w:val="TableofFigures"/>
        <w:rPr>
          <w:rFonts w:asciiTheme="minorHAnsi" w:eastAsiaTheme="minorEastAsia" w:hAnsiTheme="minorHAnsi"/>
          <w:noProof/>
          <w:lang w:eastAsia="lv-LV"/>
        </w:rPr>
      </w:pPr>
      <w:hyperlink w:anchor="_Toc110419777" w:history="1">
        <w:r w:rsidRPr="006E788A">
          <w:rPr>
            <w:rStyle w:val="Hyperlink"/>
            <w:noProof/>
          </w:rPr>
          <w:t>28.attēls. Iestāde pieslēgta DIT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_Toc110419777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86</w:t>
        </w:r>
        <w:r>
          <w:rPr>
            <w:noProof/>
            <w:webHidden/>
          </w:rPr>
          <w:fldChar w:fldCharType="end"/>
        </w:r>
      </w:hyperlink>
    </w:p>
    <w:p w14:paraId="3BF8B377" w14:textId="52AD550A" w:rsidR="00B93481" w:rsidRDefault="00B93481">
      <w:pPr>
        <w:pStyle w:val="TableofFigures"/>
        <w:rPr>
          <w:rFonts w:asciiTheme="minorHAnsi" w:eastAsiaTheme="minorEastAsia" w:hAnsiTheme="minorHAnsi"/>
          <w:noProof/>
          <w:lang w:eastAsia="lv-LV"/>
        </w:rPr>
      </w:pPr>
      <w:hyperlink w:anchor="_Toc110419778" w:history="1">
        <w:r w:rsidRPr="006E788A">
          <w:rPr>
            <w:rStyle w:val="Hyperlink"/>
            <w:noProof/>
          </w:rPr>
          <w:t>29.attēls. DIK kanāla izmantošanas shēma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_Toc110419778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86</w:t>
        </w:r>
        <w:r>
          <w:rPr>
            <w:noProof/>
            <w:webHidden/>
          </w:rPr>
          <w:fldChar w:fldCharType="end"/>
        </w:r>
      </w:hyperlink>
    </w:p>
    <w:p w14:paraId="4F09A343" w14:textId="21F72C27" w:rsidR="00B93481" w:rsidRDefault="00B93481">
      <w:pPr>
        <w:pStyle w:val="TableofFigures"/>
        <w:rPr>
          <w:rFonts w:asciiTheme="minorHAnsi" w:eastAsiaTheme="minorEastAsia" w:hAnsiTheme="minorHAnsi"/>
          <w:noProof/>
          <w:lang w:eastAsia="lv-LV"/>
        </w:rPr>
      </w:pPr>
      <w:hyperlink w:anchor="_Toc110419779" w:history="1">
        <w:r w:rsidRPr="006E788A">
          <w:rPr>
            <w:rStyle w:val="Hyperlink"/>
            <w:noProof/>
          </w:rPr>
          <w:t>30.attēls. DIK kanāla izmantošanas shēma, par ziņojumu atjaunošanu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_Toc110419779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88</w:t>
        </w:r>
        <w:r>
          <w:rPr>
            <w:noProof/>
            <w:webHidden/>
          </w:rPr>
          <w:fldChar w:fldCharType="end"/>
        </w:r>
      </w:hyperlink>
    </w:p>
    <w:p w14:paraId="3FC922AC" w14:textId="509033D1" w:rsidR="00B93481" w:rsidRDefault="00B93481">
      <w:pPr>
        <w:pStyle w:val="TableofFigures"/>
        <w:rPr>
          <w:rFonts w:asciiTheme="minorHAnsi" w:eastAsiaTheme="minorEastAsia" w:hAnsiTheme="minorHAnsi"/>
          <w:noProof/>
          <w:lang w:eastAsia="lv-LV"/>
        </w:rPr>
      </w:pPr>
      <w:hyperlink w:anchor="_Toc110419780" w:history="1">
        <w:r w:rsidRPr="006E788A">
          <w:rPr>
            <w:rStyle w:val="Hyperlink"/>
            <w:noProof/>
          </w:rPr>
          <w:t>31.attēls. FileZilla FTP kanāla konfigurācija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_Toc110419780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104</w:t>
        </w:r>
        <w:r>
          <w:rPr>
            <w:noProof/>
            <w:webHidden/>
          </w:rPr>
          <w:fldChar w:fldCharType="end"/>
        </w:r>
      </w:hyperlink>
    </w:p>
    <w:p w14:paraId="2243F874" w14:textId="4DDC7DAF" w:rsidR="00B93481" w:rsidRDefault="00B93481">
      <w:pPr>
        <w:pStyle w:val="TableofFigures"/>
        <w:rPr>
          <w:rFonts w:asciiTheme="minorHAnsi" w:eastAsiaTheme="minorEastAsia" w:hAnsiTheme="minorHAnsi"/>
          <w:noProof/>
          <w:lang w:eastAsia="lv-LV"/>
        </w:rPr>
      </w:pPr>
      <w:hyperlink w:anchor="_Toc110419781" w:history="1">
        <w:r w:rsidRPr="006E788A">
          <w:rPr>
            <w:rStyle w:val="Hyperlink"/>
            <w:noProof/>
          </w:rPr>
          <w:t>32.attēls. Piemēru palaišanas saskarne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_Toc110419781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108</w:t>
        </w:r>
        <w:r>
          <w:rPr>
            <w:noProof/>
            <w:webHidden/>
          </w:rPr>
          <w:fldChar w:fldCharType="end"/>
        </w:r>
      </w:hyperlink>
    </w:p>
    <w:p w14:paraId="249F370F" w14:textId="05DAEDF5" w:rsidR="00B93481" w:rsidRDefault="00B93481">
      <w:pPr>
        <w:pStyle w:val="TableofFigures"/>
        <w:rPr>
          <w:rFonts w:asciiTheme="minorHAnsi" w:eastAsiaTheme="minorEastAsia" w:hAnsiTheme="minorHAnsi"/>
          <w:noProof/>
          <w:lang w:eastAsia="lv-LV"/>
        </w:rPr>
      </w:pPr>
      <w:hyperlink w:anchor="_Toc110419782" w:history="1">
        <w:r w:rsidRPr="006E788A">
          <w:rPr>
            <w:rStyle w:val="Hyperlink"/>
            <w:noProof/>
          </w:rPr>
          <w:t>33.attēls. Projekta struktūra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_Toc110419782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109</w:t>
        </w:r>
        <w:r>
          <w:rPr>
            <w:noProof/>
            <w:webHidden/>
          </w:rPr>
          <w:fldChar w:fldCharType="end"/>
        </w:r>
      </w:hyperlink>
    </w:p>
    <w:p w14:paraId="0B1007C7" w14:textId="74CC1FDD" w:rsidR="00B93481" w:rsidRDefault="00B93481">
      <w:pPr>
        <w:pStyle w:val="TableofFigures"/>
        <w:rPr>
          <w:rFonts w:asciiTheme="minorHAnsi" w:eastAsiaTheme="minorEastAsia" w:hAnsiTheme="minorHAnsi"/>
          <w:noProof/>
          <w:lang w:eastAsia="lv-LV"/>
        </w:rPr>
      </w:pPr>
      <w:hyperlink w:anchor="_Toc110419783" w:history="1">
        <w:r w:rsidRPr="006E788A">
          <w:rPr>
            <w:rStyle w:val="Hyperlink"/>
            <w:noProof/>
          </w:rPr>
          <w:t>34.attēls. Kanāla izveidošana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_Toc110419783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115</w:t>
        </w:r>
        <w:r>
          <w:rPr>
            <w:noProof/>
            <w:webHidden/>
          </w:rPr>
          <w:fldChar w:fldCharType="end"/>
        </w:r>
      </w:hyperlink>
    </w:p>
    <w:p w14:paraId="01072228" w14:textId="35F25307" w:rsidR="00B93481" w:rsidRDefault="00B93481">
      <w:pPr>
        <w:pStyle w:val="TableofFigures"/>
        <w:rPr>
          <w:rFonts w:asciiTheme="minorHAnsi" w:eastAsiaTheme="minorEastAsia" w:hAnsiTheme="minorHAnsi"/>
          <w:noProof/>
          <w:lang w:eastAsia="lv-LV"/>
        </w:rPr>
      </w:pPr>
      <w:hyperlink w:anchor="_Toc110419784" w:history="1">
        <w:r w:rsidRPr="006E788A">
          <w:rPr>
            <w:rStyle w:val="Hyperlink"/>
            <w:noProof/>
          </w:rPr>
          <w:t>35.attēls. Kanāla versijas izveidošana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_Toc110419784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120</w:t>
        </w:r>
        <w:r>
          <w:rPr>
            <w:noProof/>
            <w:webHidden/>
          </w:rPr>
          <w:fldChar w:fldCharType="end"/>
        </w:r>
      </w:hyperlink>
    </w:p>
    <w:p w14:paraId="09B6093D" w14:textId="5B8832D0" w:rsidR="00B93481" w:rsidRDefault="00B93481">
      <w:pPr>
        <w:pStyle w:val="TableofFigures"/>
        <w:rPr>
          <w:rFonts w:asciiTheme="minorHAnsi" w:eastAsiaTheme="minorEastAsia" w:hAnsiTheme="minorHAnsi"/>
          <w:noProof/>
          <w:lang w:eastAsia="lv-LV"/>
        </w:rPr>
      </w:pPr>
      <w:hyperlink w:anchor="_Toc110419785" w:history="1">
        <w:r w:rsidRPr="006E788A">
          <w:rPr>
            <w:rStyle w:val="Hyperlink"/>
            <w:noProof/>
          </w:rPr>
          <w:t>36.attēls. Izveidotais ziņojums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_Toc110419785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125</w:t>
        </w:r>
        <w:r>
          <w:rPr>
            <w:noProof/>
            <w:webHidden/>
          </w:rPr>
          <w:fldChar w:fldCharType="end"/>
        </w:r>
      </w:hyperlink>
    </w:p>
    <w:p w14:paraId="278D1F30" w14:textId="097AFE1F" w:rsidR="00B93481" w:rsidRDefault="00B93481">
      <w:pPr>
        <w:pStyle w:val="TableofFigures"/>
        <w:rPr>
          <w:rFonts w:asciiTheme="minorHAnsi" w:eastAsiaTheme="minorEastAsia" w:hAnsiTheme="minorHAnsi"/>
          <w:noProof/>
          <w:lang w:eastAsia="lv-LV"/>
        </w:rPr>
      </w:pPr>
      <w:hyperlink w:anchor="_Toc110419786" w:history="1">
        <w:r w:rsidRPr="006E788A">
          <w:rPr>
            <w:rStyle w:val="Hyperlink"/>
            <w:noProof/>
          </w:rPr>
          <w:t>37.attēls. Dzēstie ziņojumi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_Toc110419786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127</w:t>
        </w:r>
        <w:r>
          <w:rPr>
            <w:noProof/>
            <w:webHidden/>
          </w:rPr>
          <w:fldChar w:fldCharType="end"/>
        </w:r>
      </w:hyperlink>
    </w:p>
    <w:p w14:paraId="6BF231FD" w14:textId="3189741E" w:rsidR="00B93481" w:rsidRDefault="00B93481">
      <w:pPr>
        <w:pStyle w:val="TableofFigures"/>
        <w:rPr>
          <w:rFonts w:asciiTheme="minorHAnsi" w:eastAsiaTheme="minorEastAsia" w:hAnsiTheme="minorHAnsi"/>
          <w:noProof/>
          <w:lang w:eastAsia="lv-LV"/>
        </w:rPr>
      </w:pPr>
      <w:hyperlink w:anchor="_Toc110419787" w:history="1">
        <w:r w:rsidRPr="006E788A">
          <w:rPr>
            <w:rStyle w:val="Hyperlink"/>
            <w:noProof/>
          </w:rPr>
          <w:t>38.attēls. Iestāde pieslēgta DIT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_Toc110419787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132</w:t>
        </w:r>
        <w:r>
          <w:rPr>
            <w:noProof/>
            <w:webHidden/>
          </w:rPr>
          <w:fldChar w:fldCharType="end"/>
        </w:r>
      </w:hyperlink>
    </w:p>
    <w:p w14:paraId="4574AC49" w14:textId="2E504D81" w:rsidR="00B93481" w:rsidRDefault="00B93481">
      <w:pPr>
        <w:pStyle w:val="TableofFigures"/>
        <w:rPr>
          <w:rFonts w:asciiTheme="minorHAnsi" w:eastAsiaTheme="minorEastAsia" w:hAnsiTheme="minorHAnsi"/>
          <w:noProof/>
          <w:lang w:eastAsia="lv-LV"/>
        </w:rPr>
      </w:pPr>
      <w:hyperlink w:anchor="_Toc110419788" w:history="1">
        <w:r w:rsidRPr="006E788A">
          <w:rPr>
            <w:rStyle w:val="Hyperlink"/>
            <w:noProof/>
          </w:rPr>
          <w:t>39.attēls. DIK kanāla izmantošanas shēma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_Toc110419788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132</w:t>
        </w:r>
        <w:r>
          <w:rPr>
            <w:noProof/>
            <w:webHidden/>
          </w:rPr>
          <w:fldChar w:fldCharType="end"/>
        </w:r>
      </w:hyperlink>
    </w:p>
    <w:p w14:paraId="28024802" w14:textId="283E0C3A" w:rsidR="00B93481" w:rsidRDefault="00B93481">
      <w:pPr>
        <w:pStyle w:val="TableofFigures"/>
        <w:rPr>
          <w:rFonts w:asciiTheme="minorHAnsi" w:eastAsiaTheme="minorEastAsia" w:hAnsiTheme="minorHAnsi"/>
          <w:noProof/>
          <w:lang w:eastAsia="lv-LV"/>
        </w:rPr>
      </w:pPr>
      <w:hyperlink w:anchor="_Toc110419789" w:history="1">
        <w:r w:rsidRPr="006E788A">
          <w:rPr>
            <w:rStyle w:val="Hyperlink"/>
            <w:noProof/>
          </w:rPr>
          <w:t>40.attēls. DIK kanāla izmantošanas shēma, lai atjaunotu ziņojumu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_Toc110419789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135</w:t>
        </w:r>
        <w:r>
          <w:rPr>
            <w:noProof/>
            <w:webHidden/>
          </w:rPr>
          <w:fldChar w:fldCharType="end"/>
        </w:r>
      </w:hyperlink>
    </w:p>
    <w:p w14:paraId="7A91463F" w14:textId="554E4B9F" w:rsidR="00B93481" w:rsidRDefault="00B93481">
      <w:pPr>
        <w:pStyle w:val="TableofFigures"/>
        <w:rPr>
          <w:rFonts w:asciiTheme="minorHAnsi" w:eastAsiaTheme="minorEastAsia" w:hAnsiTheme="minorHAnsi"/>
          <w:noProof/>
          <w:lang w:eastAsia="lv-LV"/>
        </w:rPr>
      </w:pPr>
      <w:hyperlink w:anchor="_Toc110419790" w:history="1">
        <w:r w:rsidRPr="006E788A">
          <w:rPr>
            <w:rStyle w:val="Hyperlink"/>
            <w:noProof/>
          </w:rPr>
          <w:t>41.attēls. Iestāde pieslēgta DIT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_Toc110419790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146</w:t>
        </w:r>
        <w:r>
          <w:rPr>
            <w:noProof/>
            <w:webHidden/>
          </w:rPr>
          <w:fldChar w:fldCharType="end"/>
        </w:r>
      </w:hyperlink>
    </w:p>
    <w:p w14:paraId="3A5D7695" w14:textId="3240D0B4" w:rsidR="007D2574" w:rsidRPr="00A30882" w:rsidRDefault="00693B61" w:rsidP="007D2574">
      <w:pPr>
        <w:pStyle w:val="TableofFigures"/>
        <w:rPr>
          <w:b/>
        </w:rPr>
      </w:pPr>
      <w:r w:rsidRPr="00A30882">
        <w:rPr>
          <w:b/>
        </w:rPr>
        <w:fldChar w:fldCharType="end"/>
      </w:r>
    </w:p>
    <w:p w14:paraId="3A5D7696" w14:textId="77777777" w:rsidR="007D2574" w:rsidRPr="00A30882" w:rsidRDefault="007D2574" w:rsidP="007D2574">
      <w:r w:rsidRPr="00A30882">
        <w:br w:type="page"/>
      </w:r>
    </w:p>
    <w:p w14:paraId="3A5D7697" w14:textId="77777777" w:rsidR="007D2574" w:rsidRPr="00A30882" w:rsidRDefault="007D2574" w:rsidP="007D2574">
      <w:pPr>
        <w:pStyle w:val="Heading1"/>
      </w:pPr>
      <w:bookmarkStart w:id="1" w:name="_Toc110419675"/>
      <w:r w:rsidRPr="00A30882">
        <w:lastRenderedPageBreak/>
        <w:t>Ievads</w:t>
      </w:r>
      <w:bookmarkEnd w:id="1"/>
    </w:p>
    <w:p w14:paraId="2214C909" w14:textId="77F5EA21" w:rsidR="00FA5059" w:rsidRPr="00A30882" w:rsidRDefault="00FA5059" w:rsidP="004A1DE2">
      <w:bookmarkStart w:id="2" w:name="_Dokumenta_nolūks"/>
      <w:bookmarkEnd w:id="2"/>
      <w:r w:rsidRPr="00A30882">
        <w:t xml:space="preserve">Datu </w:t>
      </w:r>
      <w:r w:rsidR="00F818A0" w:rsidRPr="00A30882">
        <w:t>i</w:t>
      </w:r>
      <w:r w:rsidRPr="00A30882">
        <w:t xml:space="preserve">zplatīšanas </w:t>
      </w:r>
      <w:r w:rsidR="00F818A0" w:rsidRPr="00A30882">
        <w:t>t</w:t>
      </w:r>
      <w:r w:rsidRPr="00A30882">
        <w:t xml:space="preserve">īkls (DIT) ir Valsts informācijas sistēmu </w:t>
      </w:r>
      <w:proofErr w:type="spellStart"/>
      <w:r w:rsidRPr="00A30882">
        <w:t>savietotāja</w:t>
      </w:r>
      <w:proofErr w:type="spellEnd"/>
      <w:r w:rsidRPr="00A30882">
        <w:t xml:space="preserve"> (VISS) infrastruktūras elements, kurš nodrošina virtuālo vidi, kurā iestādes var reglamentēt</w:t>
      </w:r>
      <w:r w:rsidR="00C86728" w:rsidRPr="00A30882">
        <w:t>ā veidā veikt</w:t>
      </w:r>
      <w:r w:rsidRPr="00A30882">
        <w:t xml:space="preserve"> </w:t>
      </w:r>
      <w:r w:rsidR="00C86728" w:rsidRPr="00A30882">
        <w:t xml:space="preserve">automātisku </w:t>
      </w:r>
      <w:r w:rsidR="0074622A" w:rsidRPr="00A30882">
        <w:t>komunikāciju</w:t>
      </w:r>
      <w:r w:rsidR="001F03B1" w:rsidRPr="00A30882">
        <w:t xml:space="preserve"> </w:t>
      </w:r>
      <w:r w:rsidRPr="00A30882">
        <w:t>starp to informācijas sistēmām (IS).</w:t>
      </w:r>
    </w:p>
    <w:p w14:paraId="3A5D769E" w14:textId="77777777" w:rsidR="007D2574" w:rsidRPr="00A30882" w:rsidRDefault="007D2574" w:rsidP="007D2574">
      <w:pPr>
        <w:pStyle w:val="Heading2"/>
      </w:pPr>
      <w:bookmarkStart w:id="3" w:name="_Darbības_sfēra"/>
      <w:bookmarkStart w:id="4" w:name="_Toc7415298"/>
      <w:bookmarkStart w:id="5" w:name="_Toc15712927"/>
      <w:bookmarkStart w:id="6" w:name="_Toc109037444"/>
      <w:bookmarkStart w:id="7" w:name="_Toc129433336"/>
      <w:bookmarkStart w:id="8" w:name="_Toc21077437"/>
      <w:bookmarkStart w:id="9" w:name="_Toc28766187"/>
      <w:bookmarkStart w:id="10" w:name="_Toc29354288"/>
      <w:bookmarkStart w:id="11" w:name="_Toc65487057"/>
      <w:bookmarkStart w:id="12" w:name="_Toc190771591"/>
      <w:bookmarkStart w:id="13" w:name="_Toc205267391"/>
      <w:bookmarkStart w:id="14" w:name="_Toc267554916"/>
      <w:bookmarkStart w:id="15" w:name="_Toc273610459"/>
      <w:bookmarkStart w:id="16" w:name="_Toc110419676"/>
      <w:bookmarkEnd w:id="3"/>
      <w:r w:rsidRPr="00A30882">
        <w:t>Darbības sfēra</w:t>
      </w:r>
      <w:bookmarkStart w:id="17" w:name="_Definīcijas_un_saīsinājumi"/>
      <w:bookmarkStart w:id="18" w:name="_Dokumenta_pārskats"/>
      <w:bookmarkEnd w:id="4"/>
      <w:bookmarkEnd w:id="5"/>
      <w:bookmarkEnd w:id="6"/>
      <w:bookmarkEnd w:id="7"/>
      <w:bookmarkEnd w:id="8"/>
      <w:bookmarkEnd w:id="9"/>
      <w:bookmarkEnd w:id="10"/>
      <w:bookmarkEnd w:id="11"/>
      <w:bookmarkEnd w:id="12"/>
      <w:bookmarkEnd w:id="13"/>
      <w:bookmarkEnd w:id="14"/>
      <w:bookmarkEnd w:id="15"/>
      <w:bookmarkEnd w:id="16"/>
      <w:bookmarkEnd w:id="17"/>
      <w:bookmarkEnd w:id="18"/>
    </w:p>
    <w:p w14:paraId="54FF33E1" w14:textId="4CDC2CBF" w:rsidR="002557D2" w:rsidRPr="00A30882" w:rsidRDefault="001D350B" w:rsidP="007D2574">
      <w:r w:rsidRPr="00A30882">
        <w:t xml:space="preserve">Dokuments ir izmantojams </w:t>
      </w:r>
      <w:r w:rsidR="004A1DE2" w:rsidRPr="00A30882">
        <w:t xml:space="preserve">DIT risinājuma </w:t>
      </w:r>
      <w:r w:rsidR="002557D2" w:rsidRPr="00A30882">
        <w:t xml:space="preserve">integrācijai ar citām informācijas </w:t>
      </w:r>
      <w:r w:rsidR="00F41DFC" w:rsidRPr="00A30882">
        <w:t>sistēmām</w:t>
      </w:r>
      <w:r w:rsidR="002557D2" w:rsidRPr="00A30882">
        <w:t>.</w:t>
      </w:r>
    </w:p>
    <w:p w14:paraId="0F281088" w14:textId="78587DE6" w:rsidR="005D0C10" w:rsidRPr="00A30882" w:rsidRDefault="005D0C10" w:rsidP="007D2574">
      <w:r w:rsidRPr="00A30882">
        <w:t>Dokumentā aprakstīti</w:t>
      </w:r>
      <w:r w:rsidR="001D47DA" w:rsidRPr="00A30882">
        <w:t>e</w:t>
      </w:r>
      <w:r w:rsidRPr="00A30882">
        <w:t xml:space="preserve"> piemēri ir izstrādāti ar mērķi demonstrēt </w:t>
      </w:r>
      <w:proofErr w:type="spellStart"/>
      <w:r w:rsidRPr="00A30882">
        <w:t>pamatrisinājuma</w:t>
      </w:r>
      <w:proofErr w:type="spellEnd"/>
      <w:r w:rsidRPr="00A30882">
        <w:t xml:space="preserve"> funkcionalitāti un tie nevar</w:t>
      </w:r>
      <w:r w:rsidR="001D47DA" w:rsidRPr="00A30882">
        <w:t xml:space="preserve"> tikt</w:t>
      </w:r>
      <w:r w:rsidRPr="00A30882">
        <w:t xml:space="preserve"> izmantoti bez izmainām reāl</w:t>
      </w:r>
      <w:r w:rsidR="001D47DA" w:rsidRPr="00A30882">
        <w:t>ā</w:t>
      </w:r>
      <w:r w:rsidRPr="00A30882">
        <w:t xml:space="preserve"> pielietojumā.</w:t>
      </w:r>
    </w:p>
    <w:p w14:paraId="3A5D76A0" w14:textId="77777777" w:rsidR="007D2574" w:rsidRPr="00A30882" w:rsidRDefault="007D2574" w:rsidP="007D2574">
      <w:pPr>
        <w:pStyle w:val="Heading2"/>
      </w:pPr>
      <w:bookmarkStart w:id="19" w:name="_Toc258678450"/>
      <w:bookmarkStart w:id="20" w:name="_Toc267554917"/>
      <w:bookmarkStart w:id="21" w:name="_Toc273610460"/>
      <w:bookmarkStart w:id="22" w:name="_Toc28766189"/>
      <w:bookmarkStart w:id="23" w:name="_Toc29354290"/>
      <w:bookmarkStart w:id="24" w:name="_Toc65487059"/>
      <w:bookmarkStart w:id="25" w:name="_Toc109037448"/>
      <w:bookmarkStart w:id="26" w:name="_Toc120962891"/>
      <w:bookmarkStart w:id="27" w:name="_Toc129433338"/>
      <w:bookmarkStart w:id="28" w:name="_Toc190771593"/>
      <w:bookmarkStart w:id="29" w:name="_Toc205267393"/>
      <w:bookmarkStart w:id="30" w:name="_Toc110419677"/>
      <w:r w:rsidRPr="00A30882">
        <w:t>Termini un pieņemtie apzīmējumi</w:t>
      </w:r>
      <w:bookmarkEnd w:id="19"/>
      <w:bookmarkEnd w:id="20"/>
      <w:bookmarkEnd w:id="21"/>
      <w:bookmarkEnd w:id="30"/>
    </w:p>
    <w:p w14:paraId="3A5D76A1" w14:textId="288C0422" w:rsidR="001D350B" w:rsidRPr="00A30882" w:rsidRDefault="000B3526" w:rsidP="007D2574">
      <w:r w:rsidRPr="00A30882">
        <w:t>Apzīmējumu un terminu vārdnīca pieejama dokumentā</w:t>
      </w:r>
      <w:r w:rsidR="002557D2" w:rsidRPr="00A30882">
        <w:t xml:space="preserve"> </w:t>
      </w:r>
      <w:r w:rsidR="002557D2" w:rsidRPr="00A30882">
        <w:fldChar w:fldCharType="begin"/>
      </w:r>
      <w:r w:rsidR="002557D2" w:rsidRPr="00A30882">
        <w:instrText xml:space="preserve"> REF _Ref325726616 \r \h </w:instrText>
      </w:r>
      <w:r w:rsidR="00704BD2" w:rsidRPr="00A30882">
        <w:instrText xml:space="preserve"> \* MERGEFORMAT </w:instrText>
      </w:r>
      <w:r w:rsidR="002557D2" w:rsidRPr="00A30882">
        <w:fldChar w:fldCharType="separate"/>
      </w:r>
      <w:r w:rsidR="00B93481">
        <w:t>[1]</w:t>
      </w:r>
      <w:r w:rsidR="002557D2" w:rsidRPr="00A30882">
        <w:fldChar w:fldCharType="end"/>
      </w:r>
      <w:r w:rsidR="00586BDF" w:rsidRPr="00A30882">
        <w:t>.</w:t>
      </w:r>
    </w:p>
    <w:p w14:paraId="3A5D76A2" w14:textId="77777777" w:rsidR="007D2574" w:rsidRPr="00A30882" w:rsidRDefault="00C33C2D" w:rsidP="007D2574">
      <w:pPr>
        <w:pStyle w:val="Heading2"/>
      </w:pPr>
      <w:bookmarkStart w:id="31" w:name="_Toc188673235"/>
      <w:bookmarkStart w:id="32" w:name="_Toc189286728"/>
      <w:bookmarkStart w:id="33" w:name="_Toc129433339"/>
      <w:bookmarkStart w:id="34" w:name="_Toc190771594"/>
      <w:bookmarkStart w:id="35" w:name="_Toc205267394"/>
      <w:bookmarkStart w:id="36" w:name="_Toc110419678"/>
      <w:bookmarkEnd w:id="22"/>
      <w:bookmarkEnd w:id="23"/>
      <w:bookmarkEnd w:id="24"/>
      <w:bookmarkEnd w:id="25"/>
      <w:bookmarkEnd w:id="26"/>
      <w:bookmarkEnd w:id="27"/>
      <w:bookmarkEnd w:id="28"/>
      <w:bookmarkEnd w:id="29"/>
      <w:bookmarkEnd w:id="31"/>
      <w:bookmarkEnd w:id="32"/>
      <w:r w:rsidRPr="00A30882">
        <w:t>Saistītie dokumenti</w:t>
      </w:r>
      <w:bookmarkEnd w:id="36"/>
    </w:p>
    <w:p w14:paraId="3A5D76A3" w14:textId="77777777" w:rsidR="007D2574" w:rsidRPr="00A30882" w:rsidRDefault="007D2574" w:rsidP="007D2574">
      <w:r w:rsidRPr="00A30882">
        <w:t>Dokuments ir izstrādāts, balstoties uz šādiem dokumentiem:</w:t>
      </w:r>
    </w:p>
    <w:p w14:paraId="4EFC2916" w14:textId="7470E147" w:rsidR="007009D9" w:rsidRPr="00A30882" w:rsidRDefault="007009D9" w:rsidP="007009D9">
      <w:pPr>
        <w:pStyle w:val="Atsauce"/>
      </w:pPr>
      <w:bookmarkStart w:id="37" w:name="_Ref316998965"/>
      <w:r w:rsidRPr="00A30882">
        <w:t xml:space="preserve">"Valsts informācijas sistēmu </w:t>
      </w:r>
      <w:proofErr w:type="spellStart"/>
      <w:r w:rsidRPr="00A30882">
        <w:t>savietotāju</w:t>
      </w:r>
      <w:proofErr w:type="spellEnd"/>
      <w:r w:rsidRPr="00A30882">
        <w:t xml:space="preserve"> (VISS) un Vienotā valsts un pašvaldību pakalpojumu portāla www.latvija.lv pilnveidošana un uzturēšana". </w:t>
      </w:r>
      <w:r w:rsidR="002557D2" w:rsidRPr="00A30882">
        <w:t xml:space="preserve">VISS infrastruktūra. Programmatūras projektējuma apraksts </w:t>
      </w:r>
      <w:r w:rsidRPr="00A30882">
        <w:t>VRAA-13_7_17_41-VISS_2016-VISS_INFR-PPA</w:t>
      </w:r>
      <w:r w:rsidR="002557D2" w:rsidRPr="00A30882">
        <w:t>.</w:t>
      </w:r>
      <w:bookmarkStart w:id="38" w:name="_Ref493769779"/>
      <w:bookmarkStart w:id="39" w:name="_Ref459284628"/>
      <w:bookmarkStart w:id="40" w:name="_Ref311714107"/>
      <w:bookmarkStart w:id="41" w:name="_Ref325726616"/>
      <w:bookmarkStart w:id="42" w:name="_Ref312767509"/>
      <w:bookmarkEnd w:id="37"/>
    </w:p>
    <w:p w14:paraId="3A5D76A8" w14:textId="0628D5AD" w:rsidR="00EE18D0" w:rsidRPr="00A30882" w:rsidRDefault="007009D9" w:rsidP="007009D9">
      <w:pPr>
        <w:pStyle w:val="Atsauce"/>
      </w:pPr>
      <w:r w:rsidRPr="00A30882">
        <w:t xml:space="preserve">"Valsts informācijas sistēmu </w:t>
      </w:r>
      <w:proofErr w:type="spellStart"/>
      <w:r w:rsidRPr="00A30882">
        <w:t>savietotāju</w:t>
      </w:r>
      <w:proofErr w:type="spellEnd"/>
      <w:r w:rsidRPr="00A30882">
        <w:t xml:space="preserve"> (VISS) un Vienotā valsts un pašvaldību pakalpojumu portāla www.latvija.lv pilnveidošana un uzturēšana". Terminu un saīsinājumu indekss. VRAA-13_7_17_41-VISS_2016-TSI.</w:t>
      </w:r>
      <w:bookmarkEnd w:id="38"/>
      <w:bookmarkEnd w:id="39"/>
      <w:bookmarkEnd w:id="40"/>
      <w:bookmarkEnd w:id="41"/>
    </w:p>
    <w:p w14:paraId="3A5D76AB" w14:textId="77777777" w:rsidR="007D2574" w:rsidRPr="00A30882" w:rsidRDefault="007D2574" w:rsidP="007D2574">
      <w:pPr>
        <w:pStyle w:val="Heading2"/>
      </w:pPr>
      <w:bookmarkStart w:id="43" w:name="_Toc258678454"/>
      <w:bookmarkStart w:id="44" w:name="_Toc267554921"/>
      <w:bookmarkStart w:id="45" w:name="_Toc273610464"/>
      <w:bookmarkStart w:id="46" w:name="_Toc110419679"/>
      <w:bookmarkEnd w:id="33"/>
      <w:bookmarkEnd w:id="34"/>
      <w:bookmarkEnd w:id="35"/>
      <w:bookmarkEnd w:id="42"/>
      <w:r w:rsidRPr="00A30882">
        <w:t>Dokumenta pārskats</w:t>
      </w:r>
      <w:bookmarkEnd w:id="43"/>
      <w:bookmarkEnd w:id="44"/>
      <w:bookmarkEnd w:id="45"/>
      <w:bookmarkEnd w:id="46"/>
    </w:p>
    <w:p w14:paraId="3A5D76AC" w14:textId="3AA0DDFF" w:rsidR="007D2574" w:rsidRPr="00A30882" w:rsidRDefault="007D2574" w:rsidP="007D2574">
      <w:r w:rsidRPr="00A30882">
        <w:t>Dokument</w:t>
      </w:r>
      <w:r w:rsidR="007009D9" w:rsidRPr="00A30882">
        <w:t xml:space="preserve">u veido šādi </w:t>
      </w:r>
      <w:r w:rsidRPr="00A30882">
        <w:t>nodalījumi:</w:t>
      </w:r>
    </w:p>
    <w:p w14:paraId="3A5D76AD" w14:textId="239AC0AD" w:rsidR="007D2574" w:rsidRPr="00A30882" w:rsidRDefault="0022099A" w:rsidP="0022099A">
      <w:pPr>
        <w:pStyle w:val="ListBullet"/>
      </w:pPr>
      <w:r w:rsidRPr="00A30882">
        <w:t xml:space="preserve">Dokumenta ievads </w:t>
      </w:r>
      <w:r w:rsidR="00B07735" w:rsidRPr="00A30882">
        <w:t>–</w:t>
      </w:r>
      <w:r w:rsidRPr="00A30882">
        <w:t xml:space="preserve"> aprakstīts dokumenta nolūks, termini un pieņemtie apzīmējumi, kā arī norādīta saistība ar citiem dokumentiem un materiāliem;</w:t>
      </w:r>
    </w:p>
    <w:p w14:paraId="3A5D76AE" w14:textId="6D5FED7C" w:rsidR="007D2574" w:rsidRPr="00A30882" w:rsidRDefault="0022099A" w:rsidP="007D2574">
      <w:pPr>
        <w:pStyle w:val="ListBullet"/>
      </w:pPr>
      <w:r w:rsidRPr="00A30882">
        <w:t>Vispārīgs apraksts – sniedz ieskatu par risinājumu</w:t>
      </w:r>
      <w:r w:rsidR="00573DF1" w:rsidRPr="00A30882">
        <w:t xml:space="preserve"> </w:t>
      </w:r>
      <w:r w:rsidRPr="00A30882">
        <w:t>funkcionalitāt</w:t>
      </w:r>
      <w:r w:rsidR="00573DF1" w:rsidRPr="00A30882">
        <w:t>es izmantošanu</w:t>
      </w:r>
      <w:r w:rsidR="00281ACD" w:rsidRPr="00A30882">
        <w:t>.</w:t>
      </w:r>
    </w:p>
    <w:p w14:paraId="57025F71" w14:textId="06F7A67F" w:rsidR="007009D9" w:rsidRPr="00A30882" w:rsidRDefault="007009D9" w:rsidP="007D2574">
      <w:pPr>
        <w:pStyle w:val="ListBullet"/>
      </w:pPr>
      <w:r w:rsidRPr="00A30882">
        <w:t>.Net</w:t>
      </w:r>
      <w:r w:rsidR="003E17F2" w:rsidRPr="00A30882">
        <w:t xml:space="preserve"> – sniedz informāciju par .NET projekta izveidošanu un piemēriem.</w:t>
      </w:r>
    </w:p>
    <w:p w14:paraId="0069417E" w14:textId="67C92FE6" w:rsidR="007009D9" w:rsidRPr="00A30882" w:rsidRDefault="007009D9" w:rsidP="003E17F2">
      <w:pPr>
        <w:pStyle w:val="ListBullet"/>
      </w:pPr>
      <w:r w:rsidRPr="00A30882">
        <w:t>Java</w:t>
      </w:r>
      <w:r w:rsidR="003E17F2" w:rsidRPr="00A30882">
        <w:t xml:space="preserve"> – sniedz informāciju par Java projekta izveidošanu un piemēriem.</w:t>
      </w:r>
    </w:p>
    <w:p w14:paraId="684DA0CF" w14:textId="74745D3F" w:rsidR="007009D9" w:rsidRPr="00A30882" w:rsidRDefault="007009D9" w:rsidP="003E17F2">
      <w:pPr>
        <w:pStyle w:val="ListBullet"/>
      </w:pPr>
      <w:r w:rsidRPr="00A30882">
        <w:t xml:space="preserve">PHP </w:t>
      </w:r>
      <w:r w:rsidR="003E17F2" w:rsidRPr="00A30882">
        <w:t>– sniedz informāciju par PHP projekta izveidošanu un piemēriem.</w:t>
      </w:r>
    </w:p>
    <w:p w14:paraId="3A5D76B9" w14:textId="77777777" w:rsidR="007D2574" w:rsidRPr="00A30882" w:rsidRDefault="007D2574" w:rsidP="00C33C2D">
      <w:pPr>
        <w:pStyle w:val="Heading1"/>
        <w:rPr>
          <w:rStyle w:val="BookTitle"/>
          <w:b/>
          <w:bCs/>
          <w:smallCaps w:val="0"/>
          <w:spacing w:val="0"/>
        </w:rPr>
      </w:pPr>
      <w:bookmarkStart w:id="47" w:name="_Toc273610465"/>
      <w:bookmarkStart w:id="48" w:name="_Toc110419680"/>
      <w:r w:rsidRPr="00A30882">
        <w:rPr>
          <w:rStyle w:val="BookTitle"/>
          <w:b/>
          <w:bCs/>
          <w:smallCaps w:val="0"/>
          <w:spacing w:val="0"/>
        </w:rPr>
        <w:lastRenderedPageBreak/>
        <w:t>Vispārējais apraksts</w:t>
      </w:r>
      <w:bookmarkEnd w:id="47"/>
      <w:bookmarkEnd w:id="48"/>
    </w:p>
    <w:p w14:paraId="4300A448" w14:textId="77777777" w:rsidR="009A3805" w:rsidRPr="00A30882" w:rsidRDefault="009A3805" w:rsidP="009A3805">
      <w:r w:rsidRPr="00A30882">
        <w:t>Informācijas apmaiņa notiek, izmantojot kanālus, kur katrs kanāls nodrošina ziņojumu pārsūtīšanu no viena īpašnieka vairākiem dalībniekiem (DIK kanāls) vai no vairākiem dalībniekiem vienam īpašniekam (DSK kanāls):</w:t>
      </w:r>
    </w:p>
    <w:p w14:paraId="0AAB4317" w14:textId="4F836680" w:rsidR="009A3805" w:rsidRPr="00A30882" w:rsidRDefault="009A3805" w:rsidP="009A3805">
      <w:pPr>
        <w:pStyle w:val="ListBullet"/>
      </w:pPr>
      <w:r w:rsidRPr="00A30882">
        <w:t>Datu izplatīšanas kanāls, skat</w:t>
      </w:r>
      <w:r w:rsidR="003E17F2" w:rsidRPr="00A30882">
        <w:t>.</w:t>
      </w:r>
      <w:r w:rsidRPr="00A30882">
        <w:t xml:space="preserve"> </w:t>
      </w:r>
      <w:r w:rsidRPr="00A30882">
        <w:fldChar w:fldCharType="begin"/>
      </w:r>
      <w:r w:rsidRPr="00A30882">
        <w:instrText xml:space="preserve"> REF _Ref334031310 \h </w:instrText>
      </w:r>
      <w:r w:rsidRPr="00A30882">
        <w:fldChar w:fldCharType="separate"/>
      </w:r>
      <w:r w:rsidR="00B93481" w:rsidRPr="00A30882">
        <w:rPr>
          <w:rStyle w:val="PicturecaptionChar"/>
          <w:noProof/>
        </w:rPr>
        <w:t>1</w:t>
      </w:r>
      <w:r w:rsidRPr="00A30882">
        <w:fldChar w:fldCharType="end"/>
      </w:r>
      <w:r w:rsidR="00F818A0" w:rsidRPr="00A30882">
        <w:t>.</w:t>
      </w:r>
      <w:r w:rsidRPr="00A30882">
        <w:t>attēlā. Kanāls, pa kuru ziņojumi plūst no viena sūtītāja, kas ir kanāla īpašnieks, vairākiem saņēmējiem, kas ir kanāla dalībnieki.</w:t>
      </w:r>
    </w:p>
    <w:p w14:paraId="45811C68" w14:textId="12211B69" w:rsidR="008C5C04" w:rsidRPr="00A30882" w:rsidRDefault="00F818A0" w:rsidP="008C5C04">
      <w:pPr>
        <w:pStyle w:val="Pictureposition"/>
      </w:pPr>
      <w:r w:rsidRPr="00A30882">
        <w:object w:dxaOrig="10789" w:dyaOrig="6424" w14:anchorId="3D6BD1A3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24.1pt;height:249.7pt" o:ole="">
            <v:imagedata r:id="rId18" o:title=""/>
          </v:shape>
          <o:OLEObject Type="Embed" ProgID="Visio.Drawing.11" ShapeID="_x0000_i1025" DrawAspect="Content" ObjectID="_1721032444" r:id="rId19"/>
        </w:object>
      </w:r>
    </w:p>
    <w:p w14:paraId="2190FEE9" w14:textId="47D7A945" w:rsidR="009A3805" w:rsidRPr="00A30882" w:rsidRDefault="0074622A" w:rsidP="008C5C04">
      <w:pPr>
        <w:pStyle w:val="Picturecaption"/>
      </w:pPr>
      <w:r w:rsidRPr="00A30882">
        <w:rPr>
          <w:rStyle w:val="PicturecaptionChar"/>
          <w:b/>
        </w:rPr>
        <w:fldChar w:fldCharType="begin"/>
      </w:r>
      <w:r w:rsidRPr="00A30882">
        <w:rPr>
          <w:rStyle w:val="PicturecaptionChar"/>
          <w:b/>
        </w:rPr>
        <w:instrText xml:space="preserve"> SEQ Attēls \* ARABIC </w:instrText>
      </w:r>
      <w:r w:rsidRPr="00A30882">
        <w:rPr>
          <w:rStyle w:val="PicturecaptionChar"/>
          <w:b/>
        </w:rPr>
        <w:fldChar w:fldCharType="separate"/>
      </w:r>
      <w:bookmarkStart w:id="49" w:name="_Ref334031310"/>
      <w:bookmarkStart w:id="50" w:name="_Toc110419750"/>
      <w:r w:rsidR="00B93481">
        <w:rPr>
          <w:rStyle w:val="PicturecaptionChar"/>
          <w:b/>
          <w:noProof/>
        </w:rPr>
        <w:t>1</w:t>
      </w:r>
      <w:bookmarkEnd w:id="49"/>
      <w:r w:rsidRPr="00A30882">
        <w:rPr>
          <w:rStyle w:val="PicturecaptionChar"/>
          <w:b/>
        </w:rPr>
        <w:fldChar w:fldCharType="end"/>
      </w:r>
      <w:r w:rsidR="009A3805" w:rsidRPr="00A30882">
        <w:rPr>
          <w:rStyle w:val="PicturecaptionChar"/>
          <w:b/>
        </w:rPr>
        <w:t>.attēls. Datu izplatīšanas kanāls (DIK)</w:t>
      </w:r>
      <w:bookmarkEnd w:id="50"/>
    </w:p>
    <w:p w14:paraId="528FE997" w14:textId="77777777" w:rsidR="009A3805" w:rsidRPr="00A30882" w:rsidRDefault="009A3805" w:rsidP="009A3805">
      <w:pPr>
        <w:pStyle w:val="ListBullet"/>
      </w:pPr>
      <w:r w:rsidRPr="00A30882">
        <w:t>Datu savākšanas kanāls. Kanāls, pa kuru ziņojumi plūst no vairākiem sūtītājiem, kas ir kanāla dalībnieki, vienam saņēmējam – kanāla īpašniekam.</w:t>
      </w:r>
    </w:p>
    <w:p w14:paraId="7601217D" w14:textId="1C4AC5D5" w:rsidR="009A3805" w:rsidRPr="00A30882" w:rsidRDefault="00F818A0" w:rsidP="009A3805">
      <w:pPr>
        <w:pStyle w:val="Pictureposition"/>
      </w:pPr>
      <w:r w:rsidRPr="00A30882">
        <w:object w:dxaOrig="10733" w:dyaOrig="6424" w14:anchorId="6C563A1F">
          <v:shape id="_x0000_i1026" type="#_x0000_t75" style="width:412.85pt;height:249.7pt" o:ole="">
            <v:imagedata r:id="rId20" o:title=""/>
          </v:shape>
          <o:OLEObject Type="Embed" ProgID="Visio.Drawing.11" ShapeID="_x0000_i1026" DrawAspect="Content" ObjectID="_1721032445" r:id="rId21"/>
        </w:object>
      </w:r>
    </w:p>
    <w:p w14:paraId="246EBE3C" w14:textId="2B025F79" w:rsidR="009A3805" w:rsidRPr="00A30882" w:rsidRDefault="008C1677" w:rsidP="009A3805">
      <w:pPr>
        <w:pStyle w:val="Picturecaption"/>
      </w:pPr>
      <w:fldSimple w:instr=" SEQ Attēls \* ARABIC ">
        <w:bookmarkStart w:id="51" w:name="_Toc110419751"/>
        <w:r w:rsidR="00B93481">
          <w:rPr>
            <w:noProof/>
          </w:rPr>
          <w:t>2</w:t>
        </w:r>
      </w:fldSimple>
      <w:r w:rsidR="008C5C04" w:rsidRPr="00A30882">
        <w:t>.</w:t>
      </w:r>
      <w:r w:rsidR="009A3805" w:rsidRPr="00A30882">
        <w:t>attēls. Datu savākšanas kanāls (DSK)</w:t>
      </w:r>
      <w:bookmarkEnd w:id="51"/>
    </w:p>
    <w:p w14:paraId="4784C702" w14:textId="5A8FF74F" w:rsidR="009A3805" w:rsidRPr="00A30882" w:rsidRDefault="00F450D1" w:rsidP="009A3805">
      <w:r w:rsidRPr="00A30882">
        <w:lastRenderedPageBreak/>
        <w:t>Katram</w:t>
      </w:r>
      <w:r w:rsidR="009A3805" w:rsidRPr="00A30882">
        <w:t xml:space="preserve"> kanālam ir reglamentēts, kāda tipa ziņojumus pa to var sūtīt. Katrs kanāls nodrošina Biznesa ziņojumu vai Transakcijas ziņojum</w:t>
      </w:r>
      <w:r w:rsidR="00411777" w:rsidRPr="00A30882">
        <w:t>u sūtīšanu.</w:t>
      </w:r>
    </w:p>
    <w:p w14:paraId="33797CC5" w14:textId="535734B0" w:rsidR="00411777" w:rsidRPr="00A30882" w:rsidRDefault="009A3805" w:rsidP="00411777">
      <w:pPr>
        <w:pStyle w:val="Heading2"/>
      </w:pPr>
      <w:bookmarkStart w:id="52" w:name="_Toc110419681"/>
      <w:r w:rsidRPr="00A30882">
        <w:t>Biznesa ziņojums</w:t>
      </w:r>
      <w:bookmarkEnd w:id="52"/>
    </w:p>
    <w:p w14:paraId="4BD36EF1" w14:textId="525D4194" w:rsidR="009A3805" w:rsidRPr="00A30882" w:rsidRDefault="00411777" w:rsidP="00411777">
      <w:r w:rsidRPr="00A30882">
        <w:t xml:space="preserve">Biznesa ziņojums </w:t>
      </w:r>
      <w:r w:rsidR="000E4A94" w:rsidRPr="00A30882">
        <w:t>–</w:t>
      </w:r>
      <w:r w:rsidRPr="00A30882">
        <w:t xml:space="preserve"> p</w:t>
      </w:r>
      <w:r w:rsidR="009A3805" w:rsidRPr="00A30882">
        <w:t xml:space="preserve">arasts ziņojums, kas nesaistās ar citiem ziņojumiem kanāla ietvaros. </w:t>
      </w:r>
    </w:p>
    <w:p w14:paraId="6A63BD04" w14:textId="07416050" w:rsidR="00411777" w:rsidRPr="00A30882" w:rsidRDefault="00411777" w:rsidP="00411777">
      <w:pPr>
        <w:pStyle w:val="Heading2"/>
      </w:pPr>
      <w:bookmarkStart w:id="53" w:name="_Toc110419682"/>
      <w:r w:rsidRPr="00A30882">
        <w:t>Transakcijas ziņojums</w:t>
      </w:r>
      <w:bookmarkEnd w:id="53"/>
    </w:p>
    <w:p w14:paraId="47DD7BCC" w14:textId="77777777" w:rsidR="00411777" w:rsidRPr="00A30882" w:rsidRDefault="00411777" w:rsidP="00411777">
      <w:r w:rsidRPr="00A30882">
        <w:t>Transakcijas ziņojums – s</w:t>
      </w:r>
      <w:r w:rsidR="009A3805" w:rsidRPr="00A30882">
        <w:t>tandarta</w:t>
      </w:r>
      <w:r w:rsidRPr="00A30882">
        <w:t xml:space="preserve"> </w:t>
      </w:r>
      <w:r w:rsidR="009A3805" w:rsidRPr="00A30882">
        <w:t>(klasificētā) sakārtota operāciju kopa, kas tiek pielietota noteiktam datu masīvam tā aktualizācijai</w:t>
      </w:r>
      <w:r w:rsidRPr="00A30882">
        <w:t xml:space="preserve"> (replikācijai)</w:t>
      </w:r>
      <w:r w:rsidR="009A3805" w:rsidRPr="00A30882">
        <w:t>. Katrs transakcijas ziņojuma ieraksts parasti satur DML (</w:t>
      </w:r>
      <w:proofErr w:type="spellStart"/>
      <w:r w:rsidR="009A3805" w:rsidRPr="00A30882">
        <w:rPr>
          <w:i/>
        </w:rPr>
        <w:t>Data</w:t>
      </w:r>
      <w:proofErr w:type="spellEnd"/>
      <w:r w:rsidR="009A3805" w:rsidRPr="00A30882">
        <w:rPr>
          <w:i/>
        </w:rPr>
        <w:t xml:space="preserve"> </w:t>
      </w:r>
      <w:proofErr w:type="spellStart"/>
      <w:r w:rsidR="009A3805" w:rsidRPr="00A30882">
        <w:rPr>
          <w:i/>
        </w:rPr>
        <w:t>manipulation</w:t>
      </w:r>
      <w:proofErr w:type="spellEnd"/>
      <w:r w:rsidR="009A3805" w:rsidRPr="00A30882">
        <w:rPr>
          <w:i/>
        </w:rPr>
        <w:t xml:space="preserve"> </w:t>
      </w:r>
      <w:proofErr w:type="spellStart"/>
      <w:r w:rsidR="009A3805" w:rsidRPr="00A30882">
        <w:rPr>
          <w:i/>
        </w:rPr>
        <w:t>language</w:t>
      </w:r>
      <w:proofErr w:type="spellEnd"/>
      <w:r w:rsidR="009A3805" w:rsidRPr="00A30882">
        <w:t>) operācijas kodu (</w:t>
      </w:r>
      <w:r w:rsidR="009A3805" w:rsidRPr="00A30882">
        <w:rPr>
          <w:i/>
        </w:rPr>
        <w:t xml:space="preserve">insert, </w:t>
      </w:r>
      <w:proofErr w:type="spellStart"/>
      <w:r w:rsidR="009A3805" w:rsidRPr="00A30882">
        <w:rPr>
          <w:i/>
        </w:rPr>
        <w:t>update</w:t>
      </w:r>
      <w:proofErr w:type="spellEnd"/>
      <w:r w:rsidR="009A3805" w:rsidRPr="00A30882">
        <w:rPr>
          <w:i/>
        </w:rPr>
        <w:t xml:space="preserve">, </w:t>
      </w:r>
      <w:proofErr w:type="spellStart"/>
      <w:r w:rsidR="009A3805" w:rsidRPr="00A30882">
        <w:rPr>
          <w:i/>
        </w:rPr>
        <w:t>delete</w:t>
      </w:r>
      <w:proofErr w:type="spellEnd"/>
      <w:r w:rsidR="009A3805" w:rsidRPr="00A30882">
        <w:t>).</w:t>
      </w:r>
      <w:r w:rsidRPr="00A30882">
        <w:t xml:space="preserve"> Viena kanāla versija varēs nodrošināt darbu vienai datu replikācijai. </w:t>
      </w:r>
    </w:p>
    <w:p w14:paraId="74C60C96" w14:textId="1EE74C79" w:rsidR="00411777" w:rsidRPr="00A30882" w:rsidRDefault="00411777" w:rsidP="00411777">
      <w:r w:rsidRPr="00A30882">
        <w:t>Definīcijā minētais datu masīvs jebkurā laika momentā ir aprēķināms pēc šādas formulas:</w:t>
      </w:r>
    </w:p>
    <w:p w14:paraId="6CDDBA72" w14:textId="77777777" w:rsidR="00411777" w:rsidRPr="00A30882" w:rsidRDefault="00411777" w:rsidP="00B578B1">
      <w:pPr>
        <w:pStyle w:val="CodeBlock"/>
        <w:rPr>
          <w:lang w:val="lv-LV"/>
        </w:rPr>
      </w:pPr>
      <w:r w:rsidRPr="00A30882">
        <w:rPr>
          <w:lang w:val="lv-LV"/>
        </w:rPr>
        <w:t>Aktuālais datu masīvs = Pielietot (Sākumdatu masīvam, Transakciju vēsturisko kopu).</w:t>
      </w:r>
    </w:p>
    <w:p w14:paraId="11468D18" w14:textId="0C195522" w:rsidR="00411777" w:rsidRPr="00A30882" w:rsidRDefault="00411777" w:rsidP="00411777">
      <w:r w:rsidRPr="00A30882">
        <w:t xml:space="preserve">Datu replikācijas </w:t>
      </w:r>
      <w:proofErr w:type="spellStart"/>
      <w:r w:rsidRPr="00A30882">
        <w:t>sinhronitātes</w:t>
      </w:r>
      <w:proofErr w:type="spellEnd"/>
      <w:r w:rsidRPr="00A30882">
        <w:t xml:space="preserve"> nodrošināšanai katram replikācijas dalībniekam pieejams vienāds sākumdatu masīvs un vienāda transakciju vēsture. Sākumdatu masīvs ir datu bāzes saturs, kas tika ņemts replikācijas uzsākšanas </w:t>
      </w:r>
      <w:r w:rsidR="0083705C" w:rsidRPr="00A30882">
        <w:t>brīdī</w:t>
      </w:r>
      <w:r w:rsidRPr="00A30882">
        <w:t xml:space="preserve">. </w:t>
      </w:r>
    </w:p>
    <w:p w14:paraId="6B84C435" w14:textId="2CE60270" w:rsidR="00411777" w:rsidRPr="00A30882" w:rsidRDefault="00411777" w:rsidP="00411777">
      <w:r w:rsidRPr="00A30882">
        <w:t xml:space="preserve">Kanāla (DIK) īpašnieks un dalībnieki uzturēs identiskas replicējamās datu bāzes datu masīva kopijas. Kad DIK īpašnieks veic kādas operācijas ar replicējamiem datiem, viņš arī </w:t>
      </w:r>
      <w:proofErr w:type="spellStart"/>
      <w:r w:rsidRPr="00A30882">
        <w:t>aizsūta</w:t>
      </w:r>
      <w:proofErr w:type="spellEnd"/>
      <w:r w:rsidRPr="00A30882">
        <w:t xml:space="preserve"> transakciju visiem DIK dalībniekiem – tie atjaunina savas datu masīva kopijas, un paralēl</w:t>
      </w:r>
      <w:r w:rsidR="000E4A94" w:rsidRPr="00A30882">
        <w:t>ā</w:t>
      </w:r>
      <w:r w:rsidRPr="00A30882">
        <w:t xml:space="preserve"> transakciju vēsture tiek papildināta. Tādā veidā kanāla versijas ietvaros īpašniekam un dalībniekiem tiek nodrošināts sākumdatu masīvs un transakciju vēsture, kas dod rezultātā aktuālo replicējamas DB satura versiju.</w:t>
      </w:r>
    </w:p>
    <w:p w14:paraId="332E8901" w14:textId="01EEF67E" w:rsidR="00411777" w:rsidRPr="00A30882" w:rsidRDefault="00411777" w:rsidP="00411777">
      <w:pPr>
        <w:pStyle w:val="Heading2"/>
      </w:pPr>
      <w:bookmarkStart w:id="54" w:name="_Toc110419683"/>
      <w:r w:rsidRPr="00A30882">
        <w:t>Elektroniskā ziņojumu glabātava</w:t>
      </w:r>
      <w:bookmarkEnd w:id="54"/>
    </w:p>
    <w:p w14:paraId="398ABE56" w14:textId="763F4A8C" w:rsidR="002F3430" w:rsidRPr="00A30882" w:rsidRDefault="009A3805" w:rsidP="009A3805">
      <w:r w:rsidRPr="00A30882">
        <w:t>Visi nosūtītie vai saņemti ziņojumi tiek saglabāti pasta kastītē (elektroniskā ziņojumu glabātava). Katrai iestādei, kas ir reģistrēta VISS, un kas lieto DIT ir piešķirta viena e-pastkastīte, kurā glabājas visi ienākošie vai izejošie ziņojumi. DIT vidē pastkastītes ir komunikatīvi savienojamas ar kanālu palīdzību.</w:t>
      </w:r>
    </w:p>
    <w:p w14:paraId="23CD01C1" w14:textId="0817E3B7" w:rsidR="00C6656F" w:rsidRPr="00A30882" w:rsidRDefault="00C6656F" w:rsidP="002F3430">
      <w:pPr>
        <w:pStyle w:val="Heading1"/>
      </w:pPr>
      <w:bookmarkStart w:id="55" w:name="_Toc110419684"/>
      <w:r w:rsidRPr="00A30882">
        <w:lastRenderedPageBreak/>
        <w:t>.Net</w:t>
      </w:r>
      <w:bookmarkEnd w:id="55"/>
    </w:p>
    <w:p w14:paraId="566AE7D7" w14:textId="2E56EC72" w:rsidR="00704BD2" w:rsidRPr="00A30882" w:rsidRDefault="007472EB" w:rsidP="002F3430">
      <w:pPr>
        <w:pStyle w:val="Heading2"/>
      </w:pPr>
      <w:bookmarkStart w:id="56" w:name="_Toc110419685"/>
      <w:r w:rsidRPr="00A30882">
        <w:t>Projekta izveidošana</w:t>
      </w:r>
      <w:r w:rsidR="00F41DFC" w:rsidRPr="00A30882">
        <w:t>.</w:t>
      </w:r>
      <w:r w:rsidR="00FA5059" w:rsidRPr="00A30882">
        <w:t>Net vidē</w:t>
      </w:r>
      <w:bookmarkEnd w:id="56"/>
    </w:p>
    <w:p w14:paraId="39673FEF" w14:textId="33A66FF9" w:rsidR="00FA5059" w:rsidRPr="00A30882" w:rsidRDefault="00FA5059" w:rsidP="002F3430">
      <w:r w:rsidRPr="00A30882">
        <w:t xml:space="preserve">Lai </w:t>
      </w:r>
      <w:r w:rsidR="0083705C" w:rsidRPr="00A30882">
        <w:t xml:space="preserve">izveidotu </w:t>
      </w:r>
      <w:r w:rsidR="00281ACD" w:rsidRPr="00A30882">
        <w:t>savieno</w:t>
      </w:r>
      <w:r w:rsidR="0083705C" w:rsidRPr="00A30882">
        <w:t>jumu</w:t>
      </w:r>
      <w:r w:rsidR="00281ACD" w:rsidRPr="00A30882">
        <w:t xml:space="preserve"> </w:t>
      </w:r>
      <w:r w:rsidRPr="00A30882">
        <w:t>ar servisu</w:t>
      </w:r>
      <w:r w:rsidR="00F8692C" w:rsidRPr="00A30882">
        <w:t>,</w:t>
      </w:r>
      <w:r w:rsidRPr="00A30882">
        <w:t xml:space="preserve"> nepieciešams izveidot </w:t>
      </w:r>
      <w:r w:rsidRPr="00A30882">
        <w:rPr>
          <w:i/>
        </w:rPr>
        <w:t xml:space="preserve">Proxy </w:t>
      </w:r>
      <w:r w:rsidRPr="00A30882">
        <w:t>savienojumu:</w:t>
      </w:r>
    </w:p>
    <w:p w14:paraId="3193DE7C" w14:textId="3D0D5054" w:rsidR="00FA5059" w:rsidRPr="00A30882" w:rsidRDefault="00FA5059" w:rsidP="002F3430">
      <w:pPr>
        <w:pStyle w:val="Pictureposition"/>
      </w:pPr>
      <w:r w:rsidRPr="00A30882">
        <w:rPr>
          <w:noProof/>
          <w:lang w:val="en-US"/>
        </w:rPr>
        <w:drawing>
          <wp:inline distT="0" distB="0" distL="0" distR="0" wp14:anchorId="42CF7BC9" wp14:editId="3234ABF6">
            <wp:extent cx="4484535" cy="3099208"/>
            <wp:effectExtent l="0" t="0" r="0" b="635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484535" cy="30992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6F501D" w14:textId="519118E7" w:rsidR="00FA5059" w:rsidRPr="00A30882" w:rsidRDefault="008C1677" w:rsidP="002F3430">
      <w:pPr>
        <w:pStyle w:val="Picturecaption"/>
      </w:pPr>
      <w:fldSimple w:instr=" SEQ Attēls \* ARABIC ">
        <w:bookmarkStart w:id="57" w:name="_Ref319396142"/>
        <w:bookmarkStart w:id="58" w:name="_Toc326316214"/>
        <w:bookmarkStart w:id="59" w:name="_Toc110419752"/>
        <w:r w:rsidR="00B93481">
          <w:rPr>
            <w:noProof/>
          </w:rPr>
          <w:t>3</w:t>
        </w:r>
        <w:bookmarkEnd w:id="57"/>
      </w:fldSimple>
      <w:r w:rsidR="008C5C04" w:rsidRPr="00A30882">
        <w:t>.</w:t>
      </w:r>
      <w:r w:rsidR="00FA5059" w:rsidRPr="00A30882">
        <w:t>attēls. Projekta izveidošana</w:t>
      </w:r>
      <w:bookmarkEnd w:id="58"/>
      <w:bookmarkEnd w:id="59"/>
    </w:p>
    <w:p w14:paraId="7CF8C258" w14:textId="29AA2E00" w:rsidR="00FA5059" w:rsidRPr="00A30882" w:rsidRDefault="00FA5059" w:rsidP="002F3430">
      <w:r w:rsidRPr="00A30882">
        <w:t>Projekt</w:t>
      </w:r>
      <w:r w:rsidR="00281ACD" w:rsidRPr="00A30882">
        <w:t>ā</w:t>
      </w:r>
      <w:r w:rsidRPr="00A30882">
        <w:t xml:space="preserve"> tiek izveidots savienojums ar servisu:</w:t>
      </w:r>
    </w:p>
    <w:p w14:paraId="5D5783FC" w14:textId="7F7EE9B4" w:rsidR="00FA5059" w:rsidRPr="00A30882" w:rsidRDefault="00FA5059" w:rsidP="002F3430">
      <w:pPr>
        <w:pStyle w:val="Pictureposition"/>
      </w:pPr>
      <w:r w:rsidRPr="00A30882">
        <w:rPr>
          <w:noProof/>
          <w:lang w:val="en-US"/>
        </w:rPr>
        <w:drawing>
          <wp:inline distT="0" distB="0" distL="0" distR="0" wp14:anchorId="42D89214" wp14:editId="6710722B">
            <wp:extent cx="3126220" cy="2526666"/>
            <wp:effectExtent l="0" t="0" r="0" b="698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3129982" cy="25297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03145F" w14:textId="00702E48" w:rsidR="00FA5059" w:rsidRPr="00A30882" w:rsidRDefault="008C1677" w:rsidP="002F3430">
      <w:pPr>
        <w:pStyle w:val="Picturecaption"/>
      </w:pPr>
      <w:fldSimple w:instr=" SEQ Attēls \* ARABIC ">
        <w:bookmarkStart w:id="60" w:name="_Toc110419753"/>
        <w:r w:rsidR="00B93481">
          <w:rPr>
            <w:noProof/>
          </w:rPr>
          <w:t>4</w:t>
        </w:r>
      </w:fldSimple>
      <w:r w:rsidR="008C5C04" w:rsidRPr="00A30882">
        <w:t>.</w:t>
      </w:r>
      <w:r w:rsidR="00FA5059" w:rsidRPr="00A30882">
        <w:t>attēls. Savienošana ar servisu</w:t>
      </w:r>
      <w:bookmarkEnd w:id="60"/>
    </w:p>
    <w:p w14:paraId="73220F9D" w14:textId="75E20976" w:rsidR="00FA5059" w:rsidRPr="00A30882" w:rsidRDefault="00EF4396" w:rsidP="002F3430">
      <w:pPr>
        <w:pStyle w:val="Heading2"/>
      </w:pPr>
      <w:bookmarkStart w:id="61" w:name="_Toc334082268"/>
      <w:bookmarkStart w:id="62" w:name="_Toc110419686"/>
      <w:bookmarkEnd w:id="61"/>
      <w:r w:rsidRPr="00A30882">
        <w:t>Piemēri .N</w:t>
      </w:r>
      <w:r w:rsidR="004A1DE2" w:rsidRPr="00A30882">
        <w:t>ET</w:t>
      </w:r>
      <w:bookmarkEnd w:id="62"/>
    </w:p>
    <w:p w14:paraId="71AF872F" w14:textId="13227309" w:rsidR="004A1DE2" w:rsidRPr="00A30882" w:rsidRDefault="0083705C" w:rsidP="002F3430">
      <w:r w:rsidRPr="00A30882">
        <w:t xml:space="preserve">Nodaļā </w:t>
      </w:r>
      <w:r w:rsidR="004A1DE2" w:rsidRPr="00A30882">
        <w:t xml:space="preserve">ir aprakstīti piemēri DIT </w:t>
      </w:r>
      <w:proofErr w:type="spellStart"/>
      <w:r w:rsidR="004A1DE2" w:rsidRPr="00A30882">
        <w:t>saskarnes</w:t>
      </w:r>
      <w:proofErr w:type="spellEnd"/>
      <w:r w:rsidR="004A1DE2" w:rsidRPr="00A30882">
        <w:t xml:space="preserve"> izmantošanai, tai skaita:</w:t>
      </w:r>
    </w:p>
    <w:p w14:paraId="75757DF2" w14:textId="00B381AF" w:rsidR="004A1DE2" w:rsidRPr="00A30882" w:rsidRDefault="004A1DE2" w:rsidP="002F3430">
      <w:pPr>
        <w:pStyle w:val="ListBullet"/>
      </w:pPr>
      <w:r w:rsidRPr="00A30882">
        <w:t>DIT datu izgūšanas tīkla serviss</w:t>
      </w:r>
      <w:r w:rsidR="00281ACD" w:rsidRPr="00A30882">
        <w:t>;</w:t>
      </w:r>
    </w:p>
    <w:p w14:paraId="376DAE77" w14:textId="6C8D39EE" w:rsidR="004A1DE2" w:rsidRPr="00A30882" w:rsidRDefault="004A1DE2" w:rsidP="002F3430">
      <w:pPr>
        <w:pStyle w:val="ListBullet"/>
      </w:pPr>
      <w:r w:rsidRPr="00A30882">
        <w:t>DIT iestādes pasta kastītes un kanālu konfigurācijas serviss</w:t>
      </w:r>
      <w:r w:rsidR="00281ACD" w:rsidRPr="00A30882">
        <w:t>;</w:t>
      </w:r>
    </w:p>
    <w:p w14:paraId="6A187D53" w14:textId="00F453AE" w:rsidR="004A1DE2" w:rsidRPr="00A30882" w:rsidRDefault="004A1DE2" w:rsidP="002F3430">
      <w:pPr>
        <w:pStyle w:val="ListBullet"/>
      </w:pPr>
      <w:r w:rsidRPr="00A30882">
        <w:t xml:space="preserve">DIT FTP </w:t>
      </w:r>
      <w:proofErr w:type="spellStart"/>
      <w:r w:rsidRPr="00A30882">
        <w:t>saskarnes</w:t>
      </w:r>
      <w:proofErr w:type="spellEnd"/>
      <w:r w:rsidR="00281ACD" w:rsidRPr="00A30882">
        <w:t>.</w:t>
      </w:r>
    </w:p>
    <w:p w14:paraId="735C41E8" w14:textId="35595C51" w:rsidR="002B673C" w:rsidRPr="00A30882" w:rsidRDefault="002B673C" w:rsidP="002F3430">
      <w:pPr>
        <w:pStyle w:val="Heading3"/>
      </w:pPr>
      <w:bookmarkStart w:id="63" w:name="_Toc110419687"/>
      <w:r w:rsidRPr="00A30882">
        <w:lastRenderedPageBreak/>
        <w:t>Tīkla servisu piemēri</w:t>
      </w:r>
      <w:bookmarkEnd w:id="63"/>
    </w:p>
    <w:p w14:paraId="58FD3E25" w14:textId="2E152B4A" w:rsidR="00EF4396" w:rsidRPr="00A30882" w:rsidRDefault="00EF4396" w:rsidP="002F3430">
      <w:pPr>
        <w:pStyle w:val="Heading4"/>
      </w:pPr>
      <w:bookmarkStart w:id="64" w:name="_Toc110419688"/>
      <w:r w:rsidRPr="00A30882">
        <w:t>Savienošana ar sertifikātu</w:t>
      </w:r>
      <w:r w:rsidR="009D44D2" w:rsidRPr="00A30882">
        <w:t xml:space="preserve"> (</w:t>
      </w:r>
      <w:proofErr w:type="spellStart"/>
      <w:r w:rsidR="009D44D2" w:rsidRPr="00A30882">
        <w:t>LoginCert</w:t>
      </w:r>
      <w:proofErr w:type="spellEnd"/>
      <w:r w:rsidR="009D44D2" w:rsidRPr="00A30882">
        <w:t>)</w:t>
      </w:r>
      <w:bookmarkEnd w:id="64"/>
    </w:p>
    <w:p w14:paraId="1603D005" w14:textId="77777777" w:rsidR="006D74E6" w:rsidRPr="00A30882" w:rsidRDefault="006D74E6" w:rsidP="002F3430">
      <w:pPr>
        <w:pStyle w:val="Heading5"/>
      </w:pPr>
      <w:r w:rsidRPr="00A30882">
        <w:t>Sertifikāta uzstādīšana</w:t>
      </w:r>
    </w:p>
    <w:p w14:paraId="2B5014FA" w14:textId="26315F56" w:rsidR="006D74E6" w:rsidRPr="00A30882" w:rsidRDefault="00EA66EC" w:rsidP="002F3430">
      <w:r w:rsidRPr="00A30882">
        <w:t xml:space="preserve">Izvēlamies </w:t>
      </w:r>
      <w:r w:rsidR="006D74E6" w:rsidRPr="00A30882">
        <w:t xml:space="preserve">sertifikātu </w:t>
      </w:r>
      <w:proofErr w:type="spellStart"/>
      <w:r w:rsidR="006D74E6" w:rsidRPr="00A30882">
        <w:t>DIT.pfx</w:t>
      </w:r>
      <w:proofErr w:type="spellEnd"/>
      <w:r w:rsidR="006D74E6" w:rsidRPr="00A30882">
        <w:t xml:space="preserve"> (piemēram).</w:t>
      </w:r>
    </w:p>
    <w:p w14:paraId="3A418766" w14:textId="52C70797" w:rsidR="006D74E6" w:rsidRPr="00A30882" w:rsidRDefault="006D74E6" w:rsidP="002F3430">
      <w:pPr>
        <w:pStyle w:val="Pictureposition"/>
      </w:pPr>
      <w:r w:rsidRPr="00A30882">
        <w:rPr>
          <w:noProof/>
          <w:lang w:val="en-US"/>
        </w:rPr>
        <w:drawing>
          <wp:inline distT="0" distB="0" distL="0" distR="0" wp14:anchorId="387AFCA1" wp14:editId="613A7EFC">
            <wp:extent cx="971550" cy="371475"/>
            <wp:effectExtent l="0" t="0" r="0" b="952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971550" cy="371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A30882">
        <w:t xml:space="preserve"> </w:t>
      </w:r>
    </w:p>
    <w:p w14:paraId="7EF41FF4" w14:textId="25D85200" w:rsidR="006D74E6" w:rsidRPr="00A30882" w:rsidRDefault="008C1677" w:rsidP="002F3430">
      <w:pPr>
        <w:pStyle w:val="Picturecaption"/>
      </w:pPr>
      <w:fldSimple w:instr=" SEQ Attēls \* ARABIC ">
        <w:bookmarkStart w:id="65" w:name="_Toc326316249"/>
        <w:bookmarkStart w:id="66" w:name="_Toc110419754"/>
        <w:r w:rsidR="00B93481">
          <w:rPr>
            <w:noProof/>
          </w:rPr>
          <w:t>5</w:t>
        </w:r>
      </w:fldSimple>
      <w:r w:rsidR="00957D4C" w:rsidRPr="00A30882">
        <w:t>.</w:t>
      </w:r>
      <w:r w:rsidR="006D74E6" w:rsidRPr="00A30882">
        <w:t>attēls. Sertifikāta piemērs</w:t>
      </w:r>
      <w:bookmarkEnd w:id="65"/>
      <w:bookmarkEnd w:id="66"/>
    </w:p>
    <w:p w14:paraId="767AD3EA" w14:textId="53378BA5" w:rsidR="006D74E6" w:rsidRPr="00A30882" w:rsidRDefault="00EA66EC" w:rsidP="002F3430">
      <w:r w:rsidRPr="00A30882">
        <w:t>Sertifikāta u</w:t>
      </w:r>
      <w:r w:rsidR="006D74E6" w:rsidRPr="00A30882">
        <w:t>zstād</w:t>
      </w:r>
      <w:r w:rsidRPr="00A30882">
        <w:t xml:space="preserve">īšana </w:t>
      </w:r>
      <w:r w:rsidR="006D74E6" w:rsidRPr="00A30882">
        <w:t>konsolē:</w:t>
      </w:r>
    </w:p>
    <w:p w14:paraId="3F19C36F" w14:textId="2BA3D000" w:rsidR="006D74E6" w:rsidRPr="00A30882" w:rsidRDefault="00D84E5D" w:rsidP="002F3430">
      <w:pPr>
        <w:pStyle w:val="ListParagraph"/>
        <w:numPr>
          <w:ilvl w:val="0"/>
          <w:numId w:val="17"/>
        </w:numPr>
      </w:pPr>
      <w:proofErr w:type="spellStart"/>
      <w:r w:rsidRPr="00A30882">
        <w:t>Atvēram</w:t>
      </w:r>
      <w:proofErr w:type="spellEnd"/>
      <w:r w:rsidRPr="00A30882">
        <w:t xml:space="preserve"> </w:t>
      </w:r>
      <w:r w:rsidR="006D74E6" w:rsidRPr="00A30882">
        <w:t>konsoli</w:t>
      </w:r>
      <w:r w:rsidR="00281ACD" w:rsidRPr="00A30882">
        <w:t>;</w:t>
      </w:r>
    </w:p>
    <w:p w14:paraId="5A6B4EE4" w14:textId="77777777" w:rsidR="006D74E6" w:rsidRPr="00A30882" w:rsidRDefault="006D74E6" w:rsidP="002F3430">
      <w:pPr>
        <w:pStyle w:val="Pictureposition"/>
      </w:pPr>
      <w:r w:rsidRPr="00A30882">
        <w:rPr>
          <w:noProof/>
          <w:lang w:val="en-US"/>
        </w:rPr>
        <w:drawing>
          <wp:inline distT="0" distB="0" distL="0" distR="0" wp14:anchorId="562E1F8A" wp14:editId="52FB07A7">
            <wp:extent cx="3302928" cy="1695450"/>
            <wp:effectExtent l="0" t="0" r="0" b="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3306111" cy="16970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BE6B4D" w14:textId="0FD12D8D" w:rsidR="006D74E6" w:rsidRPr="00A30882" w:rsidRDefault="008C1677" w:rsidP="002F3430">
      <w:pPr>
        <w:pStyle w:val="Picturecaption"/>
      </w:pPr>
      <w:fldSimple w:instr=" SEQ Attēls \* ARABIC ">
        <w:bookmarkStart w:id="67" w:name="_Toc326316250"/>
        <w:bookmarkStart w:id="68" w:name="_Toc110419755"/>
        <w:r w:rsidR="00B93481">
          <w:rPr>
            <w:noProof/>
          </w:rPr>
          <w:t>6</w:t>
        </w:r>
      </w:fldSimple>
      <w:r w:rsidR="008C5C04" w:rsidRPr="00A30882">
        <w:t>.</w:t>
      </w:r>
      <w:r w:rsidR="006D74E6" w:rsidRPr="00A30882">
        <w:t>attēls. Konsoles atvēršana</w:t>
      </w:r>
      <w:bookmarkEnd w:id="67"/>
      <w:bookmarkEnd w:id="68"/>
    </w:p>
    <w:p w14:paraId="61274715" w14:textId="466F5E86" w:rsidR="006D74E6" w:rsidRPr="00A30882" w:rsidRDefault="00D84E5D" w:rsidP="002F3430">
      <w:pPr>
        <w:pStyle w:val="ListParagraph"/>
        <w:numPr>
          <w:ilvl w:val="0"/>
          <w:numId w:val="17"/>
        </w:numPr>
      </w:pPr>
      <w:r w:rsidRPr="00A30882">
        <w:t xml:space="preserve">Pievienojam </w:t>
      </w:r>
      <w:r w:rsidR="00EA66EC" w:rsidRPr="00A30882">
        <w:t>sertifikātu</w:t>
      </w:r>
      <w:r w:rsidR="00281ACD" w:rsidRPr="00A30882">
        <w:t>;</w:t>
      </w:r>
    </w:p>
    <w:p w14:paraId="3ADECFDD" w14:textId="77777777" w:rsidR="006D74E6" w:rsidRPr="00A30882" w:rsidRDefault="006D74E6" w:rsidP="002F3430">
      <w:pPr>
        <w:pStyle w:val="Pictureposition"/>
      </w:pPr>
      <w:r w:rsidRPr="00A30882">
        <w:rPr>
          <w:noProof/>
          <w:lang w:val="en-US"/>
        </w:rPr>
        <w:drawing>
          <wp:inline distT="0" distB="0" distL="0" distR="0" wp14:anchorId="4B9CE06F" wp14:editId="2E13F0F6">
            <wp:extent cx="4704695" cy="2476500"/>
            <wp:effectExtent l="0" t="0" r="1270" b="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717427" cy="24832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D925F5" w14:textId="2DDF3814" w:rsidR="006D74E6" w:rsidRPr="00A30882" w:rsidRDefault="008C1677" w:rsidP="002F3430">
      <w:pPr>
        <w:pStyle w:val="Picturecaption"/>
      </w:pPr>
      <w:fldSimple w:instr=" SEQ Attēls \* ARABIC ">
        <w:bookmarkStart w:id="69" w:name="_Toc326316251"/>
        <w:bookmarkStart w:id="70" w:name="_Toc110419756"/>
        <w:r w:rsidR="00B93481">
          <w:rPr>
            <w:noProof/>
          </w:rPr>
          <w:t>7</w:t>
        </w:r>
      </w:fldSimple>
      <w:r w:rsidR="008C5C04" w:rsidRPr="00A30882">
        <w:t>.</w:t>
      </w:r>
      <w:r w:rsidR="006D74E6" w:rsidRPr="00A30882">
        <w:t>attēls. Sertifikāta pievienošana</w:t>
      </w:r>
      <w:bookmarkEnd w:id="69"/>
      <w:bookmarkEnd w:id="70"/>
    </w:p>
    <w:p w14:paraId="7591E538" w14:textId="398A224E" w:rsidR="006D74E6" w:rsidRPr="00A30882" w:rsidRDefault="006D74E6" w:rsidP="002F3430">
      <w:pPr>
        <w:pStyle w:val="ListParagraph"/>
        <w:numPr>
          <w:ilvl w:val="0"/>
          <w:numId w:val="17"/>
        </w:numPr>
      </w:pPr>
      <w:proofErr w:type="spellStart"/>
      <w:r w:rsidRPr="00A30882">
        <w:t>Atvēr</w:t>
      </w:r>
      <w:r w:rsidR="00D84E5D" w:rsidRPr="00A30882">
        <w:t>am</w:t>
      </w:r>
      <w:proofErr w:type="spellEnd"/>
      <w:r w:rsidRPr="00A30882">
        <w:t xml:space="preserve"> </w:t>
      </w:r>
      <w:proofErr w:type="spellStart"/>
      <w:r w:rsidR="004661DF" w:rsidRPr="00A30882">
        <w:rPr>
          <w:i/>
        </w:rPr>
        <w:t>Trusted</w:t>
      </w:r>
      <w:proofErr w:type="spellEnd"/>
      <w:r w:rsidR="004661DF" w:rsidRPr="00A30882">
        <w:rPr>
          <w:i/>
        </w:rPr>
        <w:t xml:space="preserve"> </w:t>
      </w:r>
      <w:proofErr w:type="spellStart"/>
      <w:r w:rsidR="004661DF" w:rsidRPr="00A30882">
        <w:rPr>
          <w:i/>
        </w:rPr>
        <w:t>Root</w:t>
      </w:r>
      <w:proofErr w:type="spellEnd"/>
      <w:r w:rsidR="004661DF" w:rsidRPr="00A30882">
        <w:rPr>
          <w:i/>
        </w:rPr>
        <w:t xml:space="preserve"> </w:t>
      </w:r>
      <w:proofErr w:type="spellStart"/>
      <w:r w:rsidR="004661DF" w:rsidRPr="00A30882">
        <w:rPr>
          <w:i/>
        </w:rPr>
        <w:t>Sertificate</w:t>
      </w:r>
      <w:proofErr w:type="spellEnd"/>
      <w:r w:rsidR="004661DF" w:rsidRPr="00A30882">
        <w:rPr>
          <w:i/>
        </w:rPr>
        <w:t xml:space="preserve"> </w:t>
      </w:r>
      <w:proofErr w:type="spellStart"/>
      <w:r w:rsidR="004661DF" w:rsidRPr="00A30882">
        <w:rPr>
          <w:i/>
        </w:rPr>
        <w:t>Authorities</w:t>
      </w:r>
      <w:proofErr w:type="spellEnd"/>
      <w:r w:rsidRPr="00A30882">
        <w:t xml:space="preserve"> sertifikātus</w:t>
      </w:r>
      <w:r w:rsidR="00281ACD" w:rsidRPr="00A30882">
        <w:t>;</w:t>
      </w:r>
    </w:p>
    <w:p w14:paraId="79137E8A" w14:textId="1D01CB9D" w:rsidR="006D74E6" w:rsidRPr="00A30882" w:rsidRDefault="004661DF" w:rsidP="002F3430">
      <w:pPr>
        <w:pStyle w:val="Pictureposition"/>
      </w:pPr>
      <w:r w:rsidRPr="00A30882">
        <w:rPr>
          <w:noProof/>
          <w:lang w:val="en-US"/>
        </w:rPr>
        <w:drawing>
          <wp:inline distT="0" distB="0" distL="0" distR="0" wp14:anchorId="68ED026D" wp14:editId="67830FDF">
            <wp:extent cx="3429000" cy="1104900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3429000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EA753B" w14:textId="7488CD29" w:rsidR="006D74E6" w:rsidRPr="00A30882" w:rsidRDefault="008C1677" w:rsidP="002F3430">
      <w:pPr>
        <w:pStyle w:val="Picturecaption"/>
      </w:pPr>
      <w:fldSimple w:instr=" SEQ Attēls \* ARABIC ">
        <w:bookmarkStart w:id="71" w:name="_Toc326316252"/>
        <w:bookmarkStart w:id="72" w:name="_Toc110419757"/>
        <w:r w:rsidR="00B93481">
          <w:rPr>
            <w:noProof/>
          </w:rPr>
          <w:t>8</w:t>
        </w:r>
      </w:fldSimple>
      <w:r w:rsidR="008C5C04" w:rsidRPr="00A30882">
        <w:t>.</w:t>
      </w:r>
      <w:r w:rsidR="006D74E6" w:rsidRPr="00A30882">
        <w:t>attēls. Sertifikāta pievienošana</w:t>
      </w:r>
      <w:bookmarkEnd w:id="71"/>
      <w:bookmarkEnd w:id="72"/>
    </w:p>
    <w:p w14:paraId="6CA0576F" w14:textId="0352EC32" w:rsidR="006D74E6" w:rsidRPr="00A30882" w:rsidRDefault="00D84E5D" w:rsidP="002F3430">
      <w:pPr>
        <w:pStyle w:val="ListParagraph"/>
        <w:numPr>
          <w:ilvl w:val="0"/>
          <w:numId w:val="17"/>
        </w:numPr>
      </w:pPr>
      <w:r w:rsidRPr="00A30882">
        <w:lastRenderedPageBreak/>
        <w:t xml:space="preserve">Importējam </w:t>
      </w:r>
      <w:proofErr w:type="spellStart"/>
      <w:r w:rsidR="004661DF" w:rsidRPr="00A30882">
        <w:rPr>
          <w:i/>
        </w:rPr>
        <w:t>DIT</w:t>
      </w:r>
      <w:r w:rsidR="006D74E6" w:rsidRPr="00A30882">
        <w:rPr>
          <w:i/>
        </w:rPr>
        <w:t>.pfx</w:t>
      </w:r>
      <w:proofErr w:type="spellEnd"/>
      <w:r w:rsidR="006D74E6" w:rsidRPr="00A30882">
        <w:t xml:space="preserve"> </w:t>
      </w:r>
      <w:r w:rsidR="003150C8" w:rsidRPr="00A30882">
        <w:t>p</w:t>
      </w:r>
      <w:r w:rsidR="006D74E6" w:rsidRPr="00A30882">
        <w:t>ersonālos sertifikātos</w:t>
      </w:r>
      <w:r w:rsidR="00281ACD" w:rsidRPr="00A30882">
        <w:t>:</w:t>
      </w:r>
    </w:p>
    <w:p w14:paraId="5E473908" w14:textId="77777777" w:rsidR="006D74E6" w:rsidRPr="00A30882" w:rsidRDefault="006D74E6" w:rsidP="002F3430">
      <w:pPr>
        <w:pStyle w:val="Pictureposition"/>
      </w:pPr>
      <w:r w:rsidRPr="00A30882">
        <w:rPr>
          <w:noProof/>
          <w:lang w:val="en-US"/>
        </w:rPr>
        <w:drawing>
          <wp:inline distT="0" distB="0" distL="0" distR="0" wp14:anchorId="4C70DBB4" wp14:editId="0E4C201E">
            <wp:extent cx="3771756" cy="1676400"/>
            <wp:effectExtent l="0" t="0" r="635" b="0"/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5704" cy="1678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63BD8C" w14:textId="32C1AF29" w:rsidR="006D74E6" w:rsidRPr="00A30882" w:rsidRDefault="008C1677" w:rsidP="002F3430">
      <w:pPr>
        <w:pStyle w:val="Picturecaption"/>
      </w:pPr>
      <w:fldSimple w:instr=" SEQ Attēls \* ARABIC ">
        <w:bookmarkStart w:id="73" w:name="_Toc326316253"/>
        <w:bookmarkStart w:id="74" w:name="_Toc110419758"/>
        <w:r w:rsidR="00B93481">
          <w:rPr>
            <w:noProof/>
          </w:rPr>
          <w:t>9</w:t>
        </w:r>
      </w:fldSimple>
      <w:r w:rsidR="008C5C04" w:rsidRPr="00A30882">
        <w:t>.</w:t>
      </w:r>
      <w:r w:rsidR="006D74E6" w:rsidRPr="00A30882">
        <w:t>attēls. Importēšanas izvēlne</w:t>
      </w:r>
      <w:bookmarkEnd w:id="73"/>
      <w:bookmarkEnd w:id="74"/>
    </w:p>
    <w:p w14:paraId="266B954D" w14:textId="58FDBF88" w:rsidR="006D74E6" w:rsidRPr="00A30882" w:rsidRDefault="006D74E6" w:rsidP="002F3430">
      <w:pPr>
        <w:pStyle w:val="ListParagraph"/>
        <w:numPr>
          <w:ilvl w:val="0"/>
          <w:numId w:val="17"/>
        </w:numPr>
      </w:pPr>
      <w:proofErr w:type="spellStart"/>
      <w:r w:rsidRPr="00A30882">
        <w:t>Izvel</w:t>
      </w:r>
      <w:r w:rsidR="00D84E5D" w:rsidRPr="00A30882">
        <w:t>am</w:t>
      </w:r>
      <w:r w:rsidRPr="00A30882">
        <w:t>ies</w:t>
      </w:r>
      <w:proofErr w:type="spellEnd"/>
      <w:r w:rsidRPr="00A30882">
        <w:t xml:space="preserve"> sertifikātu un atzīmē</w:t>
      </w:r>
      <w:r w:rsidR="00D84E5D" w:rsidRPr="00A30882">
        <w:t>jam</w:t>
      </w:r>
      <w:r w:rsidR="00F8692C" w:rsidRPr="00A30882">
        <w:t>,</w:t>
      </w:r>
      <w:r w:rsidRPr="00A30882">
        <w:t xml:space="preserve"> tā kā </w:t>
      </w:r>
      <w:r w:rsidR="0083705C" w:rsidRPr="00A30882">
        <w:t>parādīts</w:t>
      </w:r>
      <w:r w:rsidRPr="00A30882">
        <w:t xml:space="preserve"> </w:t>
      </w:r>
      <w:r w:rsidRPr="00A30882">
        <w:fldChar w:fldCharType="begin"/>
      </w:r>
      <w:r w:rsidRPr="00A30882">
        <w:instrText xml:space="preserve"> REF _Ref316045669 \h </w:instrText>
      </w:r>
      <w:r w:rsidRPr="00A30882">
        <w:fldChar w:fldCharType="separate"/>
      </w:r>
      <w:r w:rsidR="00B93481" w:rsidRPr="00A30882">
        <w:rPr>
          <w:noProof/>
        </w:rPr>
        <w:t>10</w:t>
      </w:r>
      <w:r w:rsidRPr="00A30882">
        <w:fldChar w:fldCharType="end"/>
      </w:r>
      <w:r w:rsidR="00F8692C" w:rsidRPr="00A30882">
        <w:t>.</w:t>
      </w:r>
      <w:r w:rsidRPr="00A30882">
        <w:t>attēlā ar paroli „</w:t>
      </w:r>
      <w:proofErr w:type="spellStart"/>
      <w:r w:rsidRPr="00A30882">
        <w:rPr>
          <w:i/>
        </w:rPr>
        <w:t>preved</w:t>
      </w:r>
      <w:proofErr w:type="spellEnd"/>
      <w:r w:rsidRPr="00A30882">
        <w:t>”:</w:t>
      </w:r>
    </w:p>
    <w:p w14:paraId="084B851D" w14:textId="77777777" w:rsidR="006D74E6" w:rsidRPr="00A30882" w:rsidRDefault="006D74E6" w:rsidP="002F3430">
      <w:pPr>
        <w:pStyle w:val="ListParagraph"/>
        <w:numPr>
          <w:ilvl w:val="0"/>
          <w:numId w:val="18"/>
        </w:numPr>
      </w:pPr>
      <w:r w:rsidRPr="00A30882">
        <w:t>„</w:t>
      </w:r>
      <w:r w:rsidRPr="00A30882">
        <w:rPr>
          <w:i/>
        </w:rPr>
        <w:t xml:space="preserve">Mark </w:t>
      </w:r>
      <w:proofErr w:type="spellStart"/>
      <w:r w:rsidRPr="00A30882">
        <w:rPr>
          <w:i/>
        </w:rPr>
        <w:t>this</w:t>
      </w:r>
      <w:proofErr w:type="spellEnd"/>
      <w:r w:rsidRPr="00A30882">
        <w:rPr>
          <w:i/>
        </w:rPr>
        <w:t xml:space="preserve"> </w:t>
      </w:r>
      <w:proofErr w:type="spellStart"/>
      <w:r w:rsidRPr="00A30882">
        <w:rPr>
          <w:i/>
        </w:rPr>
        <w:t>key</w:t>
      </w:r>
      <w:proofErr w:type="spellEnd"/>
      <w:r w:rsidRPr="00A30882">
        <w:rPr>
          <w:i/>
        </w:rPr>
        <w:t xml:space="preserve"> </w:t>
      </w:r>
      <w:proofErr w:type="spellStart"/>
      <w:r w:rsidRPr="00A30882">
        <w:rPr>
          <w:i/>
        </w:rPr>
        <w:t>as</w:t>
      </w:r>
      <w:proofErr w:type="spellEnd"/>
      <w:r w:rsidRPr="00A30882">
        <w:t>….” jābūt atzīmētai;</w:t>
      </w:r>
    </w:p>
    <w:p w14:paraId="543E70B7" w14:textId="77777777" w:rsidR="006D74E6" w:rsidRPr="00A30882" w:rsidRDefault="006D74E6" w:rsidP="002F3430">
      <w:pPr>
        <w:pStyle w:val="ListParagraph"/>
        <w:numPr>
          <w:ilvl w:val="0"/>
          <w:numId w:val="18"/>
        </w:numPr>
      </w:pPr>
      <w:r w:rsidRPr="00A30882">
        <w:t>„</w:t>
      </w:r>
      <w:proofErr w:type="spellStart"/>
      <w:r w:rsidRPr="00A30882">
        <w:rPr>
          <w:i/>
        </w:rPr>
        <w:t>Include</w:t>
      </w:r>
      <w:proofErr w:type="spellEnd"/>
      <w:r w:rsidRPr="00A30882">
        <w:rPr>
          <w:i/>
        </w:rPr>
        <w:t xml:space="preserve"> </w:t>
      </w:r>
      <w:proofErr w:type="spellStart"/>
      <w:r w:rsidRPr="00A30882">
        <w:rPr>
          <w:i/>
        </w:rPr>
        <w:t>all</w:t>
      </w:r>
      <w:proofErr w:type="spellEnd"/>
      <w:r w:rsidRPr="00A30882">
        <w:rPr>
          <w:i/>
        </w:rPr>
        <w:t xml:space="preserve"> </w:t>
      </w:r>
      <w:proofErr w:type="spellStart"/>
      <w:r w:rsidRPr="00A30882">
        <w:rPr>
          <w:i/>
        </w:rPr>
        <w:t>expanded</w:t>
      </w:r>
      <w:proofErr w:type="spellEnd"/>
      <w:r w:rsidRPr="00A30882">
        <w:rPr>
          <w:i/>
        </w:rPr>
        <w:t xml:space="preserve"> </w:t>
      </w:r>
      <w:proofErr w:type="spellStart"/>
      <w:r w:rsidRPr="00A30882">
        <w:rPr>
          <w:i/>
        </w:rPr>
        <w:t>properties</w:t>
      </w:r>
      <w:proofErr w:type="spellEnd"/>
      <w:r w:rsidRPr="00A30882">
        <w:t>” jābūt atzīmētai.</w:t>
      </w:r>
    </w:p>
    <w:p w14:paraId="7A770BBF" w14:textId="77777777" w:rsidR="006D74E6" w:rsidRPr="00A30882" w:rsidRDefault="006D74E6" w:rsidP="002F3430">
      <w:pPr>
        <w:pStyle w:val="Pictureposition"/>
      </w:pPr>
      <w:r w:rsidRPr="00A30882">
        <w:rPr>
          <w:noProof/>
          <w:lang w:val="en-US"/>
        </w:rPr>
        <w:drawing>
          <wp:inline distT="0" distB="0" distL="0" distR="0" wp14:anchorId="1B3BD95A" wp14:editId="5DD5631B">
            <wp:extent cx="3962400" cy="3599373"/>
            <wp:effectExtent l="0" t="0" r="0" b="1270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3965715" cy="36023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A30882">
        <w:t xml:space="preserve"> </w:t>
      </w:r>
    </w:p>
    <w:p w14:paraId="440A9479" w14:textId="31D028E6" w:rsidR="006D74E6" w:rsidRPr="00A30882" w:rsidRDefault="008C1677" w:rsidP="002F3430">
      <w:pPr>
        <w:pStyle w:val="Picturecaption"/>
      </w:pPr>
      <w:fldSimple w:instr=" SEQ Attēls \* ARABIC ">
        <w:bookmarkStart w:id="75" w:name="_Ref316045669"/>
        <w:bookmarkStart w:id="76" w:name="_Toc326316254"/>
        <w:bookmarkStart w:id="77" w:name="_Toc110419759"/>
        <w:r w:rsidR="00B93481">
          <w:rPr>
            <w:noProof/>
          </w:rPr>
          <w:t>10</w:t>
        </w:r>
        <w:bookmarkEnd w:id="75"/>
      </w:fldSimple>
      <w:r w:rsidR="006D74E6" w:rsidRPr="00A30882">
        <w:t>.attēls. Importēšanas izvēlne</w:t>
      </w:r>
      <w:bookmarkEnd w:id="76"/>
      <w:bookmarkEnd w:id="77"/>
    </w:p>
    <w:p w14:paraId="64EEC9FC" w14:textId="77777777" w:rsidR="006D74E6" w:rsidRPr="00A30882" w:rsidRDefault="006D74E6" w:rsidP="002F3430">
      <w:pPr>
        <w:pStyle w:val="Heading6"/>
      </w:pPr>
      <w:r w:rsidRPr="00A30882">
        <w:t xml:space="preserve">Pārbaudīt sertifikāta </w:t>
      </w:r>
      <w:proofErr w:type="spellStart"/>
      <w:r w:rsidRPr="00A30882">
        <w:t>thumbprint</w:t>
      </w:r>
      <w:proofErr w:type="spellEnd"/>
    </w:p>
    <w:p w14:paraId="37C7B532" w14:textId="4D9B2F37" w:rsidR="006D74E6" w:rsidRPr="00A30882" w:rsidRDefault="00F8692C" w:rsidP="002F3430">
      <w:pPr>
        <w:pStyle w:val="ListParagraph"/>
        <w:numPr>
          <w:ilvl w:val="0"/>
          <w:numId w:val="19"/>
        </w:numPr>
      </w:pPr>
      <w:r w:rsidRPr="00A30882">
        <w:t>Ar kreiso peles pogu noklikšķinā</w:t>
      </w:r>
      <w:r w:rsidR="00D84E5D" w:rsidRPr="00A30882">
        <w:t>m</w:t>
      </w:r>
      <w:r w:rsidRPr="00A30882">
        <w:t xml:space="preserve"> divas reizes u</w:t>
      </w:r>
      <w:r w:rsidR="006D74E6" w:rsidRPr="00A30882">
        <w:t>z sertifikāta</w:t>
      </w:r>
      <w:r w:rsidRPr="00A30882">
        <w:t>;</w:t>
      </w:r>
      <w:r w:rsidR="006D74E6" w:rsidRPr="00A30882">
        <w:t xml:space="preserve"> </w:t>
      </w:r>
    </w:p>
    <w:p w14:paraId="037F012E" w14:textId="5870EB09" w:rsidR="006D74E6" w:rsidRPr="00A30882" w:rsidRDefault="006D74E6" w:rsidP="00B578B1">
      <w:pPr>
        <w:pStyle w:val="Pictureposition"/>
      </w:pPr>
      <w:r w:rsidRPr="00A30882">
        <w:rPr>
          <w:noProof/>
          <w:lang w:val="en-US"/>
        </w:rPr>
        <w:drawing>
          <wp:inline distT="0" distB="0" distL="0" distR="0" wp14:anchorId="7EF5AC2E" wp14:editId="31DB60D7">
            <wp:extent cx="5486400" cy="1076960"/>
            <wp:effectExtent l="0" t="0" r="0" b="889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1076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5CF629" w14:textId="65C2A8F7" w:rsidR="006D74E6" w:rsidRPr="00A30882" w:rsidRDefault="008C1677" w:rsidP="002F3430">
      <w:pPr>
        <w:pStyle w:val="Picturecaption"/>
      </w:pPr>
      <w:fldSimple w:instr=" SEQ Attēls \* ARABIC ">
        <w:bookmarkStart w:id="78" w:name="_Toc326316255"/>
        <w:bookmarkStart w:id="79" w:name="_Toc110419760"/>
        <w:r w:rsidR="00B93481">
          <w:rPr>
            <w:noProof/>
          </w:rPr>
          <w:t>11</w:t>
        </w:r>
      </w:fldSimple>
      <w:r w:rsidR="008C5C04" w:rsidRPr="00A30882">
        <w:t>.</w:t>
      </w:r>
      <w:r w:rsidR="006D74E6" w:rsidRPr="00A30882">
        <w:t>attēls. Sertifikātu izvēlne</w:t>
      </w:r>
      <w:bookmarkEnd w:id="78"/>
      <w:bookmarkEnd w:id="79"/>
    </w:p>
    <w:p w14:paraId="1B5C626E" w14:textId="4900902D" w:rsidR="006D74E6" w:rsidRPr="00A30882" w:rsidRDefault="006D74E6" w:rsidP="002F3430">
      <w:pPr>
        <w:pStyle w:val="Pictureposition"/>
      </w:pPr>
      <w:r w:rsidRPr="00A30882">
        <w:rPr>
          <w:noProof/>
          <w:lang w:val="en-US"/>
        </w:rPr>
        <w:lastRenderedPageBreak/>
        <w:drawing>
          <wp:inline distT="0" distB="0" distL="0" distR="0" wp14:anchorId="35A7EB09" wp14:editId="044954D5">
            <wp:extent cx="2232961" cy="2776546"/>
            <wp:effectExtent l="0" t="0" r="0" b="508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2232941" cy="27765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38E024" w14:textId="3B55B6C8" w:rsidR="006D74E6" w:rsidRPr="00A30882" w:rsidRDefault="008C1677" w:rsidP="002F3430">
      <w:pPr>
        <w:pStyle w:val="Picturecaption"/>
      </w:pPr>
      <w:fldSimple w:instr=" SEQ Attēls \* ARABIC ">
        <w:bookmarkStart w:id="80" w:name="_Toc326316256"/>
        <w:bookmarkStart w:id="81" w:name="_Toc110419761"/>
        <w:r w:rsidR="00B93481">
          <w:rPr>
            <w:noProof/>
          </w:rPr>
          <w:t>12</w:t>
        </w:r>
      </w:fldSimple>
      <w:r w:rsidR="008C5C04" w:rsidRPr="00A30882">
        <w:t>.</w:t>
      </w:r>
      <w:r w:rsidR="006D74E6" w:rsidRPr="00A30882">
        <w:t>attēls. Sertifikāta dati</w:t>
      </w:r>
      <w:bookmarkEnd w:id="80"/>
      <w:bookmarkEnd w:id="81"/>
    </w:p>
    <w:p w14:paraId="1AFB982D" w14:textId="77777777" w:rsidR="006D74E6" w:rsidRPr="00A30882" w:rsidRDefault="006D74E6" w:rsidP="002F3430">
      <w:pPr>
        <w:pStyle w:val="Heading6"/>
      </w:pPr>
      <w:r w:rsidRPr="00A30882">
        <w:t>Konfigurācijas un sertifikāta sakritība</w:t>
      </w:r>
    </w:p>
    <w:p w14:paraId="4109BAAF" w14:textId="52165526" w:rsidR="006D74E6" w:rsidRPr="00A30882" w:rsidRDefault="006D74E6" w:rsidP="002F3430">
      <w:r w:rsidRPr="00A30882">
        <w:t>Konfigurācija un sertifikāta sakritība</w:t>
      </w:r>
      <w:r w:rsidR="00D84E5D" w:rsidRPr="00A30882">
        <w:t>i</w:t>
      </w:r>
      <w:r w:rsidRPr="00A30882">
        <w:t xml:space="preserve"> </w:t>
      </w:r>
      <w:r w:rsidR="00D84E5D" w:rsidRPr="00A30882">
        <w:t>jāizskatās</w:t>
      </w:r>
      <w:r w:rsidR="00F818A0" w:rsidRPr="00A30882">
        <w:t>, kā zemāk redzams</w:t>
      </w:r>
      <w:r w:rsidR="0083705C" w:rsidRPr="00A30882">
        <w:t>.</w:t>
      </w:r>
      <w:r w:rsidRPr="00A30882">
        <w:t xml:space="preserve"> </w:t>
      </w:r>
      <w:r w:rsidR="0083705C" w:rsidRPr="00A30882">
        <w:t>T</w:t>
      </w:r>
      <w:r w:rsidR="00F41DFC" w:rsidRPr="00A30882">
        <w:t>urklāt</w:t>
      </w:r>
      <w:r w:rsidRPr="00A30882">
        <w:t xml:space="preserve"> </w:t>
      </w:r>
      <w:r w:rsidR="003150C8" w:rsidRPr="00A30882">
        <w:t>tai j</w:t>
      </w:r>
      <w:r w:rsidRPr="00A30882">
        <w:t xml:space="preserve">āsakrīt ar </w:t>
      </w:r>
      <w:proofErr w:type="spellStart"/>
      <w:r w:rsidR="008E7510" w:rsidRPr="00A30882">
        <w:rPr>
          <w:i/>
        </w:rPr>
        <w:t>DIT.</w:t>
      </w:r>
      <w:r w:rsidRPr="00A30882">
        <w:rPr>
          <w:i/>
        </w:rPr>
        <w:t>pfx</w:t>
      </w:r>
      <w:proofErr w:type="spellEnd"/>
      <w:r w:rsidRPr="00A30882">
        <w:t xml:space="preserve"> </w:t>
      </w:r>
      <w:proofErr w:type="spellStart"/>
      <w:r w:rsidRPr="00A30882">
        <w:rPr>
          <w:i/>
        </w:rPr>
        <w:t>thumbprint</w:t>
      </w:r>
      <w:proofErr w:type="spellEnd"/>
      <w:r w:rsidRPr="00A30882">
        <w:t>.</w:t>
      </w:r>
    </w:p>
    <w:p w14:paraId="67E49BA2" w14:textId="77777777" w:rsidR="006D74E6" w:rsidRPr="00A30882" w:rsidRDefault="006D74E6" w:rsidP="002F3430">
      <w:pPr>
        <w:pStyle w:val="Sourcewithforeground"/>
        <w:rPr>
          <w:lang w:eastAsia="ja-JP"/>
        </w:rPr>
      </w:pPr>
      <w:r w:rsidRPr="00A30882">
        <w:rPr>
          <w:lang w:eastAsia="ja-JP"/>
        </w:rPr>
        <w:t>&lt;</w:t>
      </w:r>
      <w:proofErr w:type="spellStart"/>
      <w:r w:rsidRPr="00A30882">
        <w:rPr>
          <w:lang w:eastAsia="ja-JP"/>
        </w:rPr>
        <w:t>behavior</w:t>
      </w:r>
      <w:proofErr w:type="spellEnd"/>
      <w:r w:rsidRPr="00A30882">
        <w:rPr>
          <w:lang w:eastAsia="ja-JP"/>
        </w:rPr>
        <w:t xml:space="preserve"> </w:t>
      </w:r>
      <w:proofErr w:type="spellStart"/>
      <w:r w:rsidRPr="00A30882">
        <w:rPr>
          <w:lang w:eastAsia="ja-JP"/>
        </w:rPr>
        <w:t>name</w:t>
      </w:r>
      <w:proofErr w:type="spellEnd"/>
      <w:r w:rsidRPr="00A30882">
        <w:rPr>
          <w:lang w:eastAsia="ja-JP"/>
        </w:rPr>
        <w:t>="</w:t>
      </w:r>
      <w:proofErr w:type="spellStart"/>
      <w:r w:rsidRPr="00A30882">
        <w:rPr>
          <w:lang w:eastAsia="ja-JP"/>
        </w:rPr>
        <w:t>certificate</w:t>
      </w:r>
      <w:proofErr w:type="spellEnd"/>
      <w:r w:rsidRPr="00A30882">
        <w:rPr>
          <w:lang w:eastAsia="ja-JP"/>
        </w:rPr>
        <w:t>"&gt;</w:t>
      </w:r>
    </w:p>
    <w:p w14:paraId="4833960E" w14:textId="77777777" w:rsidR="006D74E6" w:rsidRPr="00A30882" w:rsidRDefault="006D74E6" w:rsidP="002F3430">
      <w:pPr>
        <w:pStyle w:val="Sourcewithforeground"/>
        <w:rPr>
          <w:lang w:eastAsia="ja-JP"/>
        </w:rPr>
      </w:pPr>
      <w:r w:rsidRPr="00A30882">
        <w:rPr>
          <w:lang w:eastAsia="ja-JP"/>
        </w:rPr>
        <w:t xml:space="preserve">                    &lt;</w:t>
      </w:r>
      <w:proofErr w:type="spellStart"/>
      <w:r w:rsidRPr="00A30882">
        <w:rPr>
          <w:lang w:eastAsia="ja-JP"/>
        </w:rPr>
        <w:t>clientCredentials</w:t>
      </w:r>
      <w:proofErr w:type="spellEnd"/>
      <w:r w:rsidRPr="00A30882">
        <w:rPr>
          <w:lang w:eastAsia="ja-JP"/>
        </w:rPr>
        <w:t>&gt;</w:t>
      </w:r>
    </w:p>
    <w:p w14:paraId="7E1068C1" w14:textId="77777777" w:rsidR="006D74E6" w:rsidRPr="00A30882" w:rsidRDefault="006D74E6" w:rsidP="002F3430">
      <w:pPr>
        <w:pStyle w:val="Sourcewithforeground"/>
        <w:rPr>
          <w:lang w:eastAsia="ja-JP"/>
        </w:rPr>
      </w:pPr>
      <w:r w:rsidRPr="00A30882">
        <w:rPr>
          <w:lang w:eastAsia="ja-JP"/>
        </w:rPr>
        <w:t xml:space="preserve">                        &lt;</w:t>
      </w:r>
      <w:proofErr w:type="spellStart"/>
      <w:r w:rsidRPr="00A30882">
        <w:rPr>
          <w:lang w:eastAsia="ja-JP"/>
        </w:rPr>
        <w:t>clientCertificate</w:t>
      </w:r>
      <w:proofErr w:type="spellEnd"/>
      <w:r w:rsidRPr="00A30882">
        <w:rPr>
          <w:lang w:eastAsia="ja-JP"/>
        </w:rPr>
        <w:t xml:space="preserve"> </w:t>
      </w:r>
      <w:proofErr w:type="spellStart"/>
      <w:r w:rsidRPr="00A30882">
        <w:rPr>
          <w:lang w:eastAsia="ja-JP"/>
        </w:rPr>
        <w:t>findValue</w:t>
      </w:r>
      <w:proofErr w:type="spellEnd"/>
      <w:r w:rsidRPr="00A30882">
        <w:rPr>
          <w:lang w:eastAsia="ja-JP"/>
        </w:rPr>
        <w:t xml:space="preserve">="8c 7f 94 </w:t>
      </w:r>
      <w:proofErr w:type="spellStart"/>
      <w:r w:rsidRPr="00A30882">
        <w:rPr>
          <w:lang w:eastAsia="ja-JP"/>
        </w:rPr>
        <w:t>fe</w:t>
      </w:r>
      <w:proofErr w:type="spellEnd"/>
      <w:r w:rsidRPr="00A30882">
        <w:rPr>
          <w:lang w:eastAsia="ja-JP"/>
        </w:rPr>
        <w:t xml:space="preserve"> 58 6c f3 2e </w:t>
      </w:r>
      <w:proofErr w:type="spellStart"/>
      <w:r w:rsidRPr="00A30882">
        <w:rPr>
          <w:lang w:eastAsia="ja-JP"/>
        </w:rPr>
        <w:t>ea</w:t>
      </w:r>
      <w:proofErr w:type="spellEnd"/>
      <w:r w:rsidRPr="00A30882">
        <w:rPr>
          <w:lang w:eastAsia="ja-JP"/>
        </w:rPr>
        <w:t xml:space="preserve"> 50 9a 32 a3 73 53 </w:t>
      </w:r>
      <w:proofErr w:type="spellStart"/>
      <w:r w:rsidRPr="00A30882">
        <w:rPr>
          <w:lang w:eastAsia="ja-JP"/>
        </w:rPr>
        <w:t>ba</w:t>
      </w:r>
      <w:proofErr w:type="spellEnd"/>
      <w:r w:rsidRPr="00A30882">
        <w:rPr>
          <w:lang w:eastAsia="ja-JP"/>
        </w:rPr>
        <w:t xml:space="preserve"> b4 e5 6c 6d" </w:t>
      </w:r>
      <w:proofErr w:type="spellStart"/>
      <w:r w:rsidRPr="00A30882">
        <w:rPr>
          <w:lang w:eastAsia="ja-JP"/>
        </w:rPr>
        <w:t>storeLocation</w:t>
      </w:r>
      <w:proofErr w:type="spellEnd"/>
      <w:r w:rsidRPr="00A30882">
        <w:rPr>
          <w:lang w:eastAsia="ja-JP"/>
        </w:rPr>
        <w:t>="</w:t>
      </w:r>
      <w:proofErr w:type="spellStart"/>
      <w:r w:rsidRPr="00A30882">
        <w:rPr>
          <w:lang w:eastAsia="ja-JP"/>
        </w:rPr>
        <w:t>LocalMachine</w:t>
      </w:r>
      <w:proofErr w:type="spellEnd"/>
      <w:r w:rsidRPr="00A30882">
        <w:rPr>
          <w:lang w:eastAsia="ja-JP"/>
        </w:rPr>
        <w:t>" x509FindType="</w:t>
      </w:r>
      <w:proofErr w:type="spellStart"/>
      <w:r w:rsidRPr="00A30882">
        <w:rPr>
          <w:lang w:eastAsia="ja-JP"/>
        </w:rPr>
        <w:t>FindByThumbprint</w:t>
      </w:r>
      <w:proofErr w:type="spellEnd"/>
      <w:r w:rsidRPr="00A30882">
        <w:rPr>
          <w:lang w:eastAsia="ja-JP"/>
        </w:rPr>
        <w:t>"/&gt;</w:t>
      </w:r>
    </w:p>
    <w:p w14:paraId="568FB3DD" w14:textId="77777777" w:rsidR="006D74E6" w:rsidRPr="00A30882" w:rsidRDefault="006D74E6" w:rsidP="002F3430">
      <w:pPr>
        <w:pStyle w:val="Sourcewithforeground"/>
        <w:rPr>
          <w:lang w:eastAsia="ja-JP"/>
        </w:rPr>
      </w:pPr>
      <w:r w:rsidRPr="00A30882">
        <w:rPr>
          <w:lang w:eastAsia="ja-JP"/>
        </w:rPr>
        <w:t xml:space="preserve">                    &lt;/</w:t>
      </w:r>
      <w:proofErr w:type="spellStart"/>
      <w:r w:rsidRPr="00A30882">
        <w:rPr>
          <w:lang w:eastAsia="ja-JP"/>
        </w:rPr>
        <w:t>clientCredentials</w:t>
      </w:r>
      <w:proofErr w:type="spellEnd"/>
      <w:r w:rsidRPr="00A30882">
        <w:rPr>
          <w:lang w:eastAsia="ja-JP"/>
        </w:rPr>
        <w:t>&gt;</w:t>
      </w:r>
    </w:p>
    <w:p w14:paraId="61F419F2" w14:textId="77777777" w:rsidR="006D74E6" w:rsidRPr="00A30882" w:rsidRDefault="006D74E6" w:rsidP="002F3430">
      <w:pPr>
        <w:pStyle w:val="Sourcewithforeground"/>
        <w:rPr>
          <w:lang w:eastAsia="ja-JP"/>
        </w:rPr>
      </w:pPr>
      <w:r w:rsidRPr="00A30882">
        <w:rPr>
          <w:lang w:eastAsia="ja-JP"/>
        </w:rPr>
        <w:t xml:space="preserve">                    &lt;!--&lt;</w:t>
      </w:r>
      <w:proofErr w:type="spellStart"/>
      <w:r w:rsidRPr="00A30882">
        <w:rPr>
          <w:lang w:eastAsia="ja-JP"/>
        </w:rPr>
        <w:t>applyTo</w:t>
      </w:r>
      <w:proofErr w:type="spellEnd"/>
      <w:r w:rsidRPr="00A30882">
        <w:rPr>
          <w:lang w:eastAsia="ja-JP"/>
        </w:rPr>
        <w:t xml:space="preserve"> </w:t>
      </w:r>
      <w:proofErr w:type="spellStart"/>
      <w:r w:rsidRPr="00A30882">
        <w:rPr>
          <w:lang w:eastAsia="ja-JP"/>
        </w:rPr>
        <w:t>applyTo</w:t>
      </w:r>
      <w:proofErr w:type="spellEnd"/>
      <w:r w:rsidRPr="00A30882">
        <w:rPr>
          <w:lang w:eastAsia="ja-JP"/>
        </w:rPr>
        <w:t>="https://ivis.eps.gov.lv/DIT.WebService"/&gt;--&gt;</w:t>
      </w:r>
    </w:p>
    <w:p w14:paraId="427A1FD7" w14:textId="2727047D" w:rsidR="006D74E6" w:rsidRPr="00A30882" w:rsidRDefault="006D74E6" w:rsidP="002F3430">
      <w:pPr>
        <w:pStyle w:val="Sourcewithforeground"/>
        <w:rPr>
          <w:rFonts w:ascii="Tahoma" w:eastAsiaTheme="majorEastAsia" w:hAnsi="Tahoma" w:cstheme="majorBidi"/>
          <w:b/>
          <w:bCs/>
          <w:iCs/>
          <w:sz w:val="24"/>
          <w:szCs w:val="22"/>
        </w:rPr>
      </w:pPr>
      <w:r w:rsidRPr="00A30882">
        <w:rPr>
          <w:lang w:eastAsia="ja-JP"/>
        </w:rPr>
        <w:t>&lt;/</w:t>
      </w:r>
      <w:proofErr w:type="spellStart"/>
      <w:r w:rsidRPr="00A30882">
        <w:rPr>
          <w:lang w:eastAsia="ja-JP"/>
        </w:rPr>
        <w:t>behavior</w:t>
      </w:r>
      <w:proofErr w:type="spellEnd"/>
      <w:r w:rsidRPr="00A30882">
        <w:rPr>
          <w:lang w:eastAsia="ja-JP"/>
        </w:rPr>
        <w:t>&gt;</w:t>
      </w:r>
    </w:p>
    <w:p w14:paraId="1C677919" w14:textId="622453BE" w:rsidR="006B5FC8" w:rsidRPr="00A30882" w:rsidRDefault="006B5FC8" w:rsidP="002F3430">
      <w:pPr>
        <w:pStyle w:val="Heading5"/>
      </w:pPr>
      <w:r w:rsidRPr="00A30882">
        <w:t>Konfigurācija</w:t>
      </w:r>
    </w:p>
    <w:p w14:paraId="7D2A8441" w14:textId="74342B57" w:rsidR="009D44D2" w:rsidRPr="00A30882" w:rsidRDefault="009D44D2" w:rsidP="002F3430">
      <w:r w:rsidRPr="00A30882">
        <w:t xml:space="preserve">Lai </w:t>
      </w:r>
      <w:r w:rsidR="00D84E5D" w:rsidRPr="00A30882">
        <w:t xml:space="preserve">izveidotu savienojumu </w:t>
      </w:r>
      <w:r w:rsidRPr="00A30882">
        <w:t>ar sertifikātu</w:t>
      </w:r>
      <w:r w:rsidR="0059334E" w:rsidRPr="00A30882">
        <w:t>,</w:t>
      </w:r>
      <w:r w:rsidRPr="00A30882">
        <w:t xml:space="preserve"> ir </w:t>
      </w:r>
      <w:r w:rsidR="003150C8" w:rsidRPr="00A30882">
        <w:t>jā</w:t>
      </w:r>
      <w:r w:rsidRPr="00A30882">
        <w:t xml:space="preserve">izveido </w:t>
      </w:r>
      <w:r w:rsidR="0083705C" w:rsidRPr="00A30882">
        <w:t>divi</w:t>
      </w:r>
      <w:r w:rsidRPr="00A30882">
        <w:t xml:space="preserve"> </w:t>
      </w:r>
      <w:proofErr w:type="spellStart"/>
      <w:r w:rsidR="0083705C" w:rsidRPr="00A30882">
        <w:t>bindingi</w:t>
      </w:r>
      <w:proofErr w:type="spellEnd"/>
      <w:r w:rsidR="003150C8" w:rsidRPr="00A30882">
        <w:t>:</w:t>
      </w:r>
    </w:p>
    <w:tbl>
      <w:tblPr>
        <w:tblStyle w:val="TableGrid"/>
        <w:tblW w:w="0" w:type="auto"/>
        <w:tblBorders>
          <w:top w:val="single" w:sz="12" w:space="0" w:color="auto"/>
          <w:left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3750"/>
        <w:gridCol w:w="3467"/>
        <w:gridCol w:w="2421"/>
      </w:tblGrid>
      <w:tr w:rsidR="009D44D2" w:rsidRPr="00A30882" w14:paraId="2FEF3F2C" w14:textId="7164DA0C" w:rsidTr="0059334E">
        <w:tc>
          <w:tcPr>
            <w:tcW w:w="3845" w:type="dxa"/>
          </w:tcPr>
          <w:p w14:paraId="446D2678" w14:textId="58446B76" w:rsidR="009D44D2" w:rsidRPr="00A30882" w:rsidRDefault="006B5FC8" w:rsidP="002F3430">
            <w:pPr>
              <w:pStyle w:val="TableBold-small"/>
            </w:pPr>
            <w:proofErr w:type="spellStart"/>
            <w:r w:rsidRPr="00A30882">
              <w:t>ServiceModel</w:t>
            </w:r>
            <w:proofErr w:type="spellEnd"/>
          </w:p>
        </w:tc>
        <w:tc>
          <w:tcPr>
            <w:tcW w:w="3586" w:type="dxa"/>
          </w:tcPr>
          <w:p w14:paraId="2A6997BF" w14:textId="265B2CC6" w:rsidR="009D44D2" w:rsidRPr="00A30882" w:rsidRDefault="009D44D2" w:rsidP="002F3430">
            <w:pPr>
              <w:pStyle w:val="TableBold-small"/>
            </w:pPr>
            <w:r w:rsidRPr="00A30882">
              <w:t>Izvelētais nosaukums</w:t>
            </w:r>
          </w:p>
        </w:tc>
        <w:tc>
          <w:tcPr>
            <w:tcW w:w="2423" w:type="dxa"/>
          </w:tcPr>
          <w:p w14:paraId="450DEF6D" w14:textId="43A6F8A5" w:rsidR="009D44D2" w:rsidRPr="00A30882" w:rsidRDefault="008C5C04" w:rsidP="008C5C04">
            <w:pPr>
              <w:pStyle w:val="TableBold-small"/>
            </w:pPr>
            <w:r w:rsidRPr="00A30882">
              <w:t xml:space="preserve">Tiek </w:t>
            </w:r>
            <w:r w:rsidR="006B5FC8" w:rsidRPr="00A30882">
              <w:t>Izmanto</w:t>
            </w:r>
            <w:r w:rsidRPr="00A30882">
              <w:t>ts</w:t>
            </w:r>
          </w:p>
        </w:tc>
      </w:tr>
      <w:tr w:rsidR="009D44D2" w:rsidRPr="00A30882" w14:paraId="6ADA2CC9" w14:textId="42A7062F" w:rsidTr="0059334E">
        <w:tc>
          <w:tcPr>
            <w:tcW w:w="3845" w:type="dxa"/>
          </w:tcPr>
          <w:p w14:paraId="4103A7E9" w14:textId="6FBE37B3" w:rsidR="009D44D2" w:rsidRPr="00A30882" w:rsidRDefault="009D44D2" w:rsidP="002F3430">
            <w:pPr>
              <w:pStyle w:val="Tablebody"/>
            </w:pPr>
            <w:r w:rsidRPr="00A30882">
              <w:t>ws2007FederationHttpBinding</w:t>
            </w:r>
          </w:p>
        </w:tc>
        <w:tc>
          <w:tcPr>
            <w:tcW w:w="3586" w:type="dxa"/>
          </w:tcPr>
          <w:p w14:paraId="444D76FA" w14:textId="39E3D1DC" w:rsidR="009D44D2" w:rsidRPr="00A30882" w:rsidRDefault="009D44D2" w:rsidP="002F3430">
            <w:pPr>
              <w:pStyle w:val="Tablebody"/>
            </w:pPr>
            <w:r w:rsidRPr="00A30882">
              <w:t>ws2007FederationNoSct</w:t>
            </w:r>
          </w:p>
        </w:tc>
        <w:tc>
          <w:tcPr>
            <w:tcW w:w="2423" w:type="dxa"/>
          </w:tcPr>
          <w:p w14:paraId="1CA50DE5" w14:textId="74037E4C" w:rsidR="009D44D2" w:rsidRPr="00A30882" w:rsidRDefault="006B5FC8" w:rsidP="002F3430">
            <w:pPr>
              <w:pStyle w:val="Tablebody"/>
            </w:pPr>
            <w:proofErr w:type="spellStart"/>
            <w:r w:rsidRPr="00A30882">
              <w:t>ConfigurationService</w:t>
            </w:r>
            <w:proofErr w:type="spellEnd"/>
          </w:p>
        </w:tc>
      </w:tr>
      <w:tr w:rsidR="009D44D2" w:rsidRPr="00A30882" w14:paraId="17BBE6C8" w14:textId="0312D559" w:rsidTr="0059334E">
        <w:tc>
          <w:tcPr>
            <w:tcW w:w="3845" w:type="dxa"/>
          </w:tcPr>
          <w:p w14:paraId="430BB01E" w14:textId="1BE70822" w:rsidR="009D44D2" w:rsidRPr="00A30882" w:rsidRDefault="009D44D2" w:rsidP="002F3430">
            <w:pPr>
              <w:pStyle w:val="Tablebody"/>
            </w:pPr>
            <w:r w:rsidRPr="00A30882">
              <w:t>ws2007HttpBinding</w:t>
            </w:r>
          </w:p>
        </w:tc>
        <w:tc>
          <w:tcPr>
            <w:tcW w:w="3586" w:type="dxa"/>
          </w:tcPr>
          <w:p w14:paraId="327042B5" w14:textId="092FBF38" w:rsidR="009D44D2" w:rsidRPr="00A30882" w:rsidRDefault="009D44D2" w:rsidP="002F3430">
            <w:pPr>
              <w:pStyle w:val="Tablebody"/>
            </w:pPr>
            <w:proofErr w:type="spellStart"/>
            <w:r w:rsidRPr="00A30882">
              <w:t>certificateMixed</w:t>
            </w:r>
            <w:proofErr w:type="spellEnd"/>
          </w:p>
        </w:tc>
        <w:tc>
          <w:tcPr>
            <w:tcW w:w="2423" w:type="dxa"/>
          </w:tcPr>
          <w:p w14:paraId="048F71EE" w14:textId="0171955F" w:rsidR="009D44D2" w:rsidRPr="00A30882" w:rsidRDefault="006B5FC8" w:rsidP="002F3430">
            <w:pPr>
              <w:pStyle w:val="Tablebody"/>
            </w:pPr>
            <w:r w:rsidRPr="00A30882">
              <w:t>ws2007FederationNoSct</w:t>
            </w:r>
          </w:p>
        </w:tc>
      </w:tr>
      <w:tr w:rsidR="006B5FC8" w:rsidRPr="00A30882" w14:paraId="4BE5BBC7" w14:textId="77777777" w:rsidTr="0059334E">
        <w:tc>
          <w:tcPr>
            <w:tcW w:w="3845" w:type="dxa"/>
          </w:tcPr>
          <w:p w14:paraId="6821379E" w14:textId="4761A2B3" w:rsidR="006B5FC8" w:rsidRPr="00A30882" w:rsidRDefault="006B5FC8" w:rsidP="002F3430">
            <w:pPr>
              <w:pStyle w:val="Tablebody"/>
            </w:pPr>
            <w:proofErr w:type="spellStart"/>
            <w:r w:rsidRPr="00A30882">
              <w:t>endPointBehavior</w:t>
            </w:r>
            <w:proofErr w:type="spellEnd"/>
          </w:p>
        </w:tc>
        <w:tc>
          <w:tcPr>
            <w:tcW w:w="3586" w:type="dxa"/>
          </w:tcPr>
          <w:p w14:paraId="5D5F956B" w14:textId="07AB8BF7" w:rsidR="006B5FC8" w:rsidRPr="00A30882" w:rsidRDefault="006B5FC8" w:rsidP="002F3430">
            <w:pPr>
              <w:pStyle w:val="Tablebody"/>
            </w:pPr>
            <w:proofErr w:type="spellStart"/>
            <w:r w:rsidRPr="00A30882">
              <w:t>certificate</w:t>
            </w:r>
            <w:proofErr w:type="spellEnd"/>
          </w:p>
        </w:tc>
        <w:tc>
          <w:tcPr>
            <w:tcW w:w="2423" w:type="dxa"/>
          </w:tcPr>
          <w:p w14:paraId="36F40EBA" w14:textId="67008727" w:rsidR="006B5FC8" w:rsidRPr="00A30882" w:rsidRDefault="006B5FC8" w:rsidP="002F3430">
            <w:pPr>
              <w:pStyle w:val="Tablebody"/>
            </w:pPr>
            <w:proofErr w:type="spellStart"/>
            <w:r w:rsidRPr="00A30882">
              <w:t>ConfigurationService</w:t>
            </w:r>
            <w:proofErr w:type="spellEnd"/>
          </w:p>
        </w:tc>
      </w:tr>
      <w:tr w:rsidR="006B5FC8" w:rsidRPr="00A30882" w14:paraId="4E7B49A2" w14:textId="77777777" w:rsidTr="0059334E">
        <w:tc>
          <w:tcPr>
            <w:tcW w:w="3845" w:type="dxa"/>
          </w:tcPr>
          <w:p w14:paraId="6D14C342" w14:textId="230B4B6A" w:rsidR="006B5FC8" w:rsidRPr="00A30882" w:rsidRDefault="006B5FC8" w:rsidP="002F3430">
            <w:pPr>
              <w:pStyle w:val="Tablebody"/>
            </w:pPr>
            <w:proofErr w:type="spellStart"/>
            <w:r w:rsidRPr="00A30882">
              <w:t>Client</w:t>
            </w:r>
            <w:proofErr w:type="spellEnd"/>
            <w:r w:rsidRPr="00A30882">
              <w:t xml:space="preserve"> </w:t>
            </w:r>
            <w:proofErr w:type="spellStart"/>
            <w:r w:rsidRPr="00A30882">
              <w:t>endPoint</w:t>
            </w:r>
            <w:proofErr w:type="spellEnd"/>
          </w:p>
        </w:tc>
        <w:tc>
          <w:tcPr>
            <w:tcW w:w="3586" w:type="dxa"/>
          </w:tcPr>
          <w:p w14:paraId="5093A825" w14:textId="5B253B86" w:rsidR="006B5FC8" w:rsidRPr="00A30882" w:rsidRDefault="006B5FC8" w:rsidP="002F3430">
            <w:pPr>
              <w:pStyle w:val="Tablebody"/>
            </w:pPr>
            <w:proofErr w:type="spellStart"/>
            <w:r w:rsidRPr="00A30882">
              <w:t>ConfigurationService</w:t>
            </w:r>
            <w:proofErr w:type="spellEnd"/>
          </w:p>
        </w:tc>
        <w:tc>
          <w:tcPr>
            <w:tcW w:w="2423" w:type="dxa"/>
          </w:tcPr>
          <w:p w14:paraId="4BA6864E" w14:textId="49B2916A" w:rsidR="006B5FC8" w:rsidRPr="00A30882" w:rsidRDefault="006B5FC8" w:rsidP="002F3430">
            <w:pPr>
              <w:pStyle w:val="Tablebody"/>
            </w:pPr>
            <w:r w:rsidRPr="00A30882">
              <w:t>Kodā</w:t>
            </w:r>
          </w:p>
        </w:tc>
      </w:tr>
    </w:tbl>
    <w:p w14:paraId="5BCD68F1" w14:textId="72A9C00A" w:rsidR="00EF4396" w:rsidRPr="00A30882" w:rsidRDefault="006B5FC8" w:rsidP="002F3430">
      <w:pPr>
        <w:pStyle w:val="Pictureposition"/>
      </w:pPr>
      <w:r w:rsidRPr="00A30882">
        <w:object w:dxaOrig="20077" w:dyaOrig="10102" w14:anchorId="3FB38522">
          <v:shape id="_x0000_i1027" type="#_x0000_t75" style="width:481.95pt;height:243.05pt" o:ole="">
            <v:imagedata r:id="rId32" o:title=""/>
          </v:shape>
          <o:OLEObject Type="Embed" ProgID="Visio.Drawing.11" ShapeID="_x0000_i1027" DrawAspect="Content" ObjectID="_1721032446" r:id="rId33"/>
        </w:object>
      </w:r>
    </w:p>
    <w:p w14:paraId="6325A338" w14:textId="0A24231C" w:rsidR="00FA5059" w:rsidRPr="00A30882" w:rsidRDefault="006B5FC8" w:rsidP="009A3787">
      <w:pPr>
        <w:pStyle w:val="Heading5"/>
      </w:pPr>
      <w:bookmarkStart w:id="82" w:name="_Toc110419689"/>
      <w:r w:rsidRPr="00A30882">
        <w:rPr>
          <w:rStyle w:val="Heading4Char"/>
        </w:rPr>
        <w:t>Kod</w:t>
      </w:r>
      <w:r w:rsidR="009A3787" w:rsidRPr="00A30882">
        <w:rPr>
          <w:rStyle w:val="Heading4Char"/>
        </w:rPr>
        <w:t>a piemērs</w:t>
      </w:r>
      <w:r w:rsidR="00A368FD" w:rsidRPr="00A30882">
        <w:rPr>
          <w:rStyle w:val="Heading4Char"/>
        </w:rPr>
        <w:t xml:space="preserve"> (</w:t>
      </w:r>
      <w:proofErr w:type="spellStart"/>
      <w:r w:rsidR="00A368FD" w:rsidRPr="00A30882">
        <w:rPr>
          <w:rStyle w:val="Heading4Char"/>
        </w:rPr>
        <w:t>LoginCert</w:t>
      </w:r>
      <w:proofErr w:type="spellEnd"/>
      <w:r w:rsidR="00A368FD" w:rsidRPr="00A30882">
        <w:rPr>
          <w:rStyle w:val="Heading4Char"/>
        </w:rPr>
        <w:t>)</w:t>
      </w:r>
      <w:bookmarkEnd w:id="82"/>
      <w:r w:rsidR="00A368FD" w:rsidRPr="00A30882">
        <w:rPr>
          <w:rStyle w:val="Heading4Char"/>
        </w:rPr>
        <w:t xml:space="preserve"> </w:t>
      </w:r>
    </w:p>
    <w:p w14:paraId="1DE660FA" w14:textId="77777777" w:rsidR="002907AA" w:rsidRPr="00A30882" w:rsidRDefault="002907AA" w:rsidP="002907AA">
      <w:pPr>
        <w:pStyle w:val="Sourcewithforeground"/>
      </w:pPr>
      <w:proofErr w:type="spellStart"/>
      <w:r w:rsidRPr="00A30882">
        <w:t>using</w:t>
      </w:r>
      <w:proofErr w:type="spellEnd"/>
      <w:r w:rsidRPr="00A30882">
        <w:t xml:space="preserve"> (ProxyToService.DitConfiguration.DITConfigurationServiceContractClient </w:t>
      </w:r>
      <w:proofErr w:type="spellStart"/>
      <w:r w:rsidRPr="00A30882">
        <w:t>client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ProxyToService.DitConfiguration.DITConfigurationServiceContractClient("ConfigurationService"))</w:t>
      </w:r>
    </w:p>
    <w:p w14:paraId="2A231490" w14:textId="77777777" w:rsidR="002907AA" w:rsidRPr="00A30882" w:rsidRDefault="002907AA" w:rsidP="002907AA">
      <w:pPr>
        <w:pStyle w:val="Sourcewithforeground"/>
      </w:pPr>
      <w:r w:rsidRPr="00A30882">
        <w:t xml:space="preserve">            {</w:t>
      </w:r>
    </w:p>
    <w:p w14:paraId="1ED8A591" w14:textId="77777777" w:rsidR="002907AA" w:rsidRPr="00A30882" w:rsidRDefault="002907AA" w:rsidP="002907AA">
      <w:pPr>
        <w:pStyle w:val="Sourcewithforeground"/>
      </w:pPr>
      <w:r w:rsidRPr="00A30882">
        <w:t xml:space="preserve">                </w:t>
      </w:r>
      <w:proofErr w:type="spellStart"/>
      <w:r w:rsidRPr="00A30882">
        <w:t>try</w:t>
      </w:r>
      <w:proofErr w:type="spellEnd"/>
    </w:p>
    <w:p w14:paraId="78546990" w14:textId="77777777" w:rsidR="002907AA" w:rsidRPr="00A30882" w:rsidRDefault="002907AA" w:rsidP="002907AA">
      <w:pPr>
        <w:pStyle w:val="Sourcewithforeground"/>
      </w:pPr>
      <w:r w:rsidRPr="00A30882">
        <w:t xml:space="preserve">                {</w:t>
      </w:r>
    </w:p>
    <w:p w14:paraId="2B04DDCA" w14:textId="45D572BF" w:rsidR="002907AA" w:rsidRPr="00A30882" w:rsidRDefault="002907AA" w:rsidP="002907AA">
      <w:pPr>
        <w:pStyle w:val="Sourcewithforeground"/>
      </w:pPr>
      <w:r w:rsidRPr="00A30882">
        <w:t xml:space="preserve">                    var </w:t>
      </w:r>
      <w:proofErr w:type="spellStart"/>
      <w:r w:rsidRPr="00A30882">
        <w:t>postBox</w:t>
      </w:r>
      <w:proofErr w:type="spellEnd"/>
      <w:r w:rsidRPr="00A30882">
        <w:t xml:space="preserve"> = </w:t>
      </w:r>
      <w:proofErr w:type="spellStart"/>
      <w:r w:rsidRPr="00A30882">
        <w:t>client.SelectPostBox</w:t>
      </w:r>
      <w:proofErr w:type="spellEnd"/>
      <w:r w:rsidRPr="00A30882">
        <w:t>("100000");</w:t>
      </w:r>
    </w:p>
    <w:p w14:paraId="74BD4620" w14:textId="77777777" w:rsidR="002907AA" w:rsidRPr="00A30882" w:rsidRDefault="002907AA" w:rsidP="002907AA">
      <w:pPr>
        <w:pStyle w:val="Sourcewithforeground"/>
      </w:pPr>
      <w:r w:rsidRPr="00A30882">
        <w:t xml:space="preserve">                    </w:t>
      </w:r>
      <w:proofErr w:type="spellStart"/>
      <w:r w:rsidRPr="00A30882">
        <w:t>if</w:t>
      </w:r>
      <w:proofErr w:type="spellEnd"/>
      <w:r w:rsidRPr="00A30882">
        <w:t xml:space="preserve"> (</w:t>
      </w:r>
      <w:proofErr w:type="spellStart"/>
      <w:r w:rsidRPr="00A30882">
        <w:t>postBox</w:t>
      </w:r>
      <w:proofErr w:type="spellEnd"/>
      <w:r w:rsidRPr="00A30882">
        <w:t xml:space="preserve"> != </w:t>
      </w:r>
      <w:proofErr w:type="spellStart"/>
      <w:r w:rsidRPr="00A30882">
        <w:t>null</w:t>
      </w:r>
      <w:proofErr w:type="spellEnd"/>
      <w:r w:rsidRPr="00A30882">
        <w:t>)</w:t>
      </w:r>
    </w:p>
    <w:p w14:paraId="1C383F3A" w14:textId="77777777" w:rsidR="002907AA" w:rsidRPr="00A30882" w:rsidRDefault="002907AA" w:rsidP="002907AA">
      <w:pPr>
        <w:pStyle w:val="Sourcewithforeground"/>
      </w:pPr>
      <w:r w:rsidRPr="00A30882">
        <w:t xml:space="preserve">                    {</w:t>
      </w:r>
    </w:p>
    <w:p w14:paraId="34DE4274" w14:textId="77777777" w:rsidR="002907AA" w:rsidRPr="00A30882" w:rsidRDefault="002907AA" w:rsidP="002907AA">
      <w:pPr>
        <w:pStyle w:val="Sourcewithforeground"/>
      </w:pPr>
      <w:r w:rsidRPr="00A30882">
        <w:t xml:space="preserve">                        </w:t>
      </w:r>
      <w:proofErr w:type="spellStart"/>
      <w:r w:rsidRPr="00A30882">
        <w:t>Console.WriteLine</w:t>
      </w:r>
      <w:proofErr w:type="spellEnd"/>
      <w:r w:rsidRPr="00A30882">
        <w:t>(</w:t>
      </w:r>
      <w:proofErr w:type="spellStart"/>
      <w:r w:rsidRPr="00A30882">
        <w:t>postBox.Authority.ShortName</w:t>
      </w:r>
      <w:proofErr w:type="spellEnd"/>
      <w:r w:rsidRPr="00A30882">
        <w:t>);</w:t>
      </w:r>
    </w:p>
    <w:p w14:paraId="45ECF53B" w14:textId="0481D8DD" w:rsidR="002907AA" w:rsidRPr="00A30882" w:rsidRDefault="002907AA" w:rsidP="002907AA">
      <w:pPr>
        <w:pStyle w:val="Sourcewithforeground"/>
      </w:pPr>
      <w:r w:rsidRPr="00A30882">
        <w:t xml:space="preserve">                    }</w:t>
      </w:r>
    </w:p>
    <w:p w14:paraId="2E88B38C" w14:textId="77777777" w:rsidR="002907AA" w:rsidRPr="00A30882" w:rsidRDefault="002907AA" w:rsidP="002907AA">
      <w:pPr>
        <w:pStyle w:val="Sourcewithforeground"/>
      </w:pPr>
      <w:r w:rsidRPr="00A30882">
        <w:t xml:space="preserve">                    </w:t>
      </w:r>
      <w:proofErr w:type="spellStart"/>
      <w:r w:rsidRPr="00A30882">
        <w:t>Console.WriteLine</w:t>
      </w:r>
      <w:proofErr w:type="spellEnd"/>
      <w:r w:rsidRPr="00A30882">
        <w:t>("</w:t>
      </w:r>
      <w:proofErr w:type="spellStart"/>
      <w:r w:rsidRPr="00A30882">
        <w:t>Press</w:t>
      </w:r>
      <w:proofErr w:type="spellEnd"/>
      <w:r w:rsidRPr="00A30882">
        <w:t xml:space="preserve"> </w:t>
      </w:r>
      <w:proofErr w:type="spellStart"/>
      <w:r w:rsidRPr="00A30882">
        <w:t>key</w:t>
      </w:r>
      <w:proofErr w:type="spellEnd"/>
      <w:r w:rsidRPr="00A30882">
        <w:t>...");</w:t>
      </w:r>
    </w:p>
    <w:p w14:paraId="4D5CD6E7" w14:textId="77777777" w:rsidR="002907AA" w:rsidRPr="00A30882" w:rsidRDefault="002907AA" w:rsidP="002907AA">
      <w:pPr>
        <w:pStyle w:val="Sourcewithforeground"/>
      </w:pPr>
      <w:r w:rsidRPr="00A30882">
        <w:t xml:space="preserve">                }</w:t>
      </w:r>
    </w:p>
    <w:p w14:paraId="7DAD3BF9" w14:textId="77777777" w:rsidR="002907AA" w:rsidRPr="00A30882" w:rsidRDefault="002907AA" w:rsidP="002907AA">
      <w:pPr>
        <w:pStyle w:val="Sourcewithforeground"/>
      </w:pPr>
      <w:r w:rsidRPr="00A30882">
        <w:t xml:space="preserve">                </w:t>
      </w:r>
      <w:proofErr w:type="spellStart"/>
      <w:r w:rsidRPr="00A30882">
        <w:t>catch</w:t>
      </w:r>
      <w:proofErr w:type="spellEnd"/>
      <w:r w:rsidRPr="00A30882">
        <w:t xml:space="preserve"> (</w:t>
      </w:r>
      <w:proofErr w:type="spellStart"/>
      <w:r w:rsidRPr="00A30882">
        <w:t>CommunicationException</w:t>
      </w:r>
      <w:proofErr w:type="spellEnd"/>
      <w:r w:rsidRPr="00A30882">
        <w:t xml:space="preserve"> e)</w:t>
      </w:r>
    </w:p>
    <w:p w14:paraId="79E2BA69" w14:textId="77777777" w:rsidR="002907AA" w:rsidRPr="00A30882" w:rsidRDefault="002907AA" w:rsidP="002907AA">
      <w:pPr>
        <w:pStyle w:val="Sourcewithforeground"/>
      </w:pPr>
      <w:r w:rsidRPr="00A30882">
        <w:t xml:space="preserve">                {</w:t>
      </w:r>
    </w:p>
    <w:p w14:paraId="0A165133" w14:textId="77777777" w:rsidR="002907AA" w:rsidRPr="00A30882" w:rsidRDefault="002907AA" w:rsidP="002907AA">
      <w:pPr>
        <w:pStyle w:val="Sourcewithforeground"/>
      </w:pPr>
      <w:r w:rsidRPr="00A30882">
        <w:t xml:space="preserve">                    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mess</w:t>
      </w:r>
      <w:proofErr w:type="spellEnd"/>
      <w:r w:rsidRPr="00A30882">
        <w:t xml:space="preserve"> = </w:t>
      </w:r>
      <w:proofErr w:type="spellStart"/>
      <w:r w:rsidRPr="00A30882">
        <w:t>e.Message</w:t>
      </w:r>
      <w:proofErr w:type="spellEnd"/>
      <w:r w:rsidRPr="00A30882">
        <w:t>;</w:t>
      </w:r>
    </w:p>
    <w:p w14:paraId="490D5D78" w14:textId="181A553B" w:rsidR="002907AA" w:rsidRPr="00A30882" w:rsidRDefault="002907AA" w:rsidP="002907AA">
      <w:pPr>
        <w:pStyle w:val="Sourcewithforeground"/>
      </w:pPr>
      <w:r w:rsidRPr="00A30882">
        <w:t xml:space="preserve">                    </w:t>
      </w:r>
      <w:proofErr w:type="spellStart"/>
      <w:r w:rsidRPr="00A30882">
        <w:t>Console.WriteLine</w:t>
      </w:r>
      <w:proofErr w:type="spellEnd"/>
      <w:r w:rsidRPr="00A30882">
        <w:t>(</w:t>
      </w:r>
      <w:proofErr w:type="spellStart"/>
      <w:r w:rsidRPr="00A30882">
        <w:t>mess</w:t>
      </w:r>
      <w:proofErr w:type="spellEnd"/>
      <w:r w:rsidRPr="00A30882">
        <w:t>);</w:t>
      </w:r>
    </w:p>
    <w:p w14:paraId="20C79CF0" w14:textId="77777777" w:rsidR="002907AA" w:rsidRPr="00A30882" w:rsidRDefault="002907AA" w:rsidP="002907AA">
      <w:pPr>
        <w:pStyle w:val="Sourcewithforeground"/>
      </w:pPr>
      <w:r w:rsidRPr="00A30882">
        <w:t xml:space="preserve">                    </w:t>
      </w:r>
      <w:proofErr w:type="spellStart"/>
      <w:r w:rsidRPr="00A30882">
        <w:t>client.Abort</w:t>
      </w:r>
      <w:proofErr w:type="spellEnd"/>
      <w:r w:rsidRPr="00A30882">
        <w:t>();</w:t>
      </w:r>
    </w:p>
    <w:p w14:paraId="24DC5C96" w14:textId="77777777" w:rsidR="002907AA" w:rsidRPr="00A30882" w:rsidRDefault="002907AA" w:rsidP="002907AA">
      <w:pPr>
        <w:pStyle w:val="Sourcewithforeground"/>
      </w:pPr>
      <w:r w:rsidRPr="00A30882">
        <w:t xml:space="preserve">                }</w:t>
      </w:r>
    </w:p>
    <w:p w14:paraId="34D89F37" w14:textId="77777777" w:rsidR="002907AA" w:rsidRPr="00A30882" w:rsidRDefault="002907AA" w:rsidP="002907AA">
      <w:pPr>
        <w:pStyle w:val="Sourcewithforeground"/>
      </w:pPr>
      <w:r w:rsidRPr="00A30882">
        <w:t xml:space="preserve">                </w:t>
      </w:r>
      <w:proofErr w:type="spellStart"/>
      <w:r w:rsidRPr="00A30882">
        <w:t>catch</w:t>
      </w:r>
      <w:proofErr w:type="spellEnd"/>
      <w:r w:rsidRPr="00A30882">
        <w:t xml:space="preserve"> (</w:t>
      </w:r>
      <w:proofErr w:type="spellStart"/>
      <w:r w:rsidRPr="00A30882">
        <w:t>TimeoutException</w:t>
      </w:r>
      <w:proofErr w:type="spellEnd"/>
      <w:r w:rsidRPr="00A30882">
        <w:t xml:space="preserve"> e)</w:t>
      </w:r>
    </w:p>
    <w:p w14:paraId="7560C7B6" w14:textId="77777777" w:rsidR="002907AA" w:rsidRPr="00A30882" w:rsidRDefault="002907AA" w:rsidP="002907AA">
      <w:pPr>
        <w:pStyle w:val="Sourcewithforeground"/>
      </w:pPr>
      <w:r w:rsidRPr="00A30882">
        <w:t xml:space="preserve">                {</w:t>
      </w:r>
    </w:p>
    <w:p w14:paraId="1CDA7CF1" w14:textId="77777777" w:rsidR="002907AA" w:rsidRPr="00A30882" w:rsidRDefault="002907AA" w:rsidP="002907AA">
      <w:pPr>
        <w:pStyle w:val="Sourcewithforeground"/>
      </w:pPr>
      <w:r w:rsidRPr="00A30882">
        <w:t xml:space="preserve">                    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mess</w:t>
      </w:r>
      <w:proofErr w:type="spellEnd"/>
      <w:r w:rsidRPr="00A30882">
        <w:t xml:space="preserve"> = </w:t>
      </w:r>
      <w:proofErr w:type="spellStart"/>
      <w:r w:rsidRPr="00A30882">
        <w:t>e.Message</w:t>
      </w:r>
      <w:proofErr w:type="spellEnd"/>
      <w:r w:rsidRPr="00A30882">
        <w:t>;</w:t>
      </w:r>
    </w:p>
    <w:p w14:paraId="361A8DDE" w14:textId="521BE994" w:rsidR="002907AA" w:rsidRPr="00A30882" w:rsidRDefault="002907AA" w:rsidP="002907AA">
      <w:pPr>
        <w:pStyle w:val="Sourcewithforeground"/>
      </w:pPr>
      <w:r w:rsidRPr="00A30882">
        <w:t xml:space="preserve">                    </w:t>
      </w:r>
      <w:proofErr w:type="spellStart"/>
      <w:r w:rsidRPr="00A30882">
        <w:t>Console.WriteLine</w:t>
      </w:r>
      <w:proofErr w:type="spellEnd"/>
      <w:r w:rsidRPr="00A30882">
        <w:t>(</w:t>
      </w:r>
      <w:proofErr w:type="spellStart"/>
      <w:r w:rsidRPr="00A30882">
        <w:t>mess</w:t>
      </w:r>
      <w:proofErr w:type="spellEnd"/>
      <w:r w:rsidRPr="00A30882">
        <w:t>);</w:t>
      </w:r>
    </w:p>
    <w:p w14:paraId="33C154F1" w14:textId="77777777" w:rsidR="002907AA" w:rsidRPr="00A30882" w:rsidRDefault="002907AA" w:rsidP="002907AA">
      <w:pPr>
        <w:pStyle w:val="Sourcewithforeground"/>
      </w:pPr>
      <w:r w:rsidRPr="00A30882">
        <w:t xml:space="preserve">                    </w:t>
      </w:r>
      <w:proofErr w:type="spellStart"/>
      <w:r w:rsidRPr="00A30882">
        <w:t>client.Abort</w:t>
      </w:r>
      <w:proofErr w:type="spellEnd"/>
      <w:r w:rsidRPr="00A30882">
        <w:t>();</w:t>
      </w:r>
    </w:p>
    <w:p w14:paraId="1AE46C7B" w14:textId="77777777" w:rsidR="002907AA" w:rsidRPr="00A30882" w:rsidRDefault="002907AA" w:rsidP="002907AA">
      <w:pPr>
        <w:pStyle w:val="Sourcewithforeground"/>
      </w:pPr>
      <w:r w:rsidRPr="00A30882">
        <w:t xml:space="preserve">                }</w:t>
      </w:r>
    </w:p>
    <w:p w14:paraId="482276BC" w14:textId="77777777" w:rsidR="002907AA" w:rsidRPr="00A30882" w:rsidRDefault="002907AA" w:rsidP="002907AA">
      <w:pPr>
        <w:pStyle w:val="Sourcewithforeground"/>
      </w:pPr>
      <w:r w:rsidRPr="00A30882">
        <w:t xml:space="preserve">                </w:t>
      </w:r>
      <w:proofErr w:type="spellStart"/>
      <w:r w:rsidRPr="00A30882">
        <w:t>catch</w:t>
      </w:r>
      <w:proofErr w:type="spellEnd"/>
      <w:r w:rsidRPr="00A30882">
        <w:t xml:space="preserve"> (</w:t>
      </w:r>
      <w:proofErr w:type="spellStart"/>
      <w:r w:rsidRPr="00A30882">
        <w:t>Exception</w:t>
      </w:r>
      <w:proofErr w:type="spellEnd"/>
      <w:r w:rsidRPr="00A30882">
        <w:t xml:space="preserve"> e)</w:t>
      </w:r>
    </w:p>
    <w:p w14:paraId="6D31F225" w14:textId="77777777" w:rsidR="002907AA" w:rsidRPr="00A30882" w:rsidRDefault="002907AA" w:rsidP="002907AA">
      <w:pPr>
        <w:pStyle w:val="Sourcewithforeground"/>
      </w:pPr>
      <w:r w:rsidRPr="00A30882">
        <w:t xml:space="preserve">                {</w:t>
      </w:r>
    </w:p>
    <w:p w14:paraId="30236C34" w14:textId="77777777" w:rsidR="002907AA" w:rsidRPr="00A30882" w:rsidRDefault="002907AA" w:rsidP="002907AA">
      <w:pPr>
        <w:pStyle w:val="Sourcewithforeground"/>
      </w:pPr>
      <w:r w:rsidRPr="00A30882">
        <w:lastRenderedPageBreak/>
        <w:t xml:space="preserve">                    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mess</w:t>
      </w:r>
      <w:proofErr w:type="spellEnd"/>
      <w:r w:rsidRPr="00A30882">
        <w:t xml:space="preserve"> = </w:t>
      </w:r>
      <w:proofErr w:type="spellStart"/>
      <w:r w:rsidRPr="00A30882">
        <w:t>e.Message</w:t>
      </w:r>
      <w:proofErr w:type="spellEnd"/>
      <w:r w:rsidRPr="00A30882">
        <w:t>;</w:t>
      </w:r>
    </w:p>
    <w:p w14:paraId="59FADCFB" w14:textId="77777777" w:rsidR="002907AA" w:rsidRPr="00A30882" w:rsidRDefault="002907AA" w:rsidP="002907AA">
      <w:pPr>
        <w:pStyle w:val="Sourcewithforeground"/>
      </w:pPr>
      <w:r w:rsidRPr="00A30882">
        <w:t xml:space="preserve">                    </w:t>
      </w:r>
      <w:proofErr w:type="spellStart"/>
      <w:r w:rsidRPr="00A30882">
        <w:t>Console.WriteLine</w:t>
      </w:r>
      <w:proofErr w:type="spellEnd"/>
      <w:r w:rsidRPr="00A30882">
        <w:t>(</w:t>
      </w:r>
      <w:proofErr w:type="spellStart"/>
      <w:r w:rsidRPr="00A30882">
        <w:t>mess</w:t>
      </w:r>
      <w:proofErr w:type="spellEnd"/>
      <w:r w:rsidRPr="00A30882">
        <w:t>);</w:t>
      </w:r>
    </w:p>
    <w:p w14:paraId="07FC7E13" w14:textId="77777777" w:rsidR="002907AA" w:rsidRPr="00A30882" w:rsidRDefault="002907AA" w:rsidP="002907AA">
      <w:pPr>
        <w:pStyle w:val="Sourcewithforeground"/>
      </w:pPr>
      <w:r w:rsidRPr="00A30882">
        <w:t xml:space="preserve">                    </w:t>
      </w:r>
      <w:proofErr w:type="spellStart"/>
      <w:r w:rsidRPr="00A30882">
        <w:t>client.Abort</w:t>
      </w:r>
      <w:proofErr w:type="spellEnd"/>
      <w:r w:rsidRPr="00A30882">
        <w:t>();</w:t>
      </w:r>
    </w:p>
    <w:p w14:paraId="7C7D6029" w14:textId="77777777" w:rsidR="002907AA" w:rsidRPr="00A30882" w:rsidRDefault="002907AA" w:rsidP="002907AA">
      <w:pPr>
        <w:pStyle w:val="Sourcewithforeground"/>
      </w:pPr>
      <w:r w:rsidRPr="00A30882">
        <w:t xml:space="preserve">                    </w:t>
      </w:r>
      <w:proofErr w:type="spellStart"/>
      <w:r w:rsidRPr="00A30882">
        <w:t>throw</w:t>
      </w:r>
      <w:proofErr w:type="spellEnd"/>
      <w:r w:rsidRPr="00A30882">
        <w:t>;</w:t>
      </w:r>
    </w:p>
    <w:p w14:paraId="7DCE049E" w14:textId="33C6EC98" w:rsidR="002907AA" w:rsidRPr="00A30882" w:rsidRDefault="002907AA" w:rsidP="009D4317">
      <w:pPr>
        <w:pStyle w:val="Sourcewithforeground"/>
      </w:pPr>
      <w:r w:rsidRPr="00A30882">
        <w:t xml:space="preserve">                }</w:t>
      </w:r>
    </w:p>
    <w:p w14:paraId="332274FE" w14:textId="6394166F" w:rsidR="002907AA" w:rsidRPr="00A30882" w:rsidRDefault="002907AA" w:rsidP="002907AA">
      <w:pPr>
        <w:pStyle w:val="Sourcewithforeground"/>
      </w:pPr>
      <w:r w:rsidRPr="00A30882">
        <w:t xml:space="preserve">            }</w:t>
      </w:r>
    </w:p>
    <w:p w14:paraId="13433109" w14:textId="04000A3B" w:rsidR="002907AA" w:rsidRPr="00A30882" w:rsidRDefault="002907AA" w:rsidP="002F3430">
      <w:pPr>
        <w:pStyle w:val="Sourcewithforeground"/>
      </w:pPr>
    </w:p>
    <w:p w14:paraId="10951C5A" w14:textId="77777777" w:rsidR="002907AA" w:rsidRPr="00A30882" w:rsidRDefault="002907AA" w:rsidP="002F3430">
      <w:pPr>
        <w:pStyle w:val="Sourcewithforeground"/>
      </w:pPr>
    </w:p>
    <w:p w14:paraId="1A261E78" w14:textId="663DEFF5" w:rsidR="006B5FC8" w:rsidRPr="00A30882" w:rsidRDefault="00EA66EC" w:rsidP="002F3430">
      <w:pPr>
        <w:pStyle w:val="Heading4"/>
      </w:pPr>
      <w:bookmarkStart w:id="83" w:name="_Toc110419690"/>
      <w:r w:rsidRPr="00A30882">
        <w:t>Savienošana ar lietotāja vā</w:t>
      </w:r>
      <w:r w:rsidR="006B5FC8" w:rsidRPr="00A30882">
        <w:t>rdu un paroli</w:t>
      </w:r>
      <w:r w:rsidR="00D76D4E" w:rsidRPr="00A30882">
        <w:t xml:space="preserve"> (</w:t>
      </w:r>
      <w:proofErr w:type="spellStart"/>
      <w:r w:rsidR="00D76D4E" w:rsidRPr="00A30882">
        <w:t>LoginUserName</w:t>
      </w:r>
      <w:proofErr w:type="spellEnd"/>
      <w:r w:rsidR="00D76D4E" w:rsidRPr="00A30882">
        <w:t>)</w:t>
      </w:r>
      <w:bookmarkEnd w:id="83"/>
    </w:p>
    <w:p w14:paraId="300572DE" w14:textId="65CC691C" w:rsidR="00D76D4E" w:rsidRPr="00A30882" w:rsidRDefault="00D76D4E" w:rsidP="002F3430">
      <w:pPr>
        <w:pStyle w:val="Heading5"/>
      </w:pPr>
      <w:r w:rsidRPr="00A30882">
        <w:t>Konfigur</w:t>
      </w:r>
      <w:r w:rsidR="009B57EF" w:rsidRPr="00A30882">
        <w:t>ā</w:t>
      </w:r>
      <w:r w:rsidRPr="00A30882">
        <w:t xml:space="preserve">cija </w:t>
      </w:r>
    </w:p>
    <w:p w14:paraId="237358AA" w14:textId="102E3B1D" w:rsidR="00D76D4E" w:rsidRPr="00A30882" w:rsidRDefault="00D76D4E" w:rsidP="002F3430">
      <w:r w:rsidRPr="00A30882">
        <w:t xml:space="preserve">Lai </w:t>
      </w:r>
      <w:r w:rsidR="0083705C" w:rsidRPr="00A30882">
        <w:t>izveidotu savienojumu</w:t>
      </w:r>
      <w:r w:rsidRPr="00A30882">
        <w:t xml:space="preserve"> ar </w:t>
      </w:r>
      <w:r w:rsidR="00671281" w:rsidRPr="00A30882">
        <w:t>lietotāja vārdu un paroli</w:t>
      </w:r>
      <w:r w:rsidR="009B57EF" w:rsidRPr="00A30882">
        <w:t>,</w:t>
      </w:r>
      <w:r w:rsidRPr="00A30882">
        <w:t xml:space="preserve"> ir </w:t>
      </w:r>
      <w:r w:rsidR="003150C8" w:rsidRPr="00A30882">
        <w:t>jā</w:t>
      </w:r>
      <w:r w:rsidRPr="00A30882">
        <w:t xml:space="preserve">izveido </w:t>
      </w:r>
      <w:r w:rsidR="008E0C30" w:rsidRPr="00A30882">
        <w:t>divi</w:t>
      </w:r>
      <w:r w:rsidRPr="00A30882">
        <w:t xml:space="preserve"> </w:t>
      </w:r>
      <w:proofErr w:type="spellStart"/>
      <w:r w:rsidR="008E0C30" w:rsidRPr="00A30882">
        <w:t>bindingi</w:t>
      </w:r>
      <w:proofErr w:type="spellEnd"/>
      <w:r w:rsidR="003150C8" w:rsidRPr="00A30882">
        <w:t>:</w:t>
      </w:r>
    </w:p>
    <w:tbl>
      <w:tblPr>
        <w:tblStyle w:val="TableGrid"/>
        <w:tblW w:w="0" w:type="auto"/>
        <w:tblBorders>
          <w:top w:val="single" w:sz="12" w:space="0" w:color="auto"/>
          <w:left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3750"/>
        <w:gridCol w:w="3467"/>
        <w:gridCol w:w="2421"/>
      </w:tblGrid>
      <w:tr w:rsidR="00D76D4E" w:rsidRPr="00A30882" w14:paraId="68D6309C" w14:textId="77777777" w:rsidTr="009B57EF">
        <w:tc>
          <w:tcPr>
            <w:tcW w:w="3845" w:type="dxa"/>
          </w:tcPr>
          <w:p w14:paraId="1B1D46CE" w14:textId="77777777" w:rsidR="00D76D4E" w:rsidRPr="00A30882" w:rsidRDefault="00D76D4E" w:rsidP="002F3430">
            <w:pPr>
              <w:pStyle w:val="TableBold-small"/>
            </w:pPr>
            <w:proofErr w:type="spellStart"/>
            <w:r w:rsidRPr="00A30882">
              <w:t>ServiceModel</w:t>
            </w:r>
            <w:proofErr w:type="spellEnd"/>
          </w:p>
        </w:tc>
        <w:tc>
          <w:tcPr>
            <w:tcW w:w="3586" w:type="dxa"/>
          </w:tcPr>
          <w:p w14:paraId="4D320688" w14:textId="77777777" w:rsidR="00D76D4E" w:rsidRPr="00A30882" w:rsidRDefault="00D76D4E" w:rsidP="002F3430">
            <w:pPr>
              <w:pStyle w:val="TableBold-small"/>
            </w:pPr>
            <w:r w:rsidRPr="00A30882">
              <w:t>Izvelētais nosaukums</w:t>
            </w:r>
          </w:p>
        </w:tc>
        <w:tc>
          <w:tcPr>
            <w:tcW w:w="2423" w:type="dxa"/>
          </w:tcPr>
          <w:p w14:paraId="13316401" w14:textId="05D5A471" w:rsidR="00D76D4E" w:rsidRPr="00A30882" w:rsidRDefault="008C5C04" w:rsidP="008C5C04">
            <w:pPr>
              <w:pStyle w:val="TableBold-small"/>
            </w:pPr>
            <w:r w:rsidRPr="00A30882">
              <w:t>Tiek i</w:t>
            </w:r>
            <w:r w:rsidR="00D76D4E" w:rsidRPr="00A30882">
              <w:t>zmanto</w:t>
            </w:r>
            <w:r w:rsidRPr="00A30882">
              <w:t>ts</w:t>
            </w:r>
          </w:p>
        </w:tc>
      </w:tr>
      <w:tr w:rsidR="00D76D4E" w:rsidRPr="00A30882" w14:paraId="27461C9F" w14:textId="77777777" w:rsidTr="009B57EF">
        <w:tc>
          <w:tcPr>
            <w:tcW w:w="3845" w:type="dxa"/>
          </w:tcPr>
          <w:p w14:paraId="7C13BDFD" w14:textId="77777777" w:rsidR="00D76D4E" w:rsidRPr="00A30882" w:rsidRDefault="00D76D4E" w:rsidP="002F3430">
            <w:pPr>
              <w:pStyle w:val="Tablebody"/>
            </w:pPr>
            <w:r w:rsidRPr="00A30882">
              <w:t>ws2007FederationHttpBinding</w:t>
            </w:r>
          </w:p>
        </w:tc>
        <w:tc>
          <w:tcPr>
            <w:tcW w:w="3586" w:type="dxa"/>
          </w:tcPr>
          <w:p w14:paraId="1C6C93A4" w14:textId="77777777" w:rsidR="00D76D4E" w:rsidRPr="00A30882" w:rsidRDefault="00D76D4E" w:rsidP="002F3430">
            <w:pPr>
              <w:pStyle w:val="Tablebody"/>
            </w:pPr>
            <w:r w:rsidRPr="00A30882">
              <w:t>ws2007FederationNoSct</w:t>
            </w:r>
          </w:p>
        </w:tc>
        <w:tc>
          <w:tcPr>
            <w:tcW w:w="2423" w:type="dxa"/>
          </w:tcPr>
          <w:p w14:paraId="0C68B074" w14:textId="77777777" w:rsidR="00D76D4E" w:rsidRPr="00A30882" w:rsidRDefault="00D76D4E" w:rsidP="002F3430">
            <w:pPr>
              <w:pStyle w:val="Tablebody"/>
            </w:pPr>
            <w:proofErr w:type="spellStart"/>
            <w:r w:rsidRPr="00A30882">
              <w:t>ConfigurationService</w:t>
            </w:r>
            <w:proofErr w:type="spellEnd"/>
          </w:p>
        </w:tc>
      </w:tr>
      <w:tr w:rsidR="00D76D4E" w:rsidRPr="00A30882" w14:paraId="2263BCF9" w14:textId="77777777" w:rsidTr="009B57EF">
        <w:tc>
          <w:tcPr>
            <w:tcW w:w="3845" w:type="dxa"/>
          </w:tcPr>
          <w:p w14:paraId="47C4C85E" w14:textId="77777777" w:rsidR="00D76D4E" w:rsidRPr="00A30882" w:rsidRDefault="00D76D4E" w:rsidP="002F3430">
            <w:pPr>
              <w:pStyle w:val="Tablebody"/>
            </w:pPr>
            <w:r w:rsidRPr="00A30882">
              <w:t>ws2007HttpBinding</w:t>
            </w:r>
          </w:p>
        </w:tc>
        <w:tc>
          <w:tcPr>
            <w:tcW w:w="3586" w:type="dxa"/>
          </w:tcPr>
          <w:p w14:paraId="6347985C" w14:textId="77777777" w:rsidR="00D76D4E" w:rsidRPr="00A30882" w:rsidRDefault="00D76D4E" w:rsidP="002F3430">
            <w:pPr>
              <w:pStyle w:val="Tablebody"/>
            </w:pPr>
            <w:proofErr w:type="spellStart"/>
            <w:r w:rsidRPr="00A30882">
              <w:t>certificateMixed</w:t>
            </w:r>
            <w:proofErr w:type="spellEnd"/>
          </w:p>
        </w:tc>
        <w:tc>
          <w:tcPr>
            <w:tcW w:w="2423" w:type="dxa"/>
          </w:tcPr>
          <w:p w14:paraId="4CACF5EF" w14:textId="77777777" w:rsidR="00D76D4E" w:rsidRPr="00A30882" w:rsidRDefault="00D76D4E" w:rsidP="002F3430">
            <w:pPr>
              <w:pStyle w:val="Tablebody"/>
            </w:pPr>
            <w:r w:rsidRPr="00A30882">
              <w:t>ws2007FederationNoSct</w:t>
            </w:r>
          </w:p>
        </w:tc>
      </w:tr>
      <w:tr w:rsidR="00D76D4E" w:rsidRPr="00A30882" w14:paraId="6AF0FDEE" w14:textId="77777777" w:rsidTr="009B57EF">
        <w:tc>
          <w:tcPr>
            <w:tcW w:w="3845" w:type="dxa"/>
          </w:tcPr>
          <w:p w14:paraId="118518C7" w14:textId="77777777" w:rsidR="00D76D4E" w:rsidRPr="00A30882" w:rsidRDefault="00D76D4E" w:rsidP="002F3430">
            <w:pPr>
              <w:pStyle w:val="Tablebody"/>
            </w:pPr>
            <w:proofErr w:type="spellStart"/>
            <w:r w:rsidRPr="00A30882">
              <w:t>Client</w:t>
            </w:r>
            <w:proofErr w:type="spellEnd"/>
            <w:r w:rsidRPr="00A30882">
              <w:t xml:space="preserve"> </w:t>
            </w:r>
            <w:proofErr w:type="spellStart"/>
            <w:r w:rsidRPr="00A30882">
              <w:t>endPoint</w:t>
            </w:r>
            <w:proofErr w:type="spellEnd"/>
          </w:p>
        </w:tc>
        <w:tc>
          <w:tcPr>
            <w:tcW w:w="3586" w:type="dxa"/>
          </w:tcPr>
          <w:p w14:paraId="3A144F88" w14:textId="77777777" w:rsidR="00D76D4E" w:rsidRPr="00A30882" w:rsidRDefault="00D76D4E" w:rsidP="002F3430">
            <w:pPr>
              <w:pStyle w:val="Tablebody"/>
            </w:pPr>
            <w:proofErr w:type="spellStart"/>
            <w:r w:rsidRPr="00A30882">
              <w:t>ConfigurationService</w:t>
            </w:r>
            <w:proofErr w:type="spellEnd"/>
          </w:p>
        </w:tc>
        <w:tc>
          <w:tcPr>
            <w:tcW w:w="2423" w:type="dxa"/>
          </w:tcPr>
          <w:p w14:paraId="383BD898" w14:textId="77777777" w:rsidR="00D76D4E" w:rsidRPr="00A30882" w:rsidRDefault="00D76D4E" w:rsidP="002F3430">
            <w:pPr>
              <w:pStyle w:val="Tablebody"/>
            </w:pPr>
            <w:r w:rsidRPr="00A30882">
              <w:t>Kodā</w:t>
            </w:r>
          </w:p>
        </w:tc>
      </w:tr>
      <w:tr w:rsidR="00D76D4E" w:rsidRPr="00A30882" w14:paraId="3F0EC05D" w14:textId="77777777" w:rsidTr="009B57EF">
        <w:tc>
          <w:tcPr>
            <w:tcW w:w="3845" w:type="dxa"/>
          </w:tcPr>
          <w:p w14:paraId="222E415F" w14:textId="33F68C53" w:rsidR="00D76D4E" w:rsidRPr="00A30882" w:rsidRDefault="00D76D4E" w:rsidP="002F3430">
            <w:pPr>
              <w:pStyle w:val="Tablebody"/>
            </w:pPr>
            <w:proofErr w:type="spellStart"/>
            <w:r w:rsidRPr="00A30882">
              <w:t>UserName</w:t>
            </w:r>
            <w:proofErr w:type="spellEnd"/>
          </w:p>
        </w:tc>
        <w:tc>
          <w:tcPr>
            <w:tcW w:w="3586" w:type="dxa"/>
          </w:tcPr>
          <w:p w14:paraId="638E8FD5" w14:textId="77777777" w:rsidR="00D76D4E" w:rsidRPr="00A30882" w:rsidRDefault="00D76D4E" w:rsidP="002F3430">
            <w:pPr>
              <w:pStyle w:val="Tablebody"/>
            </w:pPr>
          </w:p>
        </w:tc>
        <w:tc>
          <w:tcPr>
            <w:tcW w:w="2423" w:type="dxa"/>
          </w:tcPr>
          <w:p w14:paraId="6F30D2AA" w14:textId="45E6A2C5" w:rsidR="00D76D4E" w:rsidRPr="00A30882" w:rsidRDefault="00D76D4E" w:rsidP="002F3430">
            <w:pPr>
              <w:pStyle w:val="Tablebody"/>
            </w:pPr>
            <w:r w:rsidRPr="00A30882">
              <w:t>Kodā</w:t>
            </w:r>
          </w:p>
        </w:tc>
      </w:tr>
      <w:tr w:rsidR="00D76D4E" w:rsidRPr="00A30882" w14:paraId="1F338360" w14:textId="77777777" w:rsidTr="009B57EF">
        <w:tc>
          <w:tcPr>
            <w:tcW w:w="3845" w:type="dxa"/>
          </w:tcPr>
          <w:p w14:paraId="426F749B" w14:textId="1643CE06" w:rsidR="00D76D4E" w:rsidRPr="00A30882" w:rsidRDefault="00D76D4E" w:rsidP="002F3430">
            <w:pPr>
              <w:pStyle w:val="Tablebody"/>
            </w:pPr>
            <w:proofErr w:type="spellStart"/>
            <w:r w:rsidRPr="00A30882">
              <w:t>Password</w:t>
            </w:r>
            <w:proofErr w:type="spellEnd"/>
          </w:p>
        </w:tc>
        <w:tc>
          <w:tcPr>
            <w:tcW w:w="3586" w:type="dxa"/>
          </w:tcPr>
          <w:p w14:paraId="48D929FC" w14:textId="77777777" w:rsidR="00D76D4E" w:rsidRPr="00A30882" w:rsidRDefault="00D76D4E" w:rsidP="002F3430">
            <w:pPr>
              <w:pStyle w:val="Tablebody"/>
            </w:pPr>
          </w:p>
        </w:tc>
        <w:tc>
          <w:tcPr>
            <w:tcW w:w="2423" w:type="dxa"/>
          </w:tcPr>
          <w:p w14:paraId="4E2C93EB" w14:textId="42436EFB" w:rsidR="00D76D4E" w:rsidRPr="00A30882" w:rsidRDefault="00D76D4E" w:rsidP="002F3430">
            <w:pPr>
              <w:pStyle w:val="Tablebody"/>
            </w:pPr>
            <w:r w:rsidRPr="00A30882">
              <w:t>Kodā</w:t>
            </w:r>
          </w:p>
        </w:tc>
      </w:tr>
    </w:tbl>
    <w:p w14:paraId="014C1D0C" w14:textId="0A95A6DD" w:rsidR="00FA5059" w:rsidRPr="00A30882" w:rsidRDefault="00F818A0" w:rsidP="002F3430">
      <w:pPr>
        <w:pStyle w:val="Pictureposition"/>
      </w:pPr>
      <w:r w:rsidRPr="00A30882">
        <w:object w:dxaOrig="18066" w:dyaOrig="10595" w14:anchorId="2F5F7843">
          <v:shape id="_x0000_i1028" type="#_x0000_t75" style="width:477.8pt;height:279.7pt" o:ole="">
            <v:imagedata r:id="rId34" o:title=""/>
          </v:shape>
          <o:OLEObject Type="Embed" ProgID="Visio.Drawing.11" ShapeID="_x0000_i1028" DrawAspect="Content" ObjectID="_1721032447" r:id="rId35"/>
        </w:object>
      </w:r>
    </w:p>
    <w:p w14:paraId="40A147FE" w14:textId="2DD87392" w:rsidR="00FA5059" w:rsidRPr="00A30882" w:rsidRDefault="009A3787" w:rsidP="002F3430">
      <w:pPr>
        <w:pStyle w:val="Heading5"/>
      </w:pPr>
      <w:bookmarkStart w:id="84" w:name="_Toc334082278"/>
      <w:bookmarkEnd w:id="84"/>
      <w:r w:rsidRPr="00A30882">
        <w:t>Koda piemēri</w:t>
      </w:r>
      <w:r w:rsidR="00161EA9" w:rsidRPr="00A30882">
        <w:t xml:space="preserve"> (</w:t>
      </w:r>
      <w:proofErr w:type="spellStart"/>
      <w:r w:rsidR="00161EA9" w:rsidRPr="00A30882">
        <w:t>LoginUserName</w:t>
      </w:r>
      <w:proofErr w:type="spellEnd"/>
      <w:r w:rsidR="00161EA9" w:rsidRPr="00A30882">
        <w:t>)</w:t>
      </w:r>
    </w:p>
    <w:p w14:paraId="1479B307" w14:textId="77777777" w:rsidR="006A1626" w:rsidRPr="00A30882" w:rsidRDefault="006A1626" w:rsidP="006A1626">
      <w:pPr>
        <w:pStyle w:val="Sourcewithforeground"/>
      </w:pPr>
      <w:proofErr w:type="spellStart"/>
      <w:r w:rsidRPr="00A30882">
        <w:t>using</w:t>
      </w:r>
      <w:proofErr w:type="spellEnd"/>
      <w:r w:rsidRPr="00A30882">
        <w:t xml:space="preserve"> (ProxyToService.DitConfiguration.DITConfigurationServiceContractClient </w:t>
      </w:r>
      <w:proofErr w:type="spellStart"/>
      <w:r w:rsidRPr="00A30882">
        <w:t>client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ProxyToService.DitConfiguration.DITConfigurationServiceContractClient("ConfigurationServiceuser"))</w:t>
      </w:r>
    </w:p>
    <w:p w14:paraId="1BD5D050" w14:textId="77777777" w:rsidR="006A1626" w:rsidRPr="00A30882" w:rsidRDefault="006A1626" w:rsidP="006A1626">
      <w:pPr>
        <w:pStyle w:val="Sourcewithforeground"/>
      </w:pPr>
      <w:r w:rsidRPr="00A30882">
        <w:t xml:space="preserve">            {</w:t>
      </w:r>
    </w:p>
    <w:p w14:paraId="74A54C73" w14:textId="77777777" w:rsidR="006A1626" w:rsidRPr="00A30882" w:rsidRDefault="006A1626" w:rsidP="006A1626">
      <w:pPr>
        <w:pStyle w:val="Sourcewithforeground"/>
      </w:pPr>
      <w:r w:rsidRPr="00A30882">
        <w:t xml:space="preserve">                </w:t>
      </w:r>
      <w:proofErr w:type="spellStart"/>
      <w:r w:rsidRPr="00A30882">
        <w:t>try</w:t>
      </w:r>
      <w:proofErr w:type="spellEnd"/>
    </w:p>
    <w:p w14:paraId="0472CB3F" w14:textId="77777777" w:rsidR="006A1626" w:rsidRPr="00A30882" w:rsidRDefault="006A1626" w:rsidP="006A1626">
      <w:pPr>
        <w:pStyle w:val="Sourcewithforeground"/>
      </w:pPr>
      <w:r w:rsidRPr="00A30882">
        <w:t xml:space="preserve">                {</w:t>
      </w:r>
    </w:p>
    <w:p w14:paraId="42EBDFEA" w14:textId="77777777" w:rsidR="006A1626" w:rsidRPr="00A30882" w:rsidRDefault="006A1626" w:rsidP="006A1626">
      <w:pPr>
        <w:pStyle w:val="Sourcewithforeground"/>
      </w:pPr>
      <w:r w:rsidRPr="00A30882">
        <w:lastRenderedPageBreak/>
        <w:t xml:space="preserve">                    </w:t>
      </w:r>
      <w:proofErr w:type="spellStart"/>
      <w:r w:rsidRPr="00A30882">
        <w:t>client.ClientCredentials.UserName.UserName</w:t>
      </w:r>
      <w:proofErr w:type="spellEnd"/>
      <w:r w:rsidRPr="00A30882">
        <w:t xml:space="preserve"> = System.Configuration.ConfigurationManager.AppSettings.Get("UserName");</w:t>
      </w:r>
    </w:p>
    <w:p w14:paraId="6DF9FE67" w14:textId="77777777" w:rsidR="006A1626" w:rsidRPr="00A30882" w:rsidRDefault="006A1626" w:rsidP="006A1626">
      <w:pPr>
        <w:pStyle w:val="Sourcewithforeground"/>
      </w:pPr>
      <w:r w:rsidRPr="00A30882">
        <w:t xml:space="preserve">                    </w:t>
      </w:r>
      <w:proofErr w:type="spellStart"/>
      <w:r w:rsidRPr="00A30882">
        <w:t>client.ClientCredentials.UserName.Password</w:t>
      </w:r>
      <w:proofErr w:type="spellEnd"/>
      <w:r w:rsidRPr="00A30882">
        <w:t xml:space="preserve"> = System.Configuration.ConfigurationManager.AppSettings.Get("Password");</w:t>
      </w:r>
    </w:p>
    <w:p w14:paraId="2AA1B2ED" w14:textId="77777777" w:rsidR="006A1626" w:rsidRPr="00A30882" w:rsidRDefault="006A1626" w:rsidP="006A1626">
      <w:pPr>
        <w:pStyle w:val="Sourcewithforeground"/>
      </w:pPr>
    </w:p>
    <w:p w14:paraId="1859EB2B" w14:textId="77777777" w:rsidR="006A1626" w:rsidRPr="00A30882" w:rsidRDefault="006A1626" w:rsidP="006A1626">
      <w:pPr>
        <w:pStyle w:val="Sourcewithforeground"/>
      </w:pPr>
      <w:r w:rsidRPr="00A30882">
        <w:t xml:space="preserve">                    </w:t>
      </w:r>
      <w:proofErr w:type="spellStart"/>
      <w:r w:rsidRPr="00A30882">
        <w:t>ProxyToService.DitConfiguration.PostBoxInfoStructure</w:t>
      </w:r>
      <w:proofErr w:type="spellEnd"/>
      <w:r w:rsidRPr="00A30882">
        <w:t xml:space="preserve"> </w:t>
      </w:r>
      <w:proofErr w:type="spellStart"/>
      <w:r w:rsidRPr="00A30882">
        <w:t>postBox</w:t>
      </w:r>
      <w:proofErr w:type="spellEnd"/>
      <w:r w:rsidRPr="00A30882">
        <w:t xml:space="preserve"> = </w:t>
      </w:r>
      <w:proofErr w:type="spellStart"/>
      <w:r w:rsidRPr="00A30882">
        <w:t>client.SelectPostBox</w:t>
      </w:r>
      <w:proofErr w:type="spellEnd"/>
      <w:r w:rsidRPr="00A30882">
        <w:t>("100001");</w:t>
      </w:r>
    </w:p>
    <w:p w14:paraId="4C9F8585" w14:textId="77777777" w:rsidR="006A1626" w:rsidRPr="00A30882" w:rsidRDefault="006A1626" w:rsidP="006A1626">
      <w:pPr>
        <w:pStyle w:val="Sourcewithforeground"/>
      </w:pPr>
    </w:p>
    <w:p w14:paraId="1ED2224D" w14:textId="77777777" w:rsidR="006A1626" w:rsidRPr="00A30882" w:rsidRDefault="006A1626" w:rsidP="006A1626">
      <w:pPr>
        <w:pStyle w:val="Sourcewithforeground"/>
      </w:pPr>
      <w:r w:rsidRPr="00A30882">
        <w:t xml:space="preserve">                    </w:t>
      </w:r>
      <w:proofErr w:type="spellStart"/>
      <w:r w:rsidRPr="00A30882">
        <w:t>if</w:t>
      </w:r>
      <w:proofErr w:type="spellEnd"/>
      <w:r w:rsidRPr="00A30882">
        <w:t xml:space="preserve"> (</w:t>
      </w:r>
      <w:proofErr w:type="spellStart"/>
      <w:r w:rsidRPr="00A30882">
        <w:t>postBox</w:t>
      </w:r>
      <w:proofErr w:type="spellEnd"/>
      <w:r w:rsidRPr="00A30882">
        <w:t xml:space="preserve"> != </w:t>
      </w:r>
      <w:proofErr w:type="spellStart"/>
      <w:r w:rsidRPr="00A30882">
        <w:t>null</w:t>
      </w:r>
      <w:proofErr w:type="spellEnd"/>
      <w:r w:rsidRPr="00A30882">
        <w:t>)</w:t>
      </w:r>
    </w:p>
    <w:p w14:paraId="7E7A956C" w14:textId="77777777" w:rsidR="006A1626" w:rsidRPr="00A30882" w:rsidRDefault="006A1626" w:rsidP="006A1626">
      <w:pPr>
        <w:pStyle w:val="Sourcewithforeground"/>
      </w:pPr>
      <w:r w:rsidRPr="00A30882">
        <w:t xml:space="preserve">                    {</w:t>
      </w:r>
    </w:p>
    <w:p w14:paraId="3FC34BF1" w14:textId="77777777" w:rsidR="006A1626" w:rsidRPr="00A30882" w:rsidRDefault="006A1626" w:rsidP="006A1626">
      <w:pPr>
        <w:pStyle w:val="Sourcewithforeground"/>
      </w:pPr>
      <w:r w:rsidRPr="00A30882">
        <w:t xml:space="preserve">                        </w:t>
      </w:r>
      <w:proofErr w:type="spellStart"/>
      <w:r w:rsidRPr="00A30882">
        <w:t>Console.WriteLine</w:t>
      </w:r>
      <w:proofErr w:type="spellEnd"/>
      <w:r w:rsidRPr="00A30882">
        <w:t>(</w:t>
      </w:r>
      <w:proofErr w:type="spellStart"/>
      <w:r w:rsidRPr="00A30882">
        <w:t>postBox.PostBoxID</w:t>
      </w:r>
      <w:proofErr w:type="spellEnd"/>
      <w:r w:rsidRPr="00A30882">
        <w:t>);</w:t>
      </w:r>
    </w:p>
    <w:p w14:paraId="42453232" w14:textId="77777777" w:rsidR="006A1626" w:rsidRPr="00A30882" w:rsidRDefault="006A1626" w:rsidP="006A1626">
      <w:pPr>
        <w:pStyle w:val="Sourcewithforeground"/>
      </w:pPr>
      <w:r w:rsidRPr="00A30882">
        <w:t xml:space="preserve">                    }</w:t>
      </w:r>
    </w:p>
    <w:p w14:paraId="73A3733D" w14:textId="77777777" w:rsidR="006A1626" w:rsidRPr="00A30882" w:rsidRDefault="006A1626" w:rsidP="006A1626">
      <w:pPr>
        <w:pStyle w:val="Sourcewithforeground"/>
      </w:pPr>
    </w:p>
    <w:p w14:paraId="6088EB83" w14:textId="77777777" w:rsidR="006A1626" w:rsidRPr="00A30882" w:rsidRDefault="006A1626" w:rsidP="006A1626">
      <w:pPr>
        <w:pStyle w:val="Sourcewithforeground"/>
      </w:pPr>
      <w:r w:rsidRPr="00A30882">
        <w:t xml:space="preserve">                    </w:t>
      </w:r>
      <w:proofErr w:type="spellStart"/>
      <w:r w:rsidRPr="00A30882">
        <w:t>Console.WriteLine</w:t>
      </w:r>
      <w:proofErr w:type="spellEnd"/>
      <w:r w:rsidRPr="00A30882">
        <w:t>("</w:t>
      </w:r>
      <w:proofErr w:type="spellStart"/>
      <w:r w:rsidRPr="00A30882">
        <w:t>Press</w:t>
      </w:r>
      <w:proofErr w:type="spellEnd"/>
      <w:r w:rsidRPr="00A30882">
        <w:t xml:space="preserve"> </w:t>
      </w:r>
      <w:proofErr w:type="spellStart"/>
      <w:r w:rsidRPr="00A30882">
        <w:t>key</w:t>
      </w:r>
      <w:proofErr w:type="spellEnd"/>
      <w:r w:rsidRPr="00A30882">
        <w:t>...");</w:t>
      </w:r>
    </w:p>
    <w:p w14:paraId="7FBFE045" w14:textId="77777777" w:rsidR="006A1626" w:rsidRPr="00A30882" w:rsidRDefault="006A1626" w:rsidP="006A1626">
      <w:pPr>
        <w:pStyle w:val="Sourcewithforeground"/>
      </w:pPr>
      <w:r w:rsidRPr="00A30882">
        <w:t xml:space="preserve">                }</w:t>
      </w:r>
    </w:p>
    <w:p w14:paraId="7F0BB58B" w14:textId="77777777" w:rsidR="006A1626" w:rsidRPr="00A30882" w:rsidRDefault="006A1626" w:rsidP="006A1626">
      <w:pPr>
        <w:pStyle w:val="Sourcewithforeground"/>
      </w:pPr>
      <w:r w:rsidRPr="00A30882">
        <w:t xml:space="preserve">                </w:t>
      </w:r>
      <w:proofErr w:type="spellStart"/>
      <w:r w:rsidRPr="00A30882">
        <w:t>catch</w:t>
      </w:r>
      <w:proofErr w:type="spellEnd"/>
      <w:r w:rsidRPr="00A30882">
        <w:t xml:space="preserve"> (</w:t>
      </w:r>
      <w:proofErr w:type="spellStart"/>
      <w:r w:rsidRPr="00A30882">
        <w:t>CommunicationException</w:t>
      </w:r>
      <w:proofErr w:type="spellEnd"/>
      <w:r w:rsidRPr="00A30882">
        <w:t xml:space="preserve"> e)</w:t>
      </w:r>
    </w:p>
    <w:p w14:paraId="7F4086B6" w14:textId="77777777" w:rsidR="006A1626" w:rsidRPr="00A30882" w:rsidRDefault="006A1626" w:rsidP="006A1626">
      <w:pPr>
        <w:pStyle w:val="Sourcewithforeground"/>
      </w:pPr>
      <w:r w:rsidRPr="00A30882">
        <w:t xml:space="preserve">                {</w:t>
      </w:r>
    </w:p>
    <w:p w14:paraId="697CDFA3" w14:textId="77777777" w:rsidR="006A1626" w:rsidRPr="00A30882" w:rsidRDefault="006A1626" w:rsidP="006A1626">
      <w:pPr>
        <w:pStyle w:val="Sourcewithforeground"/>
      </w:pPr>
      <w:r w:rsidRPr="00A30882">
        <w:t xml:space="preserve">                    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mess</w:t>
      </w:r>
      <w:proofErr w:type="spellEnd"/>
      <w:r w:rsidRPr="00A30882">
        <w:t xml:space="preserve"> = </w:t>
      </w:r>
      <w:proofErr w:type="spellStart"/>
      <w:r w:rsidRPr="00A30882">
        <w:t>e.Message</w:t>
      </w:r>
      <w:proofErr w:type="spellEnd"/>
      <w:r w:rsidRPr="00A30882">
        <w:t>;</w:t>
      </w:r>
    </w:p>
    <w:p w14:paraId="769C633A" w14:textId="77777777" w:rsidR="006A1626" w:rsidRPr="00A30882" w:rsidRDefault="006A1626" w:rsidP="006A1626">
      <w:pPr>
        <w:pStyle w:val="Sourcewithforeground"/>
      </w:pPr>
      <w:r w:rsidRPr="00A30882">
        <w:t xml:space="preserve">                    </w:t>
      </w:r>
      <w:proofErr w:type="spellStart"/>
      <w:r w:rsidRPr="00A30882">
        <w:t>Console.WriteLine</w:t>
      </w:r>
      <w:proofErr w:type="spellEnd"/>
      <w:r w:rsidRPr="00A30882">
        <w:t>(</w:t>
      </w:r>
      <w:proofErr w:type="spellStart"/>
      <w:r w:rsidRPr="00A30882">
        <w:t>mess</w:t>
      </w:r>
      <w:proofErr w:type="spellEnd"/>
      <w:r w:rsidRPr="00A30882">
        <w:t>);</w:t>
      </w:r>
    </w:p>
    <w:p w14:paraId="6897A14D" w14:textId="77777777" w:rsidR="006A1626" w:rsidRPr="00A30882" w:rsidRDefault="006A1626" w:rsidP="006A1626">
      <w:pPr>
        <w:pStyle w:val="Sourcewithforeground"/>
      </w:pPr>
    </w:p>
    <w:p w14:paraId="1C140348" w14:textId="77777777" w:rsidR="006A1626" w:rsidRPr="00A30882" w:rsidRDefault="006A1626" w:rsidP="006A1626">
      <w:pPr>
        <w:pStyle w:val="Sourcewithforeground"/>
      </w:pPr>
      <w:r w:rsidRPr="00A30882">
        <w:t xml:space="preserve">                    </w:t>
      </w:r>
      <w:proofErr w:type="spellStart"/>
      <w:r w:rsidRPr="00A30882">
        <w:t>client.Abort</w:t>
      </w:r>
      <w:proofErr w:type="spellEnd"/>
      <w:r w:rsidRPr="00A30882">
        <w:t>();</w:t>
      </w:r>
    </w:p>
    <w:p w14:paraId="46CEA1BF" w14:textId="77777777" w:rsidR="006A1626" w:rsidRPr="00A30882" w:rsidRDefault="006A1626" w:rsidP="006A1626">
      <w:pPr>
        <w:pStyle w:val="Sourcewithforeground"/>
      </w:pPr>
      <w:r w:rsidRPr="00A30882">
        <w:t xml:space="preserve">                }</w:t>
      </w:r>
    </w:p>
    <w:p w14:paraId="001FE5E5" w14:textId="77777777" w:rsidR="006A1626" w:rsidRPr="00A30882" w:rsidRDefault="006A1626" w:rsidP="006A1626">
      <w:pPr>
        <w:pStyle w:val="Sourcewithforeground"/>
      </w:pPr>
      <w:r w:rsidRPr="00A30882">
        <w:t xml:space="preserve">                </w:t>
      </w:r>
      <w:proofErr w:type="spellStart"/>
      <w:r w:rsidRPr="00A30882">
        <w:t>catch</w:t>
      </w:r>
      <w:proofErr w:type="spellEnd"/>
      <w:r w:rsidRPr="00A30882">
        <w:t xml:space="preserve"> (</w:t>
      </w:r>
      <w:proofErr w:type="spellStart"/>
      <w:r w:rsidRPr="00A30882">
        <w:t>TimeoutException</w:t>
      </w:r>
      <w:proofErr w:type="spellEnd"/>
      <w:r w:rsidRPr="00A30882">
        <w:t xml:space="preserve"> e)</w:t>
      </w:r>
    </w:p>
    <w:p w14:paraId="62C33CEF" w14:textId="77777777" w:rsidR="006A1626" w:rsidRPr="00A30882" w:rsidRDefault="006A1626" w:rsidP="006A1626">
      <w:pPr>
        <w:pStyle w:val="Sourcewithforeground"/>
      </w:pPr>
      <w:r w:rsidRPr="00A30882">
        <w:t xml:space="preserve">                {</w:t>
      </w:r>
    </w:p>
    <w:p w14:paraId="7705863F" w14:textId="77777777" w:rsidR="006A1626" w:rsidRPr="00A30882" w:rsidRDefault="006A1626" w:rsidP="006A1626">
      <w:pPr>
        <w:pStyle w:val="Sourcewithforeground"/>
      </w:pPr>
      <w:r w:rsidRPr="00A30882">
        <w:t xml:space="preserve">                    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mess</w:t>
      </w:r>
      <w:proofErr w:type="spellEnd"/>
      <w:r w:rsidRPr="00A30882">
        <w:t xml:space="preserve"> = </w:t>
      </w:r>
      <w:proofErr w:type="spellStart"/>
      <w:r w:rsidRPr="00A30882">
        <w:t>e.Message</w:t>
      </w:r>
      <w:proofErr w:type="spellEnd"/>
      <w:r w:rsidRPr="00A30882">
        <w:t>;</w:t>
      </w:r>
    </w:p>
    <w:p w14:paraId="29FC1CEB" w14:textId="77777777" w:rsidR="006A1626" w:rsidRPr="00A30882" w:rsidRDefault="006A1626" w:rsidP="006A1626">
      <w:pPr>
        <w:pStyle w:val="Sourcewithforeground"/>
      </w:pPr>
      <w:r w:rsidRPr="00A30882">
        <w:t xml:space="preserve">                    </w:t>
      </w:r>
      <w:proofErr w:type="spellStart"/>
      <w:r w:rsidRPr="00A30882">
        <w:t>Console.WriteLine</w:t>
      </w:r>
      <w:proofErr w:type="spellEnd"/>
      <w:r w:rsidRPr="00A30882">
        <w:t>(</w:t>
      </w:r>
      <w:proofErr w:type="spellStart"/>
      <w:r w:rsidRPr="00A30882">
        <w:t>mess</w:t>
      </w:r>
      <w:proofErr w:type="spellEnd"/>
      <w:r w:rsidRPr="00A30882">
        <w:t>);</w:t>
      </w:r>
    </w:p>
    <w:p w14:paraId="47EE2AED" w14:textId="77777777" w:rsidR="006A1626" w:rsidRPr="00A30882" w:rsidRDefault="006A1626" w:rsidP="006A1626">
      <w:pPr>
        <w:pStyle w:val="Sourcewithforeground"/>
      </w:pPr>
    </w:p>
    <w:p w14:paraId="16F1B1D9" w14:textId="77777777" w:rsidR="006A1626" w:rsidRPr="00A30882" w:rsidRDefault="006A1626" w:rsidP="006A1626">
      <w:pPr>
        <w:pStyle w:val="Sourcewithforeground"/>
      </w:pPr>
      <w:r w:rsidRPr="00A30882">
        <w:t xml:space="preserve">                    </w:t>
      </w:r>
      <w:proofErr w:type="spellStart"/>
      <w:r w:rsidRPr="00A30882">
        <w:t>client.Abort</w:t>
      </w:r>
      <w:proofErr w:type="spellEnd"/>
      <w:r w:rsidRPr="00A30882">
        <w:t>();</w:t>
      </w:r>
    </w:p>
    <w:p w14:paraId="51408CF3" w14:textId="77777777" w:rsidR="006A1626" w:rsidRPr="00A30882" w:rsidRDefault="006A1626" w:rsidP="006A1626">
      <w:pPr>
        <w:pStyle w:val="Sourcewithforeground"/>
      </w:pPr>
      <w:r w:rsidRPr="00A30882">
        <w:t xml:space="preserve">                }</w:t>
      </w:r>
    </w:p>
    <w:p w14:paraId="346C2C2E" w14:textId="77777777" w:rsidR="006A1626" w:rsidRPr="00A30882" w:rsidRDefault="006A1626" w:rsidP="006A1626">
      <w:pPr>
        <w:pStyle w:val="Sourcewithforeground"/>
      </w:pPr>
      <w:r w:rsidRPr="00A30882">
        <w:t xml:space="preserve">                </w:t>
      </w:r>
      <w:proofErr w:type="spellStart"/>
      <w:r w:rsidRPr="00A30882">
        <w:t>catch</w:t>
      </w:r>
      <w:proofErr w:type="spellEnd"/>
      <w:r w:rsidRPr="00A30882">
        <w:t xml:space="preserve"> (</w:t>
      </w:r>
      <w:proofErr w:type="spellStart"/>
      <w:r w:rsidRPr="00A30882">
        <w:t>Exception</w:t>
      </w:r>
      <w:proofErr w:type="spellEnd"/>
      <w:r w:rsidRPr="00A30882">
        <w:t xml:space="preserve"> e)</w:t>
      </w:r>
    </w:p>
    <w:p w14:paraId="34E7BBC0" w14:textId="77777777" w:rsidR="006A1626" w:rsidRPr="00A30882" w:rsidRDefault="006A1626" w:rsidP="006A1626">
      <w:pPr>
        <w:pStyle w:val="Sourcewithforeground"/>
      </w:pPr>
      <w:r w:rsidRPr="00A30882">
        <w:t xml:space="preserve">                {</w:t>
      </w:r>
    </w:p>
    <w:p w14:paraId="391A82D3" w14:textId="77777777" w:rsidR="006A1626" w:rsidRPr="00A30882" w:rsidRDefault="006A1626" w:rsidP="006A1626">
      <w:pPr>
        <w:pStyle w:val="Sourcewithforeground"/>
      </w:pPr>
      <w:r w:rsidRPr="00A30882">
        <w:t xml:space="preserve">                    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mess</w:t>
      </w:r>
      <w:proofErr w:type="spellEnd"/>
      <w:r w:rsidRPr="00A30882">
        <w:t xml:space="preserve"> = </w:t>
      </w:r>
      <w:proofErr w:type="spellStart"/>
      <w:r w:rsidRPr="00A30882">
        <w:t>e.Message</w:t>
      </w:r>
      <w:proofErr w:type="spellEnd"/>
      <w:r w:rsidRPr="00A30882">
        <w:t>;</w:t>
      </w:r>
    </w:p>
    <w:p w14:paraId="4919BCD5" w14:textId="77777777" w:rsidR="006A1626" w:rsidRPr="00A30882" w:rsidRDefault="006A1626" w:rsidP="006A1626">
      <w:pPr>
        <w:pStyle w:val="Sourcewithforeground"/>
      </w:pPr>
      <w:r w:rsidRPr="00A30882">
        <w:t xml:space="preserve">                    </w:t>
      </w:r>
      <w:proofErr w:type="spellStart"/>
      <w:r w:rsidRPr="00A30882">
        <w:t>Console.WriteLine</w:t>
      </w:r>
      <w:proofErr w:type="spellEnd"/>
      <w:r w:rsidRPr="00A30882">
        <w:t>(</w:t>
      </w:r>
      <w:proofErr w:type="spellStart"/>
      <w:r w:rsidRPr="00A30882">
        <w:t>mess</w:t>
      </w:r>
      <w:proofErr w:type="spellEnd"/>
      <w:r w:rsidRPr="00A30882">
        <w:t>);</w:t>
      </w:r>
    </w:p>
    <w:p w14:paraId="7B6E0B98" w14:textId="77777777" w:rsidR="006A1626" w:rsidRPr="00A30882" w:rsidRDefault="006A1626" w:rsidP="006A1626">
      <w:pPr>
        <w:pStyle w:val="Sourcewithforeground"/>
      </w:pPr>
      <w:r w:rsidRPr="00A30882">
        <w:t xml:space="preserve">                    </w:t>
      </w:r>
      <w:proofErr w:type="spellStart"/>
      <w:r w:rsidRPr="00A30882">
        <w:t>client.Abort</w:t>
      </w:r>
      <w:proofErr w:type="spellEnd"/>
      <w:r w:rsidRPr="00A30882">
        <w:t>();</w:t>
      </w:r>
    </w:p>
    <w:p w14:paraId="47BFCCB7" w14:textId="77777777" w:rsidR="006A1626" w:rsidRPr="00A30882" w:rsidRDefault="006A1626" w:rsidP="006A1626">
      <w:pPr>
        <w:pStyle w:val="Sourcewithforeground"/>
      </w:pPr>
      <w:r w:rsidRPr="00A30882">
        <w:t xml:space="preserve">                    </w:t>
      </w:r>
      <w:proofErr w:type="spellStart"/>
      <w:r w:rsidRPr="00A30882">
        <w:t>throw</w:t>
      </w:r>
      <w:proofErr w:type="spellEnd"/>
      <w:r w:rsidRPr="00A30882">
        <w:t>;</w:t>
      </w:r>
    </w:p>
    <w:p w14:paraId="241D641F" w14:textId="77777777" w:rsidR="006A1626" w:rsidRPr="00A30882" w:rsidRDefault="006A1626" w:rsidP="006A1626">
      <w:pPr>
        <w:pStyle w:val="Sourcewithforeground"/>
      </w:pPr>
      <w:r w:rsidRPr="00A30882">
        <w:t xml:space="preserve">                }</w:t>
      </w:r>
    </w:p>
    <w:p w14:paraId="1696B25C" w14:textId="77777777" w:rsidR="006A1626" w:rsidRPr="00A30882" w:rsidRDefault="006A1626" w:rsidP="006A1626">
      <w:pPr>
        <w:pStyle w:val="Sourcewithforeground"/>
      </w:pPr>
    </w:p>
    <w:p w14:paraId="2E4536A2" w14:textId="77777777" w:rsidR="006A1626" w:rsidRPr="00A30882" w:rsidRDefault="006A1626" w:rsidP="006A1626">
      <w:pPr>
        <w:pStyle w:val="Sourcewithforeground"/>
      </w:pPr>
      <w:r w:rsidRPr="00A30882">
        <w:t xml:space="preserve">                </w:t>
      </w:r>
      <w:proofErr w:type="spellStart"/>
      <w:r w:rsidRPr="00A30882">
        <w:t>Console.ReadLine</w:t>
      </w:r>
      <w:proofErr w:type="spellEnd"/>
      <w:r w:rsidRPr="00A30882">
        <w:t>();</w:t>
      </w:r>
    </w:p>
    <w:p w14:paraId="78B755F6" w14:textId="304DBC12" w:rsidR="006A1626" w:rsidRPr="00A30882" w:rsidRDefault="006A1626" w:rsidP="006A1626">
      <w:pPr>
        <w:pStyle w:val="Sourcewithforeground"/>
      </w:pPr>
      <w:r w:rsidRPr="00A30882">
        <w:t xml:space="preserve">            }</w:t>
      </w:r>
    </w:p>
    <w:p w14:paraId="2D2D1BE1" w14:textId="77777777" w:rsidR="006A1626" w:rsidRPr="00A30882" w:rsidRDefault="006A1626" w:rsidP="002F3430">
      <w:pPr>
        <w:pStyle w:val="Sourcewithforeground"/>
      </w:pPr>
    </w:p>
    <w:p w14:paraId="1506FB2D" w14:textId="77777777" w:rsidR="006A1626" w:rsidRPr="00A30882" w:rsidRDefault="006A1626" w:rsidP="002F3430">
      <w:pPr>
        <w:pStyle w:val="Sourcewithforeground"/>
      </w:pPr>
    </w:p>
    <w:p w14:paraId="1C665A72" w14:textId="132B9126" w:rsidR="006532C1" w:rsidRPr="00A30882" w:rsidRDefault="00B06374" w:rsidP="002F3430">
      <w:pPr>
        <w:pStyle w:val="Heading4"/>
      </w:pPr>
      <w:bookmarkStart w:id="85" w:name="_Toc110419691"/>
      <w:r w:rsidRPr="00A30882">
        <w:t>Kanāla pārbaude un izveidošana (</w:t>
      </w:r>
      <w:proofErr w:type="spellStart"/>
      <w:r w:rsidRPr="00A30882">
        <w:t>SelectAndCreateChannel</w:t>
      </w:r>
      <w:proofErr w:type="spellEnd"/>
      <w:r w:rsidRPr="00A30882">
        <w:t>)</w:t>
      </w:r>
      <w:bookmarkEnd w:id="85"/>
    </w:p>
    <w:p w14:paraId="27749968" w14:textId="30297665" w:rsidR="002A1BF0" w:rsidRPr="00A30882" w:rsidRDefault="002A1BF0" w:rsidP="002F3430">
      <w:r w:rsidRPr="00A30882">
        <w:t xml:space="preserve">Piemērā tiek </w:t>
      </w:r>
      <w:r w:rsidR="00F818A0" w:rsidRPr="00A30882">
        <w:t>pārbaudīts</w:t>
      </w:r>
      <w:r w:rsidRPr="00A30882">
        <w:t xml:space="preserve"> vai eksistē kanāls</w:t>
      </w:r>
      <w:r w:rsidR="003150C8" w:rsidRPr="00A30882">
        <w:t>.</w:t>
      </w:r>
      <w:r w:rsidRPr="00A30882">
        <w:t xml:space="preserve"> </w:t>
      </w:r>
      <w:r w:rsidR="003150C8" w:rsidRPr="00A30882">
        <w:t>J</w:t>
      </w:r>
      <w:r w:rsidRPr="00A30882">
        <w:t>a k</w:t>
      </w:r>
      <w:r w:rsidR="009B57EF" w:rsidRPr="00A30882">
        <w:t>a</w:t>
      </w:r>
      <w:r w:rsidRPr="00A30882">
        <w:t>n</w:t>
      </w:r>
      <w:r w:rsidR="009B57EF" w:rsidRPr="00A30882">
        <w:t>ā</w:t>
      </w:r>
      <w:r w:rsidRPr="00A30882">
        <w:t>la nav</w:t>
      </w:r>
      <w:r w:rsidR="003150C8" w:rsidRPr="00A30882">
        <w:t>,</w:t>
      </w:r>
      <w:r w:rsidRPr="00A30882">
        <w:t xml:space="preserve"> tad </w:t>
      </w:r>
      <w:r w:rsidR="003150C8" w:rsidRPr="00A30882">
        <w:t xml:space="preserve">tiek </w:t>
      </w:r>
      <w:r w:rsidRPr="00A30882">
        <w:t>izveidots jauns</w:t>
      </w:r>
      <w:r w:rsidR="00EA66EC" w:rsidRPr="00A30882">
        <w:t xml:space="preserve"> kanāls</w:t>
      </w:r>
      <w:r w:rsidRPr="00A30882">
        <w:t>:</w:t>
      </w:r>
    </w:p>
    <w:p w14:paraId="6EAA2D49" w14:textId="77777777" w:rsidR="0091282D" w:rsidRPr="00A30882" w:rsidRDefault="0091282D" w:rsidP="0091282D">
      <w:pPr>
        <w:pStyle w:val="Sourcewithforeground"/>
      </w:pPr>
      <w:proofErr w:type="spellStart"/>
      <w:r w:rsidRPr="00A30882">
        <w:lastRenderedPageBreak/>
        <w:t>using</w:t>
      </w:r>
      <w:proofErr w:type="spellEnd"/>
      <w:r w:rsidRPr="00A30882">
        <w:t xml:space="preserve"> (ProxyToService.DitConfiguration.DITConfigurationServiceContractClient </w:t>
      </w:r>
      <w:proofErr w:type="spellStart"/>
      <w:r w:rsidRPr="00A30882">
        <w:t>client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ProxyToService.DitConfiguration.DITConfigurationServiceContractClient("ConfigurationService"))</w:t>
      </w:r>
    </w:p>
    <w:p w14:paraId="11982E9A" w14:textId="77777777" w:rsidR="0091282D" w:rsidRPr="00A30882" w:rsidRDefault="0091282D" w:rsidP="0091282D">
      <w:pPr>
        <w:pStyle w:val="Sourcewithforeground"/>
      </w:pPr>
      <w:r w:rsidRPr="00A30882">
        <w:t xml:space="preserve">            {</w:t>
      </w:r>
    </w:p>
    <w:p w14:paraId="16407EC6" w14:textId="77777777" w:rsidR="0091282D" w:rsidRPr="00A30882" w:rsidRDefault="0091282D" w:rsidP="0091282D">
      <w:pPr>
        <w:pStyle w:val="Sourcewithforeground"/>
      </w:pPr>
      <w:r w:rsidRPr="00A30882">
        <w:t xml:space="preserve">                </w:t>
      </w:r>
      <w:proofErr w:type="spellStart"/>
      <w:r w:rsidRPr="00A30882">
        <w:t>try</w:t>
      </w:r>
      <w:proofErr w:type="spellEnd"/>
    </w:p>
    <w:p w14:paraId="434C2794" w14:textId="77777777" w:rsidR="0091282D" w:rsidRPr="00A30882" w:rsidRDefault="0091282D" w:rsidP="0091282D">
      <w:pPr>
        <w:pStyle w:val="Sourcewithforeground"/>
      </w:pPr>
      <w:r w:rsidRPr="00A30882">
        <w:t xml:space="preserve">                {</w:t>
      </w:r>
    </w:p>
    <w:p w14:paraId="5B9734B4" w14:textId="77777777" w:rsidR="0091282D" w:rsidRPr="00A30882" w:rsidRDefault="0091282D" w:rsidP="0091282D">
      <w:pPr>
        <w:pStyle w:val="Sourcewithforeground"/>
      </w:pPr>
      <w:r w:rsidRPr="00A30882">
        <w:t xml:space="preserve">                    </w:t>
      </w:r>
      <w:proofErr w:type="spellStart"/>
      <w:r w:rsidRPr="00A30882">
        <w:t>const</w:t>
      </w:r>
      <w:proofErr w:type="spellEnd"/>
      <w:r w:rsidRPr="00A30882">
        <w:t xml:space="preserve"> 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channelName</w:t>
      </w:r>
      <w:proofErr w:type="spellEnd"/>
      <w:r w:rsidRPr="00A30882">
        <w:t xml:space="preserve"> = "</w:t>
      </w:r>
      <w:proofErr w:type="spellStart"/>
      <w:r w:rsidRPr="00A30882">
        <w:t>SampleChannel</w:t>
      </w:r>
      <w:proofErr w:type="spellEnd"/>
      <w:r w:rsidRPr="00A30882">
        <w:t>";</w:t>
      </w:r>
    </w:p>
    <w:p w14:paraId="52CDB25C" w14:textId="77777777" w:rsidR="0091282D" w:rsidRPr="00A30882" w:rsidRDefault="0091282D" w:rsidP="0091282D">
      <w:pPr>
        <w:pStyle w:val="Sourcewithforeground"/>
      </w:pPr>
      <w:r w:rsidRPr="00A30882">
        <w:t xml:space="preserve">                    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channelURN</w:t>
      </w:r>
      <w:proofErr w:type="spellEnd"/>
      <w:r w:rsidRPr="00A30882">
        <w:t xml:space="preserve"> = "URN:IVIS:100001:CHA-" + </w:t>
      </w:r>
      <w:proofErr w:type="spellStart"/>
      <w:r w:rsidRPr="00A30882">
        <w:t>channelName</w:t>
      </w:r>
      <w:proofErr w:type="spellEnd"/>
      <w:r w:rsidRPr="00A30882">
        <w:t xml:space="preserve"> + "-TYPE-DIK";</w:t>
      </w:r>
    </w:p>
    <w:p w14:paraId="38404C83" w14:textId="77777777" w:rsidR="0091282D" w:rsidRPr="00A30882" w:rsidRDefault="0091282D" w:rsidP="0091282D">
      <w:pPr>
        <w:pStyle w:val="Sourcewithforeground"/>
      </w:pPr>
      <w:r w:rsidRPr="00A30882">
        <w:t xml:space="preserve">                   </w:t>
      </w:r>
    </w:p>
    <w:p w14:paraId="15C4164F" w14:textId="77777777" w:rsidR="0091282D" w:rsidRPr="00A30882" w:rsidRDefault="0091282D" w:rsidP="0091282D">
      <w:pPr>
        <w:pStyle w:val="Sourcewithforeground"/>
      </w:pPr>
      <w:r w:rsidRPr="00A30882">
        <w:t xml:space="preserve">                    </w:t>
      </w:r>
      <w:proofErr w:type="spellStart"/>
      <w:r w:rsidRPr="00A30882">
        <w:t>ProxyToService.DitConfiguration.ChannelSearchInfoStructure</w:t>
      </w:r>
      <w:proofErr w:type="spellEnd"/>
      <w:r w:rsidRPr="00A30882">
        <w:t xml:space="preserve"> </w:t>
      </w:r>
      <w:proofErr w:type="spellStart"/>
      <w:r w:rsidRPr="00A30882">
        <w:t>req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ProxyToService.DitConfiguration.ChannelSearchInfoStructure</w:t>
      </w:r>
      <w:proofErr w:type="spellEnd"/>
    </w:p>
    <w:p w14:paraId="1E988A93" w14:textId="77777777" w:rsidR="0091282D" w:rsidRPr="00A30882" w:rsidRDefault="0091282D" w:rsidP="0091282D">
      <w:pPr>
        <w:pStyle w:val="Sourcewithforeground"/>
      </w:pPr>
      <w:r w:rsidRPr="00A30882">
        <w:t xml:space="preserve">                    {</w:t>
      </w:r>
    </w:p>
    <w:p w14:paraId="5D08F3E1" w14:textId="77777777" w:rsidR="0091282D" w:rsidRPr="00A30882" w:rsidRDefault="0091282D" w:rsidP="0091282D">
      <w:pPr>
        <w:pStyle w:val="Sourcewithforeground"/>
      </w:pPr>
      <w:r w:rsidRPr="00A30882">
        <w:t xml:space="preserve">                        </w:t>
      </w:r>
      <w:proofErr w:type="spellStart"/>
      <w:r w:rsidRPr="00A30882">
        <w:t>Channel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ProxyToService.DitConfiguration.ChannelInfoStructure</w:t>
      </w:r>
      <w:proofErr w:type="spellEnd"/>
    </w:p>
    <w:p w14:paraId="3B80EDB5" w14:textId="77777777" w:rsidR="0091282D" w:rsidRPr="00A30882" w:rsidRDefault="0091282D" w:rsidP="0091282D">
      <w:pPr>
        <w:pStyle w:val="Sourcewithforeground"/>
      </w:pPr>
      <w:r w:rsidRPr="00A30882">
        <w:t xml:space="preserve">                        {</w:t>
      </w:r>
    </w:p>
    <w:p w14:paraId="5C2C12F7" w14:textId="77777777" w:rsidR="0091282D" w:rsidRPr="00A30882" w:rsidRDefault="0091282D" w:rsidP="0091282D">
      <w:pPr>
        <w:pStyle w:val="Sourcewithforeground"/>
      </w:pPr>
      <w:r w:rsidRPr="00A30882">
        <w:t xml:space="preserve">                            </w:t>
      </w:r>
      <w:proofErr w:type="spellStart"/>
      <w:r w:rsidRPr="00A30882">
        <w:t>ChannelURN</w:t>
      </w:r>
      <w:proofErr w:type="spellEnd"/>
      <w:r w:rsidRPr="00A30882">
        <w:t xml:space="preserve"> = </w:t>
      </w:r>
      <w:proofErr w:type="spellStart"/>
      <w:r w:rsidRPr="00A30882">
        <w:t>channelURN</w:t>
      </w:r>
      <w:proofErr w:type="spellEnd"/>
    </w:p>
    <w:p w14:paraId="21E0823F" w14:textId="77777777" w:rsidR="0091282D" w:rsidRPr="00A30882" w:rsidRDefault="0091282D" w:rsidP="0091282D">
      <w:pPr>
        <w:pStyle w:val="Sourcewithforeground"/>
      </w:pPr>
      <w:r w:rsidRPr="00A30882">
        <w:t xml:space="preserve">                        },</w:t>
      </w:r>
    </w:p>
    <w:p w14:paraId="3CF16FAC" w14:textId="77777777" w:rsidR="0091282D" w:rsidRPr="00A30882" w:rsidRDefault="0091282D" w:rsidP="0091282D">
      <w:pPr>
        <w:pStyle w:val="Sourcewithforeground"/>
      </w:pPr>
    </w:p>
    <w:p w14:paraId="1555E996" w14:textId="77777777" w:rsidR="0091282D" w:rsidRPr="00A30882" w:rsidRDefault="0091282D" w:rsidP="0091282D">
      <w:pPr>
        <w:pStyle w:val="Sourcewithforeground"/>
      </w:pPr>
      <w:r w:rsidRPr="00A30882">
        <w:t xml:space="preserve">                        </w:t>
      </w:r>
      <w:proofErr w:type="spellStart"/>
      <w:r w:rsidRPr="00A30882">
        <w:t>OnlyHeader</w:t>
      </w:r>
      <w:proofErr w:type="spellEnd"/>
      <w:r w:rsidRPr="00A30882">
        <w:t xml:space="preserve"> = </w:t>
      </w:r>
      <w:proofErr w:type="spellStart"/>
      <w:r w:rsidRPr="00A30882">
        <w:t>true</w:t>
      </w:r>
      <w:proofErr w:type="spellEnd"/>
    </w:p>
    <w:p w14:paraId="1BEED9A4" w14:textId="77777777" w:rsidR="0091282D" w:rsidRPr="00A30882" w:rsidRDefault="0091282D" w:rsidP="0091282D">
      <w:pPr>
        <w:pStyle w:val="Sourcewithforeground"/>
      </w:pPr>
      <w:r w:rsidRPr="00A30882">
        <w:t xml:space="preserve">                    };</w:t>
      </w:r>
    </w:p>
    <w:p w14:paraId="35201A42" w14:textId="77777777" w:rsidR="0091282D" w:rsidRPr="00A30882" w:rsidRDefault="0091282D" w:rsidP="0091282D">
      <w:pPr>
        <w:pStyle w:val="Sourcewithforeground"/>
      </w:pPr>
    </w:p>
    <w:p w14:paraId="2B9C19DD" w14:textId="77777777" w:rsidR="0091282D" w:rsidRPr="00A30882" w:rsidRDefault="0091282D" w:rsidP="0091282D">
      <w:pPr>
        <w:pStyle w:val="Sourcewithforeground"/>
      </w:pPr>
      <w:r w:rsidRPr="00A30882">
        <w:t xml:space="preserve">                    </w:t>
      </w:r>
      <w:proofErr w:type="spellStart"/>
      <w:r w:rsidRPr="00A30882">
        <w:t>ProxyToService.DitConfiguration.ChannelListStructure</w:t>
      </w:r>
      <w:proofErr w:type="spellEnd"/>
      <w:r w:rsidRPr="00A30882">
        <w:t xml:space="preserve"> </w:t>
      </w:r>
      <w:proofErr w:type="spellStart"/>
      <w:r w:rsidRPr="00A30882">
        <w:t>channels</w:t>
      </w:r>
      <w:proofErr w:type="spellEnd"/>
      <w:r w:rsidRPr="00A30882">
        <w:t xml:space="preserve"> = </w:t>
      </w:r>
      <w:proofErr w:type="spellStart"/>
      <w:r w:rsidRPr="00A30882">
        <w:t>Helper.InvokeIgnoreException</w:t>
      </w:r>
      <w:proofErr w:type="spellEnd"/>
      <w:r w:rsidRPr="00A30882">
        <w:t>&lt;</w:t>
      </w:r>
      <w:proofErr w:type="spellStart"/>
      <w:r w:rsidRPr="00A30882">
        <w:t>ChannelListStructure</w:t>
      </w:r>
      <w:proofErr w:type="spellEnd"/>
      <w:r w:rsidRPr="00A30882">
        <w:t xml:space="preserve">, </w:t>
      </w:r>
      <w:proofErr w:type="spellStart"/>
      <w:r w:rsidRPr="00A30882">
        <w:t>CommunicationException</w:t>
      </w:r>
      <w:proofErr w:type="spellEnd"/>
      <w:r w:rsidRPr="00A30882">
        <w:t xml:space="preserve">&gt;(() =&gt; </w:t>
      </w:r>
      <w:proofErr w:type="spellStart"/>
      <w:r w:rsidRPr="00A30882">
        <w:t>client.SearchChannelsPaged</w:t>
      </w:r>
      <w:proofErr w:type="spellEnd"/>
      <w:r w:rsidRPr="00A30882">
        <w:t>(</w:t>
      </w:r>
      <w:proofErr w:type="spellStart"/>
      <w:r w:rsidRPr="00A30882">
        <w:t>req</w:t>
      </w:r>
      <w:proofErr w:type="spellEnd"/>
      <w:r w:rsidRPr="00A30882">
        <w:t xml:space="preserve">, </w:t>
      </w:r>
      <w:proofErr w:type="spellStart"/>
      <w:r w:rsidRPr="00A30882">
        <w:t>ChannelVersionStatusType.testing</w:t>
      </w:r>
      <w:proofErr w:type="spellEnd"/>
      <w:r w:rsidRPr="00A30882">
        <w:t xml:space="preserve">), "Argument </w:t>
      </w:r>
      <w:proofErr w:type="spellStart"/>
      <w:r w:rsidRPr="00A30882">
        <w:t>exception</w:t>
      </w:r>
      <w:proofErr w:type="spellEnd"/>
      <w:r w:rsidRPr="00A30882">
        <w:t xml:space="preserve">: </w:t>
      </w:r>
      <w:proofErr w:type="spellStart"/>
      <w:r w:rsidRPr="00A30882">
        <w:t>ChannelURN</w:t>
      </w:r>
      <w:proofErr w:type="spellEnd"/>
      <w:r w:rsidRPr="00A30882">
        <w:t xml:space="preserve">!"); </w:t>
      </w:r>
    </w:p>
    <w:p w14:paraId="1E98FC7E" w14:textId="77777777" w:rsidR="0091282D" w:rsidRPr="00A30882" w:rsidRDefault="0091282D" w:rsidP="0091282D">
      <w:pPr>
        <w:pStyle w:val="Sourcewithforeground"/>
      </w:pPr>
      <w:r w:rsidRPr="00A30882">
        <w:t xml:space="preserve">                    </w:t>
      </w:r>
      <w:proofErr w:type="spellStart"/>
      <w:r w:rsidRPr="00A30882">
        <w:t>bool</w:t>
      </w:r>
      <w:proofErr w:type="spellEnd"/>
      <w:r w:rsidRPr="00A30882">
        <w:t xml:space="preserve"> </w:t>
      </w:r>
      <w:proofErr w:type="spellStart"/>
      <w:r w:rsidRPr="00A30882">
        <w:t>channelExsists</w:t>
      </w:r>
      <w:proofErr w:type="spellEnd"/>
      <w:r w:rsidRPr="00A30882">
        <w:t xml:space="preserve"> = </w:t>
      </w:r>
      <w:proofErr w:type="spellStart"/>
      <w:r w:rsidRPr="00A30882">
        <w:t>channels</w:t>
      </w:r>
      <w:proofErr w:type="spellEnd"/>
      <w:r w:rsidRPr="00A30882">
        <w:t xml:space="preserve"> != </w:t>
      </w:r>
      <w:proofErr w:type="spellStart"/>
      <w:r w:rsidRPr="00A30882">
        <w:t>null</w:t>
      </w:r>
      <w:proofErr w:type="spellEnd"/>
      <w:r w:rsidRPr="00A30882">
        <w:t xml:space="preserve"> &amp;&amp; </w:t>
      </w:r>
      <w:proofErr w:type="spellStart"/>
      <w:r w:rsidRPr="00A30882">
        <w:t>channels.Count</w:t>
      </w:r>
      <w:proofErr w:type="spellEnd"/>
      <w:r w:rsidRPr="00A30882">
        <w:t xml:space="preserve"> &gt; 0;</w:t>
      </w:r>
    </w:p>
    <w:p w14:paraId="6E1B3301" w14:textId="77777777" w:rsidR="0091282D" w:rsidRPr="00A30882" w:rsidRDefault="0091282D" w:rsidP="0091282D">
      <w:pPr>
        <w:pStyle w:val="Sourcewithforeground"/>
      </w:pPr>
    </w:p>
    <w:p w14:paraId="2480A746" w14:textId="77777777" w:rsidR="0091282D" w:rsidRPr="00A30882" w:rsidRDefault="0091282D" w:rsidP="0091282D">
      <w:pPr>
        <w:pStyle w:val="Sourcewithforeground"/>
      </w:pPr>
      <w:r w:rsidRPr="00A30882">
        <w:t xml:space="preserve">                    </w:t>
      </w:r>
      <w:proofErr w:type="spellStart"/>
      <w:r w:rsidRPr="00A30882">
        <w:t>if</w:t>
      </w:r>
      <w:proofErr w:type="spellEnd"/>
      <w:r w:rsidRPr="00A30882">
        <w:t xml:space="preserve"> (!</w:t>
      </w:r>
      <w:proofErr w:type="spellStart"/>
      <w:r w:rsidRPr="00A30882">
        <w:t>channelExsists</w:t>
      </w:r>
      <w:proofErr w:type="spellEnd"/>
      <w:r w:rsidRPr="00A30882">
        <w:t>)</w:t>
      </w:r>
    </w:p>
    <w:p w14:paraId="769DF048" w14:textId="77777777" w:rsidR="0091282D" w:rsidRPr="00A30882" w:rsidRDefault="0091282D" w:rsidP="0091282D">
      <w:pPr>
        <w:pStyle w:val="Sourcewithforeground"/>
      </w:pPr>
      <w:r w:rsidRPr="00A30882">
        <w:t xml:space="preserve">                    {</w:t>
      </w:r>
    </w:p>
    <w:p w14:paraId="241801C7" w14:textId="77777777" w:rsidR="0091282D" w:rsidRPr="00A30882" w:rsidRDefault="0091282D" w:rsidP="0091282D">
      <w:pPr>
        <w:pStyle w:val="Sourcewithforeground"/>
      </w:pPr>
      <w:r w:rsidRPr="00A30882">
        <w:t xml:space="preserve">                        </w:t>
      </w:r>
      <w:proofErr w:type="spellStart"/>
      <w:r w:rsidRPr="00A30882">
        <w:t>Console.WriteLine</w:t>
      </w:r>
      <w:proofErr w:type="spellEnd"/>
      <w:r w:rsidRPr="00A30882">
        <w:t>("</w:t>
      </w:r>
      <w:proofErr w:type="spellStart"/>
      <w:r w:rsidRPr="00A30882">
        <w:t>Channel</w:t>
      </w:r>
      <w:proofErr w:type="spellEnd"/>
      <w:r w:rsidRPr="00A30882">
        <w:t xml:space="preserve"> </w:t>
      </w:r>
      <w:proofErr w:type="spellStart"/>
      <w:r w:rsidRPr="00A30882">
        <w:t>creation</w:t>
      </w:r>
      <w:proofErr w:type="spellEnd"/>
      <w:r w:rsidRPr="00A30882">
        <w:t>...");</w:t>
      </w:r>
    </w:p>
    <w:p w14:paraId="48090071" w14:textId="77777777" w:rsidR="0091282D" w:rsidRPr="00A30882" w:rsidRDefault="0091282D" w:rsidP="0091282D">
      <w:pPr>
        <w:pStyle w:val="Sourcewithforeground"/>
      </w:pPr>
    </w:p>
    <w:p w14:paraId="1C62BE07" w14:textId="77777777" w:rsidR="0091282D" w:rsidRPr="00A30882" w:rsidRDefault="0091282D" w:rsidP="0091282D">
      <w:pPr>
        <w:pStyle w:val="Sourcewithforeground"/>
      </w:pPr>
      <w:r w:rsidRPr="00A30882">
        <w:t xml:space="preserve">                        </w:t>
      </w:r>
      <w:proofErr w:type="spellStart"/>
      <w:r w:rsidRPr="00A30882">
        <w:t>ChannelInfoStructure</w:t>
      </w:r>
      <w:proofErr w:type="spellEnd"/>
      <w:r w:rsidRPr="00A30882">
        <w:t xml:space="preserve"> </w:t>
      </w:r>
      <w:proofErr w:type="spellStart"/>
      <w:r w:rsidRPr="00A30882">
        <w:t>channel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ChannelInfoStructure</w:t>
      </w:r>
      <w:proofErr w:type="spellEnd"/>
      <w:r w:rsidRPr="00A30882">
        <w:t>();</w:t>
      </w:r>
    </w:p>
    <w:p w14:paraId="1320D741" w14:textId="77777777" w:rsidR="0091282D" w:rsidRPr="00A30882" w:rsidRDefault="0091282D" w:rsidP="0091282D">
      <w:pPr>
        <w:pStyle w:val="Sourcewithforeground"/>
      </w:pPr>
      <w:r w:rsidRPr="00A30882">
        <w:t xml:space="preserve">                        </w:t>
      </w:r>
      <w:proofErr w:type="spellStart"/>
      <w:r w:rsidRPr="00A30882">
        <w:t>channel.ShortName</w:t>
      </w:r>
      <w:proofErr w:type="spellEnd"/>
      <w:r w:rsidRPr="00A30882">
        <w:t xml:space="preserve"> = </w:t>
      </w:r>
      <w:proofErr w:type="spellStart"/>
      <w:r w:rsidRPr="00A30882">
        <w:t>channelName</w:t>
      </w:r>
      <w:proofErr w:type="spellEnd"/>
      <w:r w:rsidRPr="00A30882">
        <w:t>;</w:t>
      </w:r>
    </w:p>
    <w:p w14:paraId="6DEEA1BE" w14:textId="77777777" w:rsidR="0091282D" w:rsidRPr="00A30882" w:rsidRDefault="0091282D" w:rsidP="0091282D">
      <w:pPr>
        <w:pStyle w:val="Sourcewithforeground"/>
      </w:pPr>
      <w:r w:rsidRPr="00A30882">
        <w:t xml:space="preserve">                        </w:t>
      </w:r>
      <w:proofErr w:type="spellStart"/>
      <w:r w:rsidRPr="00A30882">
        <w:t>channel.ChannelURN</w:t>
      </w:r>
      <w:proofErr w:type="spellEnd"/>
      <w:r w:rsidRPr="00A30882">
        <w:t xml:space="preserve"> = </w:t>
      </w:r>
      <w:proofErr w:type="spellStart"/>
      <w:r w:rsidRPr="00A30882">
        <w:t>channelURN</w:t>
      </w:r>
      <w:proofErr w:type="spellEnd"/>
      <w:r w:rsidRPr="00A30882">
        <w:t>;</w:t>
      </w:r>
    </w:p>
    <w:p w14:paraId="76BFDAA6" w14:textId="77777777" w:rsidR="0091282D" w:rsidRPr="00A30882" w:rsidRDefault="0091282D" w:rsidP="0091282D">
      <w:pPr>
        <w:pStyle w:val="Sourcewithforeground"/>
      </w:pPr>
      <w:r w:rsidRPr="00A30882">
        <w:t xml:space="preserve">                        </w:t>
      </w:r>
      <w:proofErr w:type="spellStart"/>
      <w:r w:rsidRPr="00A30882">
        <w:t>channel.ChannelType</w:t>
      </w:r>
      <w:proofErr w:type="spellEnd"/>
      <w:r w:rsidRPr="00A30882">
        <w:t xml:space="preserve"> = </w:t>
      </w:r>
      <w:proofErr w:type="spellStart"/>
      <w:r w:rsidRPr="00A30882">
        <w:t>ChannelType.dik</w:t>
      </w:r>
      <w:proofErr w:type="spellEnd"/>
      <w:r w:rsidRPr="00A30882">
        <w:t>;</w:t>
      </w:r>
    </w:p>
    <w:p w14:paraId="39341069" w14:textId="77777777" w:rsidR="0091282D" w:rsidRPr="00A30882" w:rsidRDefault="0091282D" w:rsidP="0091282D">
      <w:pPr>
        <w:pStyle w:val="Sourcewithforeground"/>
      </w:pPr>
      <w:r w:rsidRPr="00A30882">
        <w:t xml:space="preserve">                        </w:t>
      </w:r>
      <w:proofErr w:type="spellStart"/>
      <w:r w:rsidRPr="00A30882">
        <w:t>channel.OwnerAuthority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AuthorityBasicInfoStructure</w:t>
      </w:r>
      <w:proofErr w:type="spellEnd"/>
      <w:r w:rsidRPr="00A30882">
        <w:t>();</w:t>
      </w:r>
    </w:p>
    <w:p w14:paraId="1D665A99" w14:textId="77777777" w:rsidR="0091282D" w:rsidRPr="00A30882" w:rsidRDefault="0091282D" w:rsidP="0091282D">
      <w:pPr>
        <w:pStyle w:val="Sourcewithforeground"/>
      </w:pPr>
      <w:r w:rsidRPr="00A30882">
        <w:t xml:space="preserve">                        </w:t>
      </w:r>
      <w:proofErr w:type="spellStart"/>
      <w:r w:rsidRPr="00A30882">
        <w:t>channel.OwnerAuthority.AuthorityID</w:t>
      </w:r>
      <w:proofErr w:type="spellEnd"/>
      <w:r w:rsidRPr="00A30882">
        <w:t xml:space="preserve"> = "100000";</w:t>
      </w:r>
    </w:p>
    <w:p w14:paraId="7AAE59DF" w14:textId="77777777" w:rsidR="0091282D" w:rsidRPr="00A30882" w:rsidRDefault="0091282D" w:rsidP="0091282D">
      <w:pPr>
        <w:pStyle w:val="Sourcewithforeground"/>
      </w:pPr>
      <w:r w:rsidRPr="00A30882">
        <w:t xml:space="preserve">                        </w:t>
      </w:r>
      <w:proofErr w:type="spellStart"/>
      <w:r w:rsidRPr="00A30882">
        <w:t>channel.OwnerAuthority.ShortName</w:t>
      </w:r>
      <w:proofErr w:type="spellEnd"/>
      <w:r w:rsidRPr="00A30882">
        <w:t xml:space="preserve"> = "ABC";</w:t>
      </w:r>
    </w:p>
    <w:p w14:paraId="0DBACC5B" w14:textId="77777777" w:rsidR="0091282D" w:rsidRPr="00A30882" w:rsidRDefault="0091282D" w:rsidP="0091282D">
      <w:pPr>
        <w:pStyle w:val="Sourcewithforeground"/>
      </w:pPr>
      <w:r w:rsidRPr="00A30882">
        <w:t xml:space="preserve">                        </w:t>
      </w:r>
      <w:proofErr w:type="spellStart"/>
      <w:r w:rsidRPr="00A30882">
        <w:t>channel.OwnerAuthority.Name</w:t>
      </w:r>
      <w:proofErr w:type="spellEnd"/>
      <w:r w:rsidRPr="00A30882">
        <w:t xml:space="preserve"> = "ABC </w:t>
      </w:r>
      <w:proofErr w:type="spellStart"/>
      <w:r w:rsidRPr="00A30882">
        <w:t>Software</w:t>
      </w:r>
      <w:proofErr w:type="spellEnd"/>
      <w:r w:rsidRPr="00A30882">
        <w:t>";</w:t>
      </w:r>
    </w:p>
    <w:p w14:paraId="523E7AC7" w14:textId="77777777" w:rsidR="0091282D" w:rsidRPr="00A30882" w:rsidRDefault="0091282D" w:rsidP="0091282D">
      <w:pPr>
        <w:pStyle w:val="Sourcewithforeground"/>
      </w:pPr>
      <w:r w:rsidRPr="00A30882">
        <w:t xml:space="preserve">                        </w:t>
      </w:r>
      <w:proofErr w:type="spellStart"/>
      <w:r w:rsidRPr="00A30882">
        <w:t>channel.ChannelName</w:t>
      </w:r>
      <w:proofErr w:type="spellEnd"/>
      <w:r w:rsidRPr="00A30882">
        <w:t xml:space="preserve"> = </w:t>
      </w:r>
      <w:proofErr w:type="spellStart"/>
      <w:r w:rsidRPr="00A30882">
        <w:t>channelName</w:t>
      </w:r>
      <w:proofErr w:type="spellEnd"/>
      <w:r w:rsidRPr="00A30882">
        <w:t>;</w:t>
      </w:r>
    </w:p>
    <w:p w14:paraId="41F8F537" w14:textId="77777777" w:rsidR="0091282D" w:rsidRPr="00A30882" w:rsidRDefault="0091282D" w:rsidP="0091282D">
      <w:pPr>
        <w:pStyle w:val="Sourcewithforeground"/>
      </w:pPr>
      <w:r w:rsidRPr="00A30882">
        <w:t xml:space="preserve">                        </w:t>
      </w:r>
      <w:proofErr w:type="spellStart"/>
      <w:r w:rsidRPr="00A30882">
        <w:t>channel.ChannelTypeSpecified</w:t>
      </w:r>
      <w:proofErr w:type="spellEnd"/>
      <w:r w:rsidRPr="00A30882">
        <w:t xml:space="preserve"> = </w:t>
      </w:r>
      <w:proofErr w:type="spellStart"/>
      <w:r w:rsidRPr="00A30882">
        <w:t>true</w:t>
      </w:r>
      <w:proofErr w:type="spellEnd"/>
      <w:r w:rsidRPr="00A30882">
        <w:t>;</w:t>
      </w:r>
    </w:p>
    <w:p w14:paraId="06E41F6B" w14:textId="77777777" w:rsidR="0091282D" w:rsidRPr="00A30882" w:rsidRDefault="0091282D" w:rsidP="0091282D">
      <w:pPr>
        <w:pStyle w:val="Sourcewithforeground"/>
      </w:pPr>
    </w:p>
    <w:p w14:paraId="7895F694" w14:textId="77777777" w:rsidR="0091282D" w:rsidRPr="00A30882" w:rsidRDefault="0091282D" w:rsidP="0091282D">
      <w:pPr>
        <w:pStyle w:val="Sourcewithforeground"/>
      </w:pPr>
      <w:r w:rsidRPr="00A30882">
        <w:lastRenderedPageBreak/>
        <w:t xml:space="preserve">                        </w:t>
      </w:r>
      <w:proofErr w:type="spellStart"/>
      <w:r w:rsidRPr="00A30882">
        <w:t>int</w:t>
      </w:r>
      <w:proofErr w:type="spellEnd"/>
      <w:r w:rsidRPr="00A30882">
        <w:t xml:space="preserve"> </w:t>
      </w:r>
      <w:proofErr w:type="spellStart"/>
      <w:r w:rsidRPr="00A30882">
        <w:t>channelId</w:t>
      </w:r>
      <w:proofErr w:type="spellEnd"/>
      <w:r w:rsidRPr="00A30882">
        <w:t xml:space="preserve"> = </w:t>
      </w:r>
      <w:proofErr w:type="spellStart"/>
      <w:r w:rsidRPr="00A30882">
        <w:t>client.InsertChannel</w:t>
      </w:r>
      <w:proofErr w:type="spellEnd"/>
      <w:r w:rsidRPr="00A30882">
        <w:t>(</w:t>
      </w:r>
      <w:proofErr w:type="spellStart"/>
      <w:r w:rsidRPr="00A30882">
        <w:t>channel</w:t>
      </w:r>
      <w:proofErr w:type="spellEnd"/>
      <w:r w:rsidRPr="00A30882">
        <w:t>);</w:t>
      </w:r>
    </w:p>
    <w:p w14:paraId="2C217A23" w14:textId="77777777" w:rsidR="0091282D" w:rsidRPr="00A30882" w:rsidRDefault="0091282D" w:rsidP="0091282D">
      <w:pPr>
        <w:pStyle w:val="Sourcewithforeground"/>
      </w:pPr>
    </w:p>
    <w:p w14:paraId="1B57599F" w14:textId="77777777" w:rsidR="0091282D" w:rsidRPr="00A30882" w:rsidRDefault="0091282D" w:rsidP="0091282D">
      <w:pPr>
        <w:pStyle w:val="Sourcewithforeground"/>
      </w:pPr>
      <w:r w:rsidRPr="00A30882">
        <w:t xml:space="preserve">                        </w:t>
      </w:r>
      <w:proofErr w:type="spellStart"/>
      <w:r w:rsidRPr="00A30882">
        <w:t>Console.WriteLine</w:t>
      </w:r>
      <w:proofErr w:type="spellEnd"/>
      <w:r w:rsidRPr="00A30882">
        <w:t>("</w:t>
      </w:r>
      <w:proofErr w:type="spellStart"/>
      <w:r w:rsidRPr="00A30882">
        <w:t>Channel</w:t>
      </w:r>
      <w:proofErr w:type="spellEnd"/>
      <w:r w:rsidRPr="00A30882">
        <w:t xml:space="preserve"> </w:t>
      </w:r>
      <w:proofErr w:type="spellStart"/>
      <w:r w:rsidRPr="00A30882">
        <w:t>is</w:t>
      </w:r>
      <w:proofErr w:type="spellEnd"/>
      <w:r w:rsidRPr="00A30882">
        <w:t xml:space="preserve"> </w:t>
      </w:r>
      <w:proofErr w:type="spellStart"/>
      <w:r w:rsidRPr="00A30882">
        <w:t>created</w:t>
      </w:r>
      <w:proofErr w:type="spellEnd"/>
      <w:r w:rsidRPr="00A30882">
        <w:t>");</w:t>
      </w:r>
    </w:p>
    <w:p w14:paraId="0115F87D" w14:textId="77777777" w:rsidR="0091282D" w:rsidRPr="00A30882" w:rsidRDefault="0091282D" w:rsidP="0091282D">
      <w:pPr>
        <w:pStyle w:val="Sourcewithforeground"/>
      </w:pPr>
      <w:r w:rsidRPr="00A30882">
        <w:t xml:space="preserve">                    }</w:t>
      </w:r>
    </w:p>
    <w:p w14:paraId="42EA9114" w14:textId="77777777" w:rsidR="0091282D" w:rsidRPr="00A30882" w:rsidRDefault="0091282D" w:rsidP="0091282D">
      <w:pPr>
        <w:pStyle w:val="Sourcewithforeground"/>
      </w:pPr>
      <w:r w:rsidRPr="00A30882">
        <w:t xml:space="preserve">                    </w:t>
      </w:r>
      <w:proofErr w:type="spellStart"/>
      <w:r w:rsidRPr="00A30882">
        <w:t>else</w:t>
      </w:r>
      <w:proofErr w:type="spellEnd"/>
    </w:p>
    <w:p w14:paraId="3BCC728D" w14:textId="77777777" w:rsidR="0091282D" w:rsidRPr="00A30882" w:rsidRDefault="0091282D" w:rsidP="0091282D">
      <w:pPr>
        <w:pStyle w:val="Sourcewithforeground"/>
      </w:pPr>
      <w:r w:rsidRPr="00A30882">
        <w:t xml:space="preserve">                    {</w:t>
      </w:r>
    </w:p>
    <w:p w14:paraId="2D5358B3" w14:textId="77777777" w:rsidR="0091282D" w:rsidRPr="00A30882" w:rsidRDefault="0091282D" w:rsidP="0091282D">
      <w:pPr>
        <w:pStyle w:val="Sourcewithforeground"/>
      </w:pPr>
      <w:r w:rsidRPr="00A30882">
        <w:t xml:space="preserve">                        </w:t>
      </w:r>
      <w:proofErr w:type="spellStart"/>
      <w:r w:rsidRPr="00A30882">
        <w:t>Console.WriteLine</w:t>
      </w:r>
      <w:proofErr w:type="spellEnd"/>
      <w:r w:rsidRPr="00A30882">
        <w:t>("</w:t>
      </w:r>
      <w:proofErr w:type="spellStart"/>
      <w:r w:rsidRPr="00A30882">
        <w:t>Channel</w:t>
      </w:r>
      <w:proofErr w:type="spellEnd"/>
      <w:r w:rsidRPr="00A30882">
        <w:t xml:space="preserve"> </w:t>
      </w:r>
      <w:proofErr w:type="spellStart"/>
      <w:r w:rsidRPr="00A30882">
        <w:t>is</w:t>
      </w:r>
      <w:proofErr w:type="spellEnd"/>
      <w:r w:rsidRPr="00A30882">
        <w:t xml:space="preserve"> </w:t>
      </w:r>
      <w:proofErr w:type="spellStart"/>
      <w:r w:rsidRPr="00A30882">
        <w:t>found</w:t>
      </w:r>
      <w:proofErr w:type="spellEnd"/>
      <w:r w:rsidRPr="00A30882">
        <w:t>");</w:t>
      </w:r>
    </w:p>
    <w:p w14:paraId="717E9DD2" w14:textId="77777777" w:rsidR="0091282D" w:rsidRPr="00A30882" w:rsidRDefault="0091282D" w:rsidP="0091282D">
      <w:pPr>
        <w:pStyle w:val="Sourcewithforeground"/>
      </w:pPr>
      <w:r w:rsidRPr="00A30882">
        <w:t xml:space="preserve">                    }</w:t>
      </w:r>
    </w:p>
    <w:p w14:paraId="2179767B" w14:textId="77777777" w:rsidR="0091282D" w:rsidRPr="00A30882" w:rsidRDefault="0091282D" w:rsidP="0091282D">
      <w:pPr>
        <w:pStyle w:val="Sourcewithforeground"/>
      </w:pPr>
    </w:p>
    <w:p w14:paraId="4BC30375" w14:textId="77777777" w:rsidR="0091282D" w:rsidRPr="00A30882" w:rsidRDefault="0091282D" w:rsidP="0091282D">
      <w:pPr>
        <w:pStyle w:val="Sourcewithforeground"/>
      </w:pPr>
      <w:r w:rsidRPr="00A30882">
        <w:t xml:space="preserve">                    </w:t>
      </w:r>
      <w:proofErr w:type="spellStart"/>
      <w:r w:rsidRPr="00A30882">
        <w:t>Console.WriteLine</w:t>
      </w:r>
      <w:proofErr w:type="spellEnd"/>
      <w:r w:rsidRPr="00A30882">
        <w:t>("</w:t>
      </w:r>
      <w:proofErr w:type="spellStart"/>
      <w:r w:rsidRPr="00A30882">
        <w:t>Press</w:t>
      </w:r>
      <w:proofErr w:type="spellEnd"/>
      <w:r w:rsidRPr="00A30882">
        <w:t xml:space="preserve"> </w:t>
      </w:r>
      <w:proofErr w:type="spellStart"/>
      <w:r w:rsidRPr="00A30882">
        <w:t>key</w:t>
      </w:r>
      <w:proofErr w:type="spellEnd"/>
      <w:r w:rsidRPr="00A30882">
        <w:t>...");</w:t>
      </w:r>
    </w:p>
    <w:p w14:paraId="136870E1" w14:textId="77777777" w:rsidR="0091282D" w:rsidRPr="00A30882" w:rsidRDefault="0091282D" w:rsidP="0091282D">
      <w:pPr>
        <w:pStyle w:val="Sourcewithforeground"/>
      </w:pPr>
      <w:r w:rsidRPr="00A30882">
        <w:t xml:space="preserve">                }</w:t>
      </w:r>
    </w:p>
    <w:p w14:paraId="28BF2542" w14:textId="77777777" w:rsidR="0091282D" w:rsidRPr="00A30882" w:rsidRDefault="0091282D" w:rsidP="0091282D">
      <w:pPr>
        <w:pStyle w:val="Sourcewithforeground"/>
      </w:pPr>
      <w:r w:rsidRPr="00A30882">
        <w:t xml:space="preserve">                </w:t>
      </w:r>
      <w:proofErr w:type="spellStart"/>
      <w:r w:rsidRPr="00A30882">
        <w:t>catch</w:t>
      </w:r>
      <w:proofErr w:type="spellEnd"/>
      <w:r w:rsidRPr="00A30882">
        <w:t xml:space="preserve"> (</w:t>
      </w:r>
      <w:proofErr w:type="spellStart"/>
      <w:r w:rsidRPr="00A30882">
        <w:t>CommunicationException</w:t>
      </w:r>
      <w:proofErr w:type="spellEnd"/>
      <w:r w:rsidRPr="00A30882">
        <w:t xml:space="preserve"> e)</w:t>
      </w:r>
    </w:p>
    <w:p w14:paraId="48050D53" w14:textId="77777777" w:rsidR="0091282D" w:rsidRPr="00A30882" w:rsidRDefault="0091282D" w:rsidP="0091282D">
      <w:pPr>
        <w:pStyle w:val="Sourcewithforeground"/>
      </w:pPr>
      <w:r w:rsidRPr="00A30882">
        <w:t xml:space="preserve">                {</w:t>
      </w:r>
    </w:p>
    <w:p w14:paraId="04DCF369" w14:textId="77777777" w:rsidR="0091282D" w:rsidRPr="00A30882" w:rsidRDefault="0091282D" w:rsidP="0091282D">
      <w:pPr>
        <w:pStyle w:val="Sourcewithforeground"/>
      </w:pPr>
      <w:r w:rsidRPr="00A30882">
        <w:t xml:space="preserve">                    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mess</w:t>
      </w:r>
      <w:proofErr w:type="spellEnd"/>
      <w:r w:rsidRPr="00A30882">
        <w:t xml:space="preserve"> = </w:t>
      </w:r>
      <w:proofErr w:type="spellStart"/>
      <w:r w:rsidRPr="00A30882">
        <w:t>e.Message</w:t>
      </w:r>
      <w:proofErr w:type="spellEnd"/>
      <w:r w:rsidRPr="00A30882">
        <w:t>;</w:t>
      </w:r>
    </w:p>
    <w:p w14:paraId="2B72B6D9" w14:textId="77777777" w:rsidR="0091282D" w:rsidRPr="00A30882" w:rsidRDefault="0091282D" w:rsidP="0091282D">
      <w:pPr>
        <w:pStyle w:val="Sourcewithforeground"/>
      </w:pPr>
      <w:r w:rsidRPr="00A30882">
        <w:t xml:space="preserve">                    </w:t>
      </w:r>
      <w:proofErr w:type="spellStart"/>
      <w:r w:rsidRPr="00A30882">
        <w:t>Console.WriteLine</w:t>
      </w:r>
      <w:proofErr w:type="spellEnd"/>
      <w:r w:rsidRPr="00A30882">
        <w:t>(</w:t>
      </w:r>
      <w:proofErr w:type="spellStart"/>
      <w:r w:rsidRPr="00A30882">
        <w:t>mess</w:t>
      </w:r>
      <w:proofErr w:type="spellEnd"/>
      <w:r w:rsidRPr="00A30882">
        <w:t>);</w:t>
      </w:r>
    </w:p>
    <w:p w14:paraId="6ADD630B" w14:textId="77777777" w:rsidR="0091282D" w:rsidRPr="00A30882" w:rsidRDefault="0091282D" w:rsidP="0091282D">
      <w:pPr>
        <w:pStyle w:val="Sourcewithforeground"/>
      </w:pPr>
    </w:p>
    <w:p w14:paraId="4A2D9063" w14:textId="77777777" w:rsidR="0091282D" w:rsidRPr="00A30882" w:rsidRDefault="0091282D" w:rsidP="0091282D">
      <w:pPr>
        <w:pStyle w:val="Sourcewithforeground"/>
      </w:pPr>
      <w:r w:rsidRPr="00A30882">
        <w:t xml:space="preserve">                    </w:t>
      </w:r>
      <w:proofErr w:type="spellStart"/>
      <w:r w:rsidRPr="00A30882">
        <w:t>client.Abort</w:t>
      </w:r>
      <w:proofErr w:type="spellEnd"/>
      <w:r w:rsidRPr="00A30882">
        <w:t>();</w:t>
      </w:r>
    </w:p>
    <w:p w14:paraId="5108F550" w14:textId="77777777" w:rsidR="0091282D" w:rsidRPr="00A30882" w:rsidRDefault="0091282D" w:rsidP="0091282D">
      <w:pPr>
        <w:pStyle w:val="Sourcewithforeground"/>
      </w:pPr>
      <w:r w:rsidRPr="00A30882">
        <w:t xml:space="preserve">                }</w:t>
      </w:r>
    </w:p>
    <w:p w14:paraId="5FB7E59D" w14:textId="77777777" w:rsidR="0091282D" w:rsidRPr="00A30882" w:rsidRDefault="0091282D" w:rsidP="0091282D">
      <w:pPr>
        <w:pStyle w:val="Sourcewithforeground"/>
      </w:pPr>
      <w:r w:rsidRPr="00A30882">
        <w:t xml:space="preserve">                </w:t>
      </w:r>
      <w:proofErr w:type="spellStart"/>
      <w:r w:rsidRPr="00A30882">
        <w:t>catch</w:t>
      </w:r>
      <w:proofErr w:type="spellEnd"/>
      <w:r w:rsidRPr="00A30882">
        <w:t xml:space="preserve"> (</w:t>
      </w:r>
      <w:proofErr w:type="spellStart"/>
      <w:r w:rsidRPr="00A30882">
        <w:t>TimeoutException</w:t>
      </w:r>
      <w:proofErr w:type="spellEnd"/>
      <w:r w:rsidRPr="00A30882">
        <w:t xml:space="preserve"> e)</w:t>
      </w:r>
    </w:p>
    <w:p w14:paraId="2CF092ED" w14:textId="77777777" w:rsidR="0091282D" w:rsidRPr="00A30882" w:rsidRDefault="0091282D" w:rsidP="0091282D">
      <w:pPr>
        <w:pStyle w:val="Sourcewithforeground"/>
      </w:pPr>
      <w:r w:rsidRPr="00A30882">
        <w:t xml:space="preserve">                {</w:t>
      </w:r>
    </w:p>
    <w:p w14:paraId="24414E3D" w14:textId="77777777" w:rsidR="0091282D" w:rsidRPr="00A30882" w:rsidRDefault="0091282D" w:rsidP="0091282D">
      <w:pPr>
        <w:pStyle w:val="Sourcewithforeground"/>
      </w:pPr>
      <w:r w:rsidRPr="00A30882">
        <w:t xml:space="preserve">                    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mess</w:t>
      </w:r>
      <w:proofErr w:type="spellEnd"/>
      <w:r w:rsidRPr="00A30882">
        <w:t xml:space="preserve"> = </w:t>
      </w:r>
      <w:proofErr w:type="spellStart"/>
      <w:r w:rsidRPr="00A30882">
        <w:t>e.Message</w:t>
      </w:r>
      <w:proofErr w:type="spellEnd"/>
      <w:r w:rsidRPr="00A30882">
        <w:t>;</w:t>
      </w:r>
    </w:p>
    <w:p w14:paraId="78634037" w14:textId="77777777" w:rsidR="0091282D" w:rsidRPr="00A30882" w:rsidRDefault="0091282D" w:rsidP="0091282D">
      <w:pPr>
        <w:pStyle w:val="Sourcewithforeground"/>
      </w:pPr>
      <w:r w:rsidRPr="00A30882">
        <w:t xml:space="preserve">                    </w:t>
      </w:r>
      <w:proofErr w:type="spellStart"/>
      <w:r w:rsidRPr="00A30882">
        <w:t>Console.WriteLine</w:t>
      </w:r>
      <w:proofErr w:type="spellEnd"/>
      <w:r w:rsidRPr="00A30882">
        <w:t>(</w:t>
      </w:r>
      <w:proofErr w:type="spellStart"/>
      <w:r w:rsidRPr="00A30882">
        <w:t>mess</w:t>
      </w:r>
      <w:proofErr w:type="spellEnd"/>
      <w:r w:rsidRPr="00A30882">
        <w:t>);</w:t>
      </w:r>
    </w:p>
    <w:p w14:paraId="12A377D1" w14:textId="77777777" w:rsidR="0091282D" w:rsidRPr="00A30882" w:rsidRDefault="0091282D" w:rsidP="0091282D">
      <w:pPr>
        <w:pStyle w:val="Sourcewithforeground"/>
      </w:pPr>
    </w:p>
    <w:p w14:paraId="24384DE4" w14:textId="77777777" w:rsidR="0091282D" w:rsidRPr="00A30882" w:rsidRDefault="0091282D" w:rsidP="0091282D">
      <w:pPr>
        <w:pStyle w:val="Sourcewithforeground"/>
      </w:pPr>
      <w:r w:rsidRPr="00A30882">
        <w:t xml:space="preserve">                    </w:t>
      </w:r>
      <w:proofErr w:type="spellStart"/>
      <w:r w:rsidRPr="00A30882">
        <w:t>client.Abort</w:t>
      </w:r>
      <w:proofErr w:type="spellEnd"/>
      <w:r w:rsidRPr="00A30882">
        <w:t>();</w:t>
      </w:r>
    </w:p>
    <w:p w14:paraId="1F10E9D0" w14:textId="77777777" w:rsidR="0091282D" w:rsidRPr="00A30882" w:rsidRDefault="0091282D" w:rsidP="0091282D">
      <w:pPr>
        <w:pStyle w:val="Sourcewithforeground"/>
      </w:pPr>
      <w:r w:rsidRPr="00A30882">
        <w:t xml:space="preserve">                }</w:t>
      </w:r>
    </w:p>
    <w:p w14:paraId="66E69D10" w14:textId="77777777" w:rsidR="0091282D" w:rsidRPr="00A30882" w:rsidRDefault="0091282D" w:rsidP="0091282D">
      <w:pPr>
        <w:pStyle w:val="Sourcewithforeground"/>
      </w:pPr>
      <w:r w:rsidRPr="00A30882">
        <w:t xml:space="preserve">                </w:t>
      </w:r>
      <w:proofErr w:type="spellStart"/>
      <w:r w:rsidRPr="00A30882">
        <w:t>catch</w:t>
      </w:r>
      <w:proofErr w:type="spellEnd"/>
      <w:r w:rsidRPr="00A30882">
        <w:t xml:space="preserve"> (</w:t>
      </w:r>
      <w:proofErr w:type="spellStart"/>
      <w:r w:rsidRPr="00A30882">
        <w:t>Exception</w:t>
      </w:r>
      <w:proofErr w:type="spellEnd"/>
      <w:r w:rsidRPr="00A30882">
        <w:t xml:space="preserve"> e)</w:t>
      </w:r>
    </w:p>
    <w:p w14:paraId="38245A1C" w14:textId="77777777" w:rsidR="0091282D" w:rsidRPr="00A30882" w:rsidRDefault="0091282D" w:rsidP="0091282D">
      <w:pPr>
        <w:pStyle w:val="Sourcewithforeground"/>
      </w:pPr>
      <w:r w:rsidRPr="00A30882">
        <w:t xml:space="preserve">                {</w:t>
      </w:r>
    </w:p>
    <w:p w14:paraId="65A1C234" w14:textId="77777777" w:rsidR="0091282D" w:rsidRPr="00A30882" w:rsidRDefault="0091282D" w:rsidP="0091282D">
      <w:pPr>
        <w:pStyle w:val="Sourcewithforeground"/>
      </w:pPr>
      <w:r w:rsidRPr="00A30882">
        <w:t xml:space="preserve">                    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mess</w:t>
      </w:r>
      <w:proofErr w:type="spellEnd"/>
      <w:r w:rsidRPr="00A30882">
        <w:t xml:space="preserve"> = </w:t>
      </w:r>
      <w:proofErr w:type="spellStart"/>
      <w:r w:rsidRPr="00A30882">
        <w:t>e.Message</w:t>
      </w:r>
      <w:proofErr w:type="spellEnd"/>
      <w:r w:rsidRPr="00A30882">
        <w:t>;</w:t>
      </w:r>
    </w:p>
    <w:p w14:paraId="09A44386" w14:textId="77777777" w:rsidR="0091282D" w:rsidRPr="00A30882" w:rsidRDefault="0091282D" w:rsidP="0091282D">
      <w:pPr>
        <w:pStyle w:val="Sourcewithforeground"/>
      </w:pPr>
      <w:r w:rsidRPr="00A30882">
        <w:t xml:space="preserve">                    </w:t>
      </w:r>
      <w:proofErr w:type="spellStart"/>
      <w:r w:rsidRPr="00A30882">
        <w:t>Console.WriteLine</w:t>
      </w:r>
      <w:proofErr w:type="spellEnd"/>
      <w:r w:rsidRPr="00A30882">
        <w:t>(</w:t>
      </w:r>
      <w:proofErr w:type="spellStart"/>
      <w:r w:rsidRPr="00A30882">
        <w:t>mess</w:t>
      </w:r>
      <w:proofErr w:type="spellEnd"/>
      <w:r w:rsidRPr="00A30882">
        <w:t>);</w:t>
      </w:r>
    </w:p>
    <w:p w14:paraId="7DBF1E1A" w14:textId="77777777" w:rsidR="0091282D" w:rsidRPr="00A30882" w:rsidRDefault="0091282D" w:rsidP="0091282D">
      <w:pPr>
        <w:pStyle w:val="Sourcewithforeground"/>
      </w:pPr>
      <w:r w:rsidRPr="00A30882">
        <w:t xml:space="preserve">                    </w:t>
      </w:r>
      <w:proofErr w:type="spellStart"/>
      <w:r w:rsidRPr="00A30882">
        <w:t>client.Abort</w:t>
      </w:r>
      <w:proofErr w:type="spellEnd"/>
      <w:r w:rsidRPr="00A30882">
        <w:t>();</w:t>
      </w:r>
    </w:p>
    <w:p w14:paraId="27F2D504" w14:textId="77777777" w:rsidR="0091282D" w:rsidRPr="00A30882" w:rsidRDefault="0091282D" w:rsidP="0091282D">
      <w:pPr>
        <w:pStyle w:val="Sourcewithforeground"/>
      </w:pPr>
      <w:r w:rsidRPr="00A30882">
        <w:t xml:space="preserve">                    </w:t>
      </w:r>
      <w:proofErr w:type="spellStart"/>
      <w:r w:rsidRPr="00A30882">
        <w:t>throw</w:t>
      </w:r>
      <w:proofErr w:type="spellEnd"/>
      <w:r w:rsidRPr="00A30882">
        <w:t>;</w:t>
      </w:r>
    </w:p>
    <w:p w14:paraId="29E2C0D0" w14:textId="77777777" w:rsidR="0091282D" w:rsidRPr="00A30882" w:rsidRDefault="0091282D" w:rsidP="0091282D">
      <w:pPr>
        <w:pStyle w:val="Sourcewithforeground"/>
      </w:pPr>
      <w:r w:rsidRPr="00A30882">
        <w:t xml:space="preserve">                }</w:t>
      </w:r>
    </w:p>
    <w:p w14:paraId="7B0BB48A" w14:textId="77777777" w:rsidR="0091282D" w:rsidRPr="00A30882" w:rsidRDefault="0091282D" w:rsidP="0091282D">
      <w:pPr>
        <w:pStyle w:val="Sourcewithforeground"/>
      </w:pPr>
    </w:p>
    <w:p w14:paraId="0B1A0F31" w14:textId="77777777" w:rsidR="0091282D" w:rsidRPr="00A30882" w:rsidRDefault="0091282D" w:rsidP="0091282D">
      <w:pPr>
        <w:pStyle w:val="Sourcewithforeground"/>
      </w:pPr>
      <w:r w:rsidRPr="00A30882">
        <w:t xml:space="preserve">                </w:t>
      </w:r>
      <w:proofErr w:type="spellStart"/>
      <w:r w:rsidRPr="00A30882">
        <w:t>Console.ReadLine</w:t>
      </w:r>
      <w:proofErr w:type="spellEnd"/>
      <w:r w:rsidRPr="00A30882">
        <w:t>();</w:t>
      </w:r>
    </w:p>
    <w:p w14:paraId="46A47FF8" w14:textId="01C5846D" w:rsidR="0091282D" w:rsidRPr="00A30882" w:rsidRDefault="0091282D" w:rsidP="0091282D">
      <w:pPr>
        <w:pStyle w:val="Sourcewithforeground"/>
      </w:pPr>
      <w:r w:rsidRPr="00A30882">
        <w:t xml:space="preserve">            }</w:t>
      </w:r>
    </w:p>
    <w:p w14:paraId="25219D87" w14:textId="3AD6A9C4" w:rsidR="002A1BF0" w:rsidRPr="00A30882" w:rsidRDefault="002A1BF0" w:rsidP="002F3430">
      <w:pPr>
        <w:pStyle w:val="Pictureposition"/>
      </w:pPr>
      <w:r w:rsidRPr="00A30882">
        <w:rPr>
          <w:noProof/>
          <w:lang w:val="en-US"/>
        </w:rPr>
        <w:lastRenderedPageBreak/>
        <w:drawing>
          <wp:inline distT="0" distB="0" distL="0" distR="0" wp14:anchorId="583BAAA1" wp14:editId="040DC7F2">
            <wp:extent cx="5486400" cy="2223770"/>
            <wp:effectExtent l="0" t="0" r="0" b="508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223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C002C8" w14:textId="54335516" w:rsidR="001602BF" w:rsidRPr="00A30882" w:rsidRDefault="008C1677" w:rsidP="002F3430">
      <w:pPr>
        <w:pStyle w:val="Picturecaption"/>
      </w:pPr>
      <w:fldSimple w:instr=" SEQ Attēls \* ARABIC ">
        <w:bookmarkStart w:id="86" w:name="_Toc110419762"/>
        <w:r w:rsidR="00B93481">
          <w:rPr>
            <w:noProof/>
          </w:rPr>
          <w:t>13</w:t>
        </w:r>
      </w:fldSimple>
      <w:r w:rsidR="00957D4C" w:rsidRPr="00A30882">
        <w:t>.</w:t>
      </w:r>
      <w:r w:rsidR="001602BF" w:rsidRPr="00A30882">
        <w:t xml:space="preserve">attēls. </w:t>
      </w:r>
      <w:r w:rsidR="00C633F3" w:rsidRPr="00A30882">
        <w:t>Kanāla izveidošana</w:t>
      </w:r>
      <w:bookmarkEnd w:id="86"/>
    </w:p>
    <w:p w14:paraId="05807727" w14:textId="721C1212" w:rsidR="002A1BF0" w:rsidRPr="00A30882" w:rsidRDefault="002A1BF0" w:rsidP="002F3430">
      <w:pPr>
        <w:pStyle w:val="Heading4"/>
      </w:pPr>
      <w:bookmarkStart w:id="87" w:name="_Toc110419692"/>
      <w:r w:rsidRPr="00A30882">
        <w:t>Kanāla versijas pārbaude un izveidošana</w:t>
      </w:r>
      <w:r w:rsidR="00F403BB" w:rsidRPr="00A30882">
        <w:t xml:space="preserve"> (</w:t>
      </w:r>
      <w:proofErr w:type="spellStart"/>
      <w:r w:rsidR="00F403BB" w:rsidRPr="00A30882">
        <w:t>SelectAndCreateChannelVersion</w:t>
      </w:r>
      <w:proofErr w:type="spellEnd"/>
      <w:r w:rsidR="00F403BB" w:rsidRPr="00A30882">
        <w:t>)</w:t>
      </w:r>
      <w:bookmarkEnd w:id="87"/>
    </w:p>
    <w:p w14:paraId="304BC623" w14:textId="554643B7" w:rsidR="00B825DA" w:rsidRPr="00A30882" w:rsidRDefault="00B825DA" w:rsidP="002F3430">
      <w:r w:rsidRPr="00A30882">
        <w:t xml:space="preserve">Piemērā tiek </w:t>
      </w:r>
      <w:r w:rsidR="00F818A0" w:rsidRPr="00A30882">
        <w:t>pārbaudīts</w:t>
      </w:r>
      <w:r w:rsidRPr="00A30882">
        <w:t xml:space="preserve"> vai eksistē kanāls</w:t>
      </w:r>
      <w:r w:rsidR="00EA66EC" w:rsidRPr="00A30882">
        <w:t>. Ja kanā</w:t>
      </w:r>
      <w:r w:rsidRPr="00A30882">
        <w:t>la nav</w:t>
      </w:r>
      <w:r w:rsidR="003150C8" w:rsidRPr="00A30882">
        <w:t>,</w:t>
      </w:r>
      <w:r w:rsidRPr="00A30882">
        <w:t xml:space="preserve"> tad </w:t>
      </w:r>
      <w:r w:rsidR="003150C8" w:rsidRPr="00A30882">
        <w:t xml:space="preserve">tiek </w:t>
      </w:r>
      <w:r w:rsidRPr="00A30882">
        <w:t>izveidots jauns</w:t>
      </w:r>
      <w:r w:rsidR="00EA66EC" w:rsidRPr="00A30882">
        <w:t xml:space="preserve"> kanāls un</w:t>
      </w:r>
      <w:r w:rsidRPr="00A30882">
        <w:t xml:space="preserve"> tiek pārbaudīts vai eksistē kanāla versija</w:t>
      </w:r>
      <w:r w:rsidR="0083705C" w:rsidRPr="00A30882">
        <w:t>.</w:t>
      </w:r>
      <w:r w:rsidRPr="00A30882">
        <w:t xml:space="preserve"> </w:t>
      </w:r>
      <w:r w:rsidR="0083705C" w:rsidRPr="00A30882">
        <w:t>J</w:t>
      </w:r>
      <w:r w:rsidRPr="00A30882">
        <w:t>a tā</w:t>
      </w:r>
      <w:r w:rsidR="00EA66EC" w:rsidRPr="00A30882">
        <w:t>das</w:t>
      </w:r>
      <w:r w:rsidRPr="00A30882">
        <w:t xml:space="preserve"> nav</w:t>
      </w:r>
      <w:r w:rsidR="003150C8" w:rsidRPr="00A30882">
        <w:t>,</w:t>
      </w:r>
      <w:r w:rsidRPr="00A30882">
        <w:t xml:space="preserve"> tad sāk t</w:t>
      </w:r>
      <w:r w:rsidR="003150C8" w:rsidRPr="00A30882">
        <w:t>ās</w:t>
      </w:r>
      <w:r w:rsidRPr="00A30882">
        <w:t xml:space="preserve"> veidošanu.</w:t>
      </w:r>
    </w:p>
    <w:p w14:paraId="45B2F397" w14:textId="77777777" w:rsidR="007F13EB" w:rsidRPr="00A30882" w:rsidRDefault="007F13EB" w:rsidP="00F330D0">
      <w:pPr>
        <w:pStyle w:val="Sourcewithforeground"/>
        <w:jc w:val="left"/>
      </w:pPr>
      <w:proofErr w:type="spellStart"/>
      <w:r w:rsidRPr="00A30882">
        <w:t>using</w:t>
      </w:r>
      <w:proofErr w:type="spellEnd"/>
      <w:r w:rsidRPr="00A30882">
        <w:t xml:space="preserve"> (ProxyToService.DitConfiguration.DITConfigurationServiceContractClient </w:t>
      </w:r>
      <w:proofErr w:type="spellStart"/>
      <w:r w:rsidRPr="00A30882">
        <w:t>client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ProxyToService.DitConfiguration.DITConfigurationServiceContractClient("ConfigurationService"))</w:t>
      </w:r>
    </w:p>
    <w:p w14:paraId="7D37D0AD" w14:textId="77777777" w:rsidR="007F13EB" w:rsidRPr="00A30882" w:rsidRDefault="007F13EB" w:rsidP="00F330D0">
      <w:pPr>
        <w:pStyle w:val="Sourcewithforeground"/>
        <w:jc w:val="left"/>
      </w:pPr>
      <w:r w:rsidRPr="00A30882">
        <w:t xml:space="preserve">            {</w:t>
      </w:r>
    </w:p>
    <w:p w14:paraId="614D8178" w14:textId="77777777" w:rsidR="007F13EB" w:rsidRPr="00A30882" w:rsidRDefault="007F13EB" w:rsidP="00F330D0">
      <w:pPr>
        <w:pStyle w:val="Sourcewithforeground"/>
        <w:jc w:val="left"/>
      </w:pPr>
      <w:r w:rsidRPr="00A30882">
        <w:t xml:space="preserve">                </w:t>
      </w:r>
      <w:proofErr w:type="spellStart"/>
      <w:r w:rsidRPr="00A30882">
        <w:t>try</w:t>
      </w:r>
      <w:proofErr w:type="spellEnd"/>
    </w:p>
    <w:p w14:paraId="756CC5E9" w14:textId="77777777" w:rsidR="007F13EB" w:rsidRPr="00A30882" w:rsidRDefault="007F13EB" w:rsidP="00F330D0">
      <w:pPr>
        <w:pStyle w:val="Sourcewithforeground"/>
        <w:jc w:val="left"/>
      </w:pPr>
      <w:r w:rsidRPr="00A30882">
        <w:t xml:space="preserve">                {</w:t>
      </w:r>
    </w:p>
    <w:p w14:paraId="68F17C5F" w14:textId="77777777" w:rsidR="007F13EB" w:rsidRPr="00A30882" w:rsidRDefault="007F13EB" w:rsidP="00F330D0">
      <w:pPr>
        <w:pStyle w:val="Sourcewithforeground"/>
        <w:jc w:val="left"/>
      </w:pPr>
      <w:r w:rsidRPr="00A30882">
        <w:t xml:space="preserve">                    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channelName</w:t>
      </w:r>
      <w:proofErr w:type="spellEnd"/>
      <w:r w:rsidRPr="00A30882">
        <w:t xml:space="preserve"> = "</w:t>
      </w:r>
      <w:proofErr w:type="spellStart"/>
      <w:r w:rsidRPr="00A30882">
        <w:t>SampleChannel</w:t>
      </w:r>
      <w:proofErr w:type="spellEnd"/>
      <w:r w:rsidRPr="00A30882">
        <w:t>";</w:t>
      </w:r>
    </w:p>
    <w:p w14:paraId="133D24C0" w14:textId="77777777" w:rsidR="007F13EB" w:rsidRPr="00A30882" w:rsidRDefault="007F13EB" w:rsidP="00F330D0">
      <w:pPr>
        <w:pStyle w:val="Sourcewithforeground"/>
        <w:jc w:val="left"/>
      </w:pPr>
      <w:r w:rsidRPr="00A30882">
        <w:t xml:space="preserve">                    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chType</w:t>
      </w:r>
      <w:proofErr w:type="spellEnd"/>
      <w:r w:rsidRPr="00A30882">
        <w:t xml:space="preserve"> = "DIK";</w:t>
      </w:r>
    </w:p>
    <w:p w14:paraId="2BB7A43B" w14:textId="77777777" w:rsidR="007F13EB" w:rsidRPr="00A30882" w:rsidRDefault="007F13EB" w:rsidP="00F330D0">
      <w:pPr>
        <w:pStyle w:val="Sourcewithforeground"/>
        <w:jc w:val="left"/>
      </w:pPr>
      <w:r w:rsidRPr="00A30882">
        <w:t xml:space="preserve">                    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channelURN</w:t>
      </w:r>
      <w:proofErr w:type="spellEnd"/>
      <w:r w:rsidRPr="00A30882">
        <w:t xml:space="preserve"> = "URN:IVIS:100001:CHA-" + </w:t>
      </w:r>
      <w:proofErr w:type="spellStart"/>
      <w:r w:rsidRPr="00A30882">
        <w:t>channelName</w:t>
      </w:r>
      <w:proofErr w:type="spellEnd"/>
      <w:r w:rsidRPr="00A30882">
        <w:t xml:space="preserve"> + "-TYPE-" + </w:t>
      </w:r>
      <w:proofErr w:type="spellStart"/>
      <w:r w:rsidRPr="00A30882">
        <w:t>chType</w:t>
      </w:r>
      <w:proofErr w:type="spellEnd"/>
      <w:r w:rsidRPr="00A30882">
        <w:t>;</w:t>
      </w:r>
    </w:p>
    <w:p w14:paraId="3F24340A" w14:textId="77777777" w:rsidR="007F13EB" w:rsidRPr="00A30882" w:rsidRDefault="007F13EB" w:rsidP="00F330D0">
      <w:pPr>
        <w:pStyle w:val="Sourcewithforeground"/>
        <w:jc w:val="left"/>
      </w:pPr>
      <w:r w:rsidRPr="00A30882">
        <w:t xml:space="preserve">                    </w:t>
      </w:r>
      <w:proofErr w:type="spellStart"/>
      <w:r w:rsidRPr="00A30882">
        <w:t>ProxyToService.DitConfiguration.ChannelSearchInfoStructure</w:t>
      </w:r>
      <w:proofErr w:type="spellEnd"/>
      <w:r w:rsidRPr="00A30882">
        <w:t xml:space="preserve"> </w:t>
      </w:r>
      <w:proofErr w:type="spellStart"/>
      <w:r w:rsidRPr="00A30882">
        <w:t>req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ProxyToService.DitConfiguration.ChannelSearchInfoStructure</w:t>
      </w:r>
      <w:proofErr w:type="spellEnd"/>
      <w:r w:rsidRPr="00A30882">
        <w:t>();</w:t>
      </w:r>
    </w:p>
    <w:p w14:paraId="6AED3DD8" w14:textId="77777777" w:rsidR="007F13EB" w:rsidRPr="00A30882" w:rsidRDefault="007F13EB" w:rsidP="00F330D0">
      <w:pPr>
        <w:pStyle w:val="Sourcewithforeground"/>
        <w:jc w:val="left"/>
      </w:pPr>
      <w:r w:rsidRPr="00A30882">
        <w:t xml:space="preserve">                    </w:t>
      </w:r>
      <w:proofErr w:type="spellStart"/>
      <w:r w:rsidRPr="00A30882">
        <w:t>req.Channel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ProxyToService.DitConfiguration.ChannelInfoStructure</w:t>
      </w:r>
      <w:proofErr w:type="spellEnd"/>
      <w:r w:rsidRPr="00A30882">
        <w:t>();</w:t>
      </w:r>
    </w:p>
    <w:p w14:paraId="2A6A7BFC" w14:textId="77777777" w:rsidR="007F13EB" w:rsidRPr="00A30882" w:rsidRDefault="007F13EB" w:rsidP="00F330D0">
      <w:pPr>
        <w:pStyle w:val="Sourcewithforeground"/>
        <w:jc w:val="left"/>
      </w:pPr>
      <w:r w:rsidRPr="00A30882">
        <w:t xml:space="preserve">                    </w:t>
      </w:r>
      <w:proofErr w:type="spellStart"/>
      <w:r w:rsidRPr="00A30882">
        <w:t>req.Channel.ChannelURN</w:t>
      </w:r>
      <w:proofErr w:type="spellEnd"/>
      <w:r w:rsidRPr="00A30882">
        <w:t xml:space="preserve"> = </w:t>
      </w:r>
      <w:proofErr w:type="spellStart"/>
      <w:r w:rsidRPr="00A30882">
        <w:t>channelURN</w:t>
      </w:r>
      <w:proofErr w:type="spellEnd"/>
      <w:r w:rsidRPr="00A30882">
        <w:t>;</w:t>
      </w:r>
    </w:p>
    <w:p w14:paraId="52233768" w14:textId="77777777" w:rsidR="007F13EB" w:rsidRPr="00A30882" w:rsidRDefault="007F13EB" w:rsidP="00F330D0">
      <w:pPr>
        <w:pStyle w:val="Sourcewithforeground"/>
        <w:jc w:val="left"/>
      </w:pPr>
      <w:r w:rsidRPr="00A30882">
        <w:t xml:space="preserve">                    </w:t>
      </w:r>
      <w:proofErr w:type="spellStart"/>
      <w:r w:rsidRPr="00A30882">
        <w:t>req.OnlyHeader</w:t>
      </w:r>
      <w:proofErr w:type="spellEnd"/>
      <w:r w:rsidRPr="00A30882">
        <w:t xml:space="preserve"> = </w:t>
      </w:r>
      <w:proofErr w:type="spellStart"/>
      <w:r w:rsidRPr="00A30882">
        <w:t>true</w:t>
      </w:r>
      <w:proofErr w:type="spellEnd"/>
      <w:r w:rsidRPr="00A30882">
        <w:t>;</w:t>
      </w:r>
    </w:p>
    <w:p w14:paraId="2C1167D9" w14:textId="77777777" w:rsidR="007F13EB" w:rsidRPr="00A30882" w:rsidRDefault="007F13EB" w:rsidP="00F330D0">
      <w:pPr>
        <w:pStyle w:val="Sourcewithforeground"/>
        <w:jc w:val="left"/>
      </w:pPr>
      <w:r w:rsidRPr="00A30882">
        <w:t xml:space="preserve">                    </w:t>
      </w:r>
      <w:proofErr w:type="spellStart"/>
      <w:r w:rsidRPr="00A30882">
        <w:t>ProxyToService.DitConfiguration.ChannelListStructure</w:t>
      </w:r>
      <w:proofErr w:type="spellEnd"/>
      <w:r w:rsidRPr="00A30882">
        <w:t xml:space="preserve"> </w:t>
      </w:r>
      <w:proofErr w:type="spellStart"/>
      <w:r w:rsidRPr="00A30882">
        <w:t>channels</w:t>
      </w:r>
      <w:proofErr w:type="spellEnd"/>
      <w:r w:rsidRPr="00A30882">
        <w:t xml:space="preserve"> = </w:t>
      </w:r>
      <w:proofErr w:type="spellStart"/>
      <w:r w:rsidRPr="00A30882">
        <w:t>Helper.InvokeIgnoreException</w:t>
      </w:r>
      <w:proofErr w:type="spellEnd"/>
      <w:r w:rsidRPr="00A30882">
        <w:t>&lt;</w:t>
      </w:r>
      <w:proofErr w:type="spellStart"/>
      <w:r w:rsidRPr="00A30882">
        <w:t>ChannelListStructure</w:t>
      </w:r>
      <w:proofErr w:type="spellEnd"/>
      <w:r w:rsidRPr="00A30882">
        <w:t xml:space="preserve">, </w:t>
      </w:r>
      <w:proofErr w:type="spellStart"/>
      <w:r w:rsidRPr="00A30882">
        <w:t>CommunicationException</w:t>
      </w:r>
      <w:proofErr w:type="spellEnd"/>
      <w:r w:rsidRPr="00A30882">
        <w:t xml:space="preserve">&gt;(() =&gt; </w:t>
      </w:r>
      <w:proofErr w:type="spellStart"/>
      <w:r w:rsidRPr="00A30882">
        <w:t>client.SearchChannelsPaged</w:t>
      </w:r>
      <w:proofErr w:type="spellEnd"/>
      <w:r w:rsidRPr="00A30882">
        <w:t>(</w:t>
      </w:r>
      <w:proofErr w:type="spellStart"/>
      <w:r w:rsidRPr="00A30882">
        <w:t>req</w:t>
      </w:r>
      <w:proofErr w:type="spellEnd"/>
      <w:r w:rsidRPr="00A30882">
        <w:t xml:space="preserve">, </w:t>
      </w:r>
      <w:proofErr w:type="spellStart"/>
      <w:r w:rsidRPr="00A30882">
        <w:t>ChannelVersionStatusType.testing</w:t>
      </w:r>
      <w:proofErr w:type="spellEnd"/>
      <w:r w:rsidRPr="00A30882">
        <w:t xml:space="preserve">), "Argument </w:t>
      </w:r>
      <w:proofErr w:type="spellStart"/>
      <w:r w:rsidRPr="00A30882">
        <w:t>exception</w:t>
      </w:r>
      <w:proofErr w:type="spellEnd"/>
      <w:r w:rsidRPr="00A30882">
        <w:t xml:space="preserve">: </w:t>
      </w:r>
      <w:proofErr w:type="spellStart"/>
      <w:r w:rsidRPr="00A30882">
        <w:t>ChannelURN</w:t>
      </w:r>
      <w:proofErr w:type="spellEnd"/>
      <w:r w:rsidRPr="00A30882">
        <w:t>!");</w:t>
      </w:r>
    </w:p>
    <w:p w14:paraId="32C9CC38" w14:textId="77777777" w:rsidR="007F13EB" w:rsidRPr="00A30882" w:rsidRDefault="007F13EB" w:rsidP="00F330D0">
      <w:pPr>
        <w:pStyle w:val="Sourcewithforeground"/>
        <w:jc w:val="left"/>
      </w:pPr>
      <w:r w:rsidRPr="00A30882">
        <w:t xml:space="preserve">                    </w:t>
      </w:r>
      <w:proofErr w:type="spellStart"/>
      <w:r w:rsidRPr="00A30882">
        <w:t>ChannelInfoStructure</w:t>
      </w:r>
      <w:proofErr w:type="spellEnd"/>
      <w:r w:rsidRPr="00A30882">
        <w:t xml:space="preserve"> </w:t>
      </w:r>
      <w:proofErr w:type="spellStart"/>
      <w:r w:rsidRPr="00A30882">
        <w:t>channel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ChannelInfoStructure</w:t>
      </w:r>
      <w:proofErr w:type="spellEnd"/>
      <w:r w:rsidRPr="00A30882">
        <w:t>();</w:t>
      </w:r>
    </w:p>
    <w:p w14:paraId="02AC58C3" w14:textId="77777777" w:rsidR="007F13EB" w:rsidRPr="00A30882" w:rsidRDefault="007F13EB" w:rsidP="00F330D0">
      <w:pPr>
        <w:pStyle w:val="Sourcewithforeground"/>
        <w:jc w:val="left"/>
      </w:pPr>
      <w:r w:rsidRPr="00A30882">
        <w:t xml:space="preserve">                    </w:t>
      </w:r>
      <w:proofErr w:type="spellStart"/>
      <w:r w:rsidRPr="00A30882">
        <w:t>channel.ShortName</w:t>
      </w:r>
      <w:proofErr w:type="spellEnd"/>
      <w:r w:rsidRPr="00A30882">
        <w:t xml:space="preserve"> = </w:t>
      </w:r>
      <w:proofErr w:type="spellStart"/>
      <w:r w:rsidRPr="00A30882">
        <w:t>channelName</w:t>
      </w:r>
      <w:proofErr w:type="spellEnd"/>
      <w:r w:rsidRPr="00A30882">
        <w:t>;</w:t>
      </w:r>
    </w:p>
    <w:p w14:paraId="28D5F134" w14:textId="77777777" w:rsidR="007F13EB" w:rsidRPr="00A30882" w:rsidRDefault="007F13EB" w:rsidP="00F330D0">
      <w:pPr>
        <w:pStyle w:val="Sourcewithforeground"/>
        <w:jc w:val="left"/>
      </w:pPr>
      <w:r w:rsidRPr="00A30882">
        <w:t xml:space="preserve">                    </w:t>
      </w:r>
      <w:proofErr w:type="spellStart"/>
      <w:r w:rsidRPr="00A30882">
        <w:t>channel.ChannelURN</w:t>
      </w:r>
      <w:proofErr w:type="spellEnd"/>
      <w:r w:rsidRPr="00A30882">
        <w:t xml:space="preserve"> = </w:t>
      </w:r>
      <w:proofErr w:type="spellStart"/>
      <w:r w:rsidRPr="00A30882">
        <w:t>channelURN</w:t>
      </w:r>
      <w:proofErr w:type="spellEnd"/>
      <w:r w:rsidRPr="00A30882">
        <w:t>;</w:t>
      </w:r>
    </w:p>
    <w:p w14:paraId="329332DB" w14:textId="77777777" w:rsidR="007F13EB" w:rsidRPr="00A30882" w:rsidRDefault="007F13EB" w:rsidP="00F330D0">
      <w:pPr>
        <w:pStyle w:val="Sourcewithforeground"/>
        <w:jc w:val="left"/>
      </w:pPr>
      <w:r w:rsidRPr="00A30882">
        <w:t xml:space="preserve">                    </w:t>
      </w:r>
      <w:proofErr w:type="spellStart"/>
      <w:r w:rsidRPr="00A30882">
        <w:t>channel.ChannelType</w:t>
      </w:r>
      <w:proofErr w:type="spellEnd"/>
      <w:r w:rsidRPr="00A30882">
        <w:t xml:space="preserve"> = </w:t>
      </w:r>
      <w:proofErr w:type="spellStart"/>
      <w:r w:rsidRPr="00A30882">
        <w:t>ChannelType.dik</w:t>
      </w:r>
      <w:proofErr w:type="spellEnd"/>
      <w:r w:rsidRPr="00A30882">
        <w:t>;</w:t>
      </w:r>
    </w:p>
    <w:p w14:paraId="5412D9AB" w14:textId="77777777" w:rsidR="007F13EB" w:rsidRPr="00A30882" w:rsidRDefault="007F13EB" w:rsidP="00F330D0">
      <w:pPr>
        <w:pStyle w:val="Sourcewithforeground"/>
        <w:jc w:val="left"/>
      </w:pPr>
      <w:r w:rsidRPr="00A30882">
        <w:t xml:space="preserve">                    </w:t>
      </w:r>
      <w:proofErr w:type="spellStart"/>
      <w:r w:rsidRPr="00A30882">
        <w:t>channel.OwnerAuthority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AuthorityBasicInfoStructure</w:t>
      </w:r>
      <w:proofErr w:type="spellEnd"/>
      <w:r w:rsidRPr="00A30882">
        <w:t>();</w:t>
      </w:r>
    </w:p>
    <w:p w14:paraId="7235545A" w14:textId="77777777" w:rsidR="007F13EB" w:rsidRPr="00A30882" w:rsidRDefault="007F13EB" w:rsidP="00F330D0">
      <w:pPr>
        <w:pStyle w:val="Sourcewithforeground"/>
        <w:jc w:val="left"/>
      </w:pPr>
      <w:r w:rsidRPr="00A30882">
        <w:t xml:space="preserve">                    </w:t>
      </w:r>
      <w:proofErr w:type="spellStart"/>
      <w:r w:rsidRPr="00A30882">
        <w:t>channel.OwnerAuthority.AuthorityID</w:t>
      </w:r>
      <w:proofErr w:type="spellEnd"/>
      <w:r w:rsidRPr="00A30882">
        <w:t xml:space="preserve"> = "100000";</w:t>
      </w:r>
    </w:p>
    <w:p w14:paraId="02F1FBBB" w14:textId="77777777" w:rsidR="007F13EB" w:rsidRPr="00A30882" w:rsidRDefault="007F13EB" w:rsidP="00F330D0">
      <w:pPr>
        <w:pStyle w:val="Sourcewithforeground"/>
        <w:jc w:val="left"/>
      </w:pPr>
      <w:r w:rsidRPr="00A30882">
        <w:t xml:space="preserve">                    </w:t>
      </w:r>
      <w:proofErr w:type="spellStart"/>
      <w:r w:rsidRPr="00A30882">
        <w:t>channel.OwnerAuthority.ShortName</w:t>
      </w:r>
      <w:proofErr w:type="spellEnd"/>
      <w:r w:rsidRPr="00A30882">
        <w:t xml:space="preserve"> = "ABC";</w:t>
      </w:r>
    </w:p>
    <w:p w14:paraId="1852F24D" w14:textId="77777777" w:rsidR="007F13EB" w:rsidRPr="00A30882" w:rsidRDefault="007F13EB" w:rsidP="00F330D0">
      <w:pPr>
        <w:pStyle w:val="Sourcewithforeground"/>
        <w:jc w:val="left"/>
      </w:pPr>
      <w:r w:rsidRPr="00A30882">
        <w:t xml:space="preserve">                    </w:t>
      </w:r>
      <w:proofErr w:type="spellStart"/>
      <w:r w:rsidRPr="00A30882">
        <w:t>channel.OwnerAuthority.Name</w:t>
      </w:r>
      <w:proofErr w:type="spellEnd"/>
      <w:r w:rsidRPr="00A30882">
        <w:t xml:space="preserve"> = "ABC </w:t>
      </w:r>
      <w:proofErr w:type="spellStart"/>
      <w:r w:rsidRPr="00A30882">
        <w:t>Software</w:t>
      </w:r>
      <w:proofErr w:type="spellEnd"/>
      <w:r w:rsidRPr="00A30882">
        <w:t>";</w:t>
      </w:r>
    </w:p>
    <w:p w14:paraId="412644BF" w14:textId="77777777" w:rsidR="007F13EB" w:rsidRPr="00A30882" w:rsidRDefault="007F13EB" w:rsidP="00F330D0">
      <w:pPr>
        <w:pStyle w:val="Sourcewithforeground"/>
        <w:jc w:val="left"/>
      </w:pPr>
      <w:r w:rsidRPr="00A30882">
        <w:lastRenderedPageBreak/>
        <w:t xml:space="preserve">                    </w:t>
      </w:r>
      <w:proofErr w:type="spellStart"/>
      <w:r w:rsidRPr="00A30882">
        <w:t>channel.ChannelName</w:t>
      </w:r>
      <w:proofErr w:type="spellEnd"/>
      <w:r w:rsidRPr="00A30882">
        <w:t xml:space="preserve"> = </w:t>
      </w:r>
      <w:proofErr w:type="spellStart"/>
      <w:r w:rsidRPr="00A30882">
        <w:t>channelName</w:t>
      </w:r>
      <w:proofErr w:type="spellEnd"/>
      <w:r w:rsidRPr="00A30882">
        <w:t>;</w:t>
      </w:r>
    </w:p>
    <w:p w14:paraId="74283CE2" w14:textId="77777777" w:rsidR="007F13EB" w:rsidRPr="00A30882" w:rsidRDefault="007F13EB" w:rsidP="00F330D0">
      <w:pPr>
        <w:pStyle w:val="Sourcewithforeground"/>
        <w:jc w:val="left"/>
      </w:pPr>
      <w:r w:rsidRPr="00A30882">
        <w:t xml:space="preserve">                    </w:t>
      </w:r>
      <w:proofErr w:type="spellStart"/>
      <w:r w:rsidRPr="00A30882">
        <w:t>channel.ChannelTypeSpecified</w:t>
      </w:r>
      <w:proofErr w:type="spellEnd"/>
      <w:r w:rsidRPr="00A30882">
        <w:t xml:space="preserve"> = </w:t>
      </w:r>
      <w:proofErr w:type="spellStart"/>
      <w:r w:rsidRPr="00A30882">
        <w:t>true</w:t>
      </w:r>
      <w:proofErr w:type="spellEnd"/>
      <w:r w:rsidRPr="00A30882">
        <w:t>;</w:t>
      </w:r>
    </w:p>
    <w:p w14:paraId="46B4A0B7" w14:textId="77777777" w:rsidR="007F13EB" w:rsidRPr="00A30882" w:rsidRDefault="007F13EB" w:rsidP="00F330D0">
      <w:pPr>
        <w:pStyle w:val="Sourcewithforeground"/>
        <w:jc w:val="left"/>
      </w:pPr>
    </w:p>
    <w:p w14:paraId="1A8654A4" w14:textId="77777777" w:rsidR="007F13EB" w:rsidRPr="00A30882" w:rsidRDefault="007F13EB" w:rsidP="00F330D0">
      <w:pPr>
        <w:pStyle w:val="Sourcewithforeground"/>
        <w:jc w:val="left"/>
      </w:pPr>
      <w:r w:rsidRPr="00A30882">
        <w:t xml:space="preserve">                    </w:t>
      </w:r>
      <w:proofErr w:type="spellStart"/>
      <w:r w:rsidRPr="00A30882">
        <w:t>bool</w:t>
      </w:r>
      <w:proofErr w:type="spellEnd"/>
      <w:r w:rsidRPr="00A30882">
        <w:t xml:space="preserve"> </w:t>
      </w:r>
      <w:proofErr w:type="spellStart"/>
      <w:r w:rsidRPr="00A30882">
        <w:t>channelExsists</w:t>
      </w:r>
      <w:proofErr w:type="spellEnd"/>
      <w:r w:rsidRPr="00A30882">
        <w:t xml:space="preserve"> = </w:t>
      </w:r>
      <w:proofErr w:type="spellStart"/>
      <w:r w:rsidRPr="00A30882">
        <w:t>channels</w:t>
      </w:r>
      <w:proofErr w:type="spellEnd"/>
      <w:r w:rsidRPr="00A30882">
        <w:t xml:space="preserve"> != </w:t>
      </w:r>
      <w:proofErr w:type="spellStart"/>
      <w:r w:rsidRPr="00A30882">
        <w:t>null</w:t>
      </w:r>
      <w:proofErr w:type="spellEnd"/>
      <w:r w:rsidRPr="00A30882">
        <w:t xml:space="preserve"> &amp;&amp; </w:t>
      </w:r>
      <w:proofErr w:type="spellStart"/>
      <w:r w:rsidRPr="00A30882">
        <w:t>channels.Count</w:t>
      </w:r>
      <w:proofErr w:type="spellEnd"/>
      <w:r w:rsidRPr="00A30882">
        <w:t xml:space="preserve"> &gt; 0;</w:t>
      </w:r>
    </w:p>
    <w:p w14:paraId="2E69C7FC" w14:textId="77777777" w:rsidR="007F13EB" w:rsidRPr="00A30882" w:rsidRDefault="007F13EB" w:rsidP="00F330D0">
      <w:pPr>
        <w:pStyle w:val="Sourcewithforeground"/>
        <w:jc w:val="left"/>
      </w:pPr>
      <w:r w:rsidRPr="00A30882">
        <w:t xml:space="preserve">                    </w:t>
      </w:r>
      <w:proofErr w:type="spellStart"/>
      <w:r w:rsidRPr="00A30882">
        <w:t>if</w:t>
      </w:r>
      <w:proofErr w:type="spellEnd"/>
      <w:r w:rsidRPr="00A30882">
        <w:t xml:space="preserve"> (!</w:t>
      </w:r>
      <w:proofErr w:type="spellStart"/>
      <w:r w:rsidRPr="00A30882">
        <w:t>channelExsists</w:t>
      </w:r>
      <w:proofErr w:type="spellEnd"/>
      <w:r w:rsidRPr="00A30882">
        <w:t>)</w:t>
      </w:r>
    </w:p>
    <w:p w14:paraId="2B29CF10" w14:textId="77777777" w:rsidR="007F13EB" w:rsidRPr="00A30882" w:rsidRDefault="007F13EB" w:rsidP="00F330D0">
      <w:pPr>
        <w:pStyle w:val="Sourcewithforeground"/>
        <w:jc w:val="left"/>
      </w:pPr>
      <w:r w:rsidRPr="00A30882">
        <w:t xml:space="preserve">                    {</w:t>
      </w:r>
    </w:p>
    <w:p w14:paraId="7DF95B58" w14:textId="77777777" w:rsidR="007F13EB" w:rsidRPr="00A30882" w:rsidRDefault="007F13EB" w:rsidP="00F330D0">
      <w:pPr>
        <w:pStyle w:val="Sourcewithforeground"/>
        <w:jc w:val="left"/>
      </w:pPr>
      <w:r w:rsidRPr="00A30882">
        <w:t xml:space="preserve">                        </w:t>
      </w:r>
      <w:proofErr w:type="spellStart"/>
      <w:r w:rsidRPr="00A30882">
        <w:t>int</w:t>
      </w:r>
      <w:proofErr w:type="spellEnd"/>
      <w:r w:rsidRPr="00A30882">
        <w:t xml:space="preserve"> </w:t>
      </w:r>
      <w:proofErr w:type="spellStart"/>
      <w:r w:rsidRPr="00A30882">
        <w:t>channelId</w:t>
      </w:r>
      <w:proofErr w:type="spellEnd"/>
      <w:r w:rsidRPr="00A30882">
        <w:t xml:space="preserve"> = </w:t>
      </w:r>
      <w:proofErr w:type="spellStart"/>
      <w:r w:rsidRPr="00A30882">
        <w:t>client.InsertChannel</w:t>
      </w:r>
      <w:proofErr w:type="spellEnd"/>
      <w:r w:rsidRPr="00A30882">
        <w:t>(</w:t>
      </w:r>
      <w:proofErr w:type="spellStart"/>
      <w:r w:rsidRPr="00A30882">
        <w:t>channel</w:t>
      </w:r>
      <w:proofErr w:type="spellEnd"/>
      <w:r w:rsidRPr="00A30882">
        <w:t>);</w:t>
      </w:r>
    </w:p>
    <w:p w14:paraId="62324A8F" w14:textId="77777777" w:rsidR="007F13EB" w:rsidRPr="00A30882" w:rsidRDefault="007F13EB" w:rsidP="00F330D0">
      <w:pPr>
        <w:pStyle w:val="Sourcewithforeground"/>
        <w:jc w:val="left"/>
      </w:pPr>
      <w:r w:rsidRPr="00A30882">
        <w:t xml:space="preserve">                        </w:t>
      </w:r>
      <w:proofErr w:type="spellStart"/>
      <w:r w:rsidRPr="00A30882">
        <w:t>Console.WriteLine</w:t>
      </w:r>
      <w:proofErr w:type="spellEnd"/>
      <w:r w:rsidRPr="00A30882">
        <w:t>("</w:t>
      </w:r>
      <w:proofErr w:type="spellStart"/>
      <w:r w:rsidRPr="00A30882">
        <w:t>Channel</w:t>
      </w:r>
      <w:proofErr w:type="spellEnd"/>
      <w:r w:rsidRPr="00A30882">
        <w:t xml:space="preserve"> </w:t>
      </w:r>
      <w:proofErr w:type="spellStart"/>
      <w:r w:rsidRPr="00A30882">
        <w:t>created</w:t>
      </w:r>
      <w:proofErr w:type="spellEnd"/>
      <w:r w:rsidRPr="00A30882">
        <w:t>");</w:t>
      </w:r>
    </w:p>
    <w:p w14:paraId="3E633913" w14:textId="77777777" w:rsidR="007F13EB" w:rsidRPr="00A30882" w:rsidRDefault="007F13EB" w:rsidP="00F330D0">
      <w:pPr>
        <w:pStyle w:val="Sourcewithforeground"/>
        <w:jc w:val="left"/>
      </w:pPr>
      <w:r w:rsidRPr="00A30882">
        <w:t xml:space="preserve">                    }</w:t>
      </w:r>
    </w:p>
    <w:p w14:paraId="7F9161AB" w14:textId="77777777" w:rsidR="007F13EB" w:rsidRPr="00A30882" w:rsidRDefault="007F13EB" w:rsidP="00F330D0">
      <w:pPr>
        <w:pStyle w:val="Sourcewithforeground"/>
        <w:jc w:val="left"/>
      </w:pPr>
      <w:r w:rsidRPr="00A30882">
        <w:t xml:space="preserve">                    </w:t>
      </w:r>
      <w:proofErr w:type="spellStart"/>
      <w:r w:rsidRPr="00A30882">
        <w:t>else</w:t>
      </w:r>
      <w:proofErr w:type="spellEnd"/>
    </w:p>
    <w:p w14:paraId="075CE02D" w14:textId="77777777" w:rsidR="007F13EB" w:rsidRPr="00A30882" w:rsidRDefault="007F13EB" w:rsidP="00F330D0">
      <w:pPr>
        <w:pStyle w:val="Sourcewithforeground"/>
        <w:jc w:val="left"/>
      </w:pPr>
      <w:r w:rsidRPr="00A30882">
        <w:t xml:space="preserve">                    {</w:t>
      </w:r>
    </w:p>
    <w:p w14:paraId="1110C5FD" w14:textId="77777777" w:rsidR="007F13EB" w:rsidRPr="00A30882" w:rsidRDefault="007F13EB" w:rsidP="00F330D0">
      <w:pPr>
        <w:pStyle w:val="Sourcewithforeground"/>
        <w:jc w:val="left"/>
      </w:pPr>
      <w:r w:rsidRPr="00A30882">
        <w:t xml:space="preserve">                        </w:t>
      </w:r>
      <w:proofErr w:type="spellStart"/>
      <w:r w:rsidRPr="00A30882">
        <w:t>Console.WriteLine</w:t>
      </w:r>
      <w:proofErr w:type="spellEnd"/>
      <w:r w:rsidRPr="00A30882">
        <w:t>("</w:t>
      </w:r>
      <w:proofErr w:type="spellStart"/>
      <w:r w:rsidRPr="00A30882">
        <w:t>Channel</w:t>
      </w:r>
      <w:proofErr w:type="spellEnd"/>
      <w:r w:rsidRPr="00A30882">
        <w:t xml:space="preserve"> </w:t>
      </w:r>
      <w:proofErr w:type="spellStart"/>
      <w:r w:rsidRPr="00A30882">
        <w:t>found</w:t>
      </w:r>
      <w:proofErr w:type="spellEnd"/>
      <w:r w:rsidRPr="00A30882">
        <w:t>");</w:t>
      </w:r>
    </w:p>
    <w:p w14:paraId="4B8831C2" w14:textId="77777777" w:rsidR="007F13EB" w:rsidRPr="00A30882" w:rsidRDefault="007F13EB" w:rsidP="00F330D0">
      <w:pPr>
        <w:pStyle w:val="Sourcewithforeground"/>
        <w:jc w:val="left"/>
      </w:pPr>
      <w:r w:rsidRPr="00A30882">
        <w:t xml:space="preserve">                    }</w:t>
      </w:r>
    </w:p>
    <w:p w14:paraId="42E9B7D1" w14:textId="77777777" w:rsidR="007F13EB" w:rsidRPr="00A30882" w:rsidRDefault="007F13EB" w:rsidP="00F330D0">
      <w:pPr>
        <w:pStyle w:val="Sourcewithforeground"/>
        <w:jc w:val="left"/>
      </w:pPr>
    </w:p>
    <w:p w14:paraId="1B3DACB0" w14:textId="77777777" w:rsidR="007F13EB" w:rsidRPr="00A30882" w:rsidRDefault="007F13EB" w:rsidP="00F330D0">
      <w:pPr>
        <w:pStyle w:val="Sourcewithforeground"/>
        <w:jc w:val="left"/>
      </w:pPr>
      <w:r w:rsidRPr="00A30882">
        <w:t xml:space="preserve">                    </w:t>
      </w:r>
      <w:proofErr w:type="spellStart"/>
      <w:r w:rsidRPr="00A30882">
        <w:t>ChannelVersionInfoStructure</w:t>
      </w:r>
      <w:proofErr w:type="spellEnd"/>
      <w:r w:rsidRPr="00A30882">
        <w:t xml:space="preserve"> </w:t>
      </w:r>
      <w:proofErr w:type="spellStart"/>
      <w:r w:rsidRPr="00A30882">
        <w:t>channelVersion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ChannelVersionInfoStructure</w:t>
      </w:r>
      <w:proofErr w:type="spellEnd"/>
      <w:r w:rsidRPr="00A30882">
        <w:t>();</w:t>
      </w:r>
    </w:p>
    <w:p w14:paraId="281694A9" w14:textId="77777777" w:rsidR="007F13EB" w:rsidRPr="00A30882" w:rsidRDefault="007F13EB" w:rsidP="00F330D0">
      <w:pPr>
        <w:pStyle w:val="Sourcewithforeground"/>
        <w:jc w:val="left"/>
      </w:pPr>
      <w:r w:rsidRPr="00A30882">
        <w:t xml:space="preserve">                    </w:t>
      </w:r>
      <w:proofErr w:type="spellStart"/>
      <w:r w:rsidRPr="00A30882">
        <w:t>channelVersion.MessageType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MessageTypeInfoStructure</w:t>
      </w:r>
      <w:proofErr w:type="spellEnd"/>
      <w:r w:rsidRPr="00A30882">
        <w:t>[3];</w:t>
      </w:r>
    </w:p>
    <w:p w14:paraId="0551DE21" w14:textId="77777777" w:rsidR="007F13EB" w:rsidRPr="00A30882" w:rsidRDefault="007F13EB" w:rsidP="00F330D0">
      <w:pPr>
        <w:pStyle w:val="Sourcewithforeground"/>
        <w:jc w:val="left"/>
      </w:pPr>
      <w:r w:rsidRPr="00A30882">
        <w:t xml:space="preserve">                    </w:t>
      </w:r>
      <w:proofErr w:type="spellStart"/>
      <w:r w:rsidRPr="00A30882">
        <w:t>channelVersion.MessageType</w:t>
      </w:r>
      <w:proofErr w:type="spellEnd"/>
      <w:r w:rsidRPr="00A30882">
        <w:t xml:space="preserve">[0]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MessageTypeInfoStructure</w:t>
      </w:r>
      <w:proofErr w:type="spellEnd"/>
    </w:p>
    <w:p w14:paraId="30C35D73" w14:textId="77777777" w:rsidR="007F13EB" w:rsidRPr="00A30882" w:rsidRDefault="007F13EB" w:rsidP="00F330D0">
      <w:pPr>
        <w:pStyle w:val="Sourcewithforeground"/>
        <w:jc w:val="left"/>
      </w:pPr>
      <w:r w:rsidRPr="00A30882">
        <w:t xml:space="preserve">                    {</w:t>
      </w:r>
    </w:p>
    <w:p w14:paraId="51E4C6DD" w14:textId="77777777" w:rsidR="007F13EB" w:rsidRPr="00A30882" w:rsidRDefault="007F13EB" w:rsidP="00F330D0">
      <w:pPr>
        <w:pStyle w:val="Sourcewithforeground"/>
        <w:jc w:val="left"/>
      </w:pPr>
      <w:r w:rsidRPr="00A30882">
        <w:t xml:space="preserve">                        </w:t>
      </w:r>
      <w:proofErr w:type="spellStart"/>
      <w:r w:rsidRPr="00A30882">
        <w:t>MessageClass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MessageClassInfoStructure</w:t>
      </w:r>
      <w:proofErr w:type="spellEnd"/>
      <w:r w:rsidRPr="00A30882">
        <w:t>()</w:t>
      </w:r>
    </w:p>
    <w:p w14:paraId="50ADEE11" w14:textId="77777777" w:rsidR="007F13EB" w:rsidRPr="00A30882" w:rsidRDefault="007F13EB" w:rsidP="00F330D0">
      <w:pPr>
        <w:pStyle w:val="Sourcewithforeground"/>
        <w:jc w:val="left"/>
      </w:pPr>
      <w:r w:rsidRPr="00A30882">
        <w:t xml:space="preserve">                    };</w:t>
      </w:r>
    </w:p>
    <w:p w14:paraId="3B92DD97" w14:textId="77777777" w:rsidR="007F13EB" w:rsidRPr="00A30882" w:rsidRDefault="007F13EB" w:rsidP="00F330D0">
      <w:pPr>
        <w:pStyle w:val="Sourcewithforeground"/>
        <w:jc w:val="left"/>
      </w:pPr>
      <w:r w:rsidRPr="00A30882">
        <w:t xml:space="preserve">                    </w:t>
      </w:r>
      <w:proofErr w:type="spellStart"/>
      <w:r w:rsidRPr="00A30882">
        <w:t>channelVersion.IsManualAckSpecified</w:t>
      </w:r>
      <w:proofErr w:type="spellEnd"/>
      <w:r w:rsidRPr="00A30882">
        <w:t xml:space="preserve"> = </w:t>
      </w:r>
      <w:proofErr w:type="spellStart"/>
      <w:r w:rsidRPr="00A30882">
        <w:t>true</w:t>
      </w:r>
      <w:proofErr w:type="spellEnd"/>
      <w:r w:rsidRPr="00A30882">
        <w:t>;</w:t>
      </w:r>
    </w:p>
    <w:p w14:paraId="0C4BB46A" w14:textId="77777777" w:rsidR="007F13EB" w:rsidRPr="00A30882" w:rsidRDefault="007F13EB" w:rsidP="00F330D0">
      <w:pPr>
        <w:pStyle w:val="Sourcewithforeground"/>
        <w:jc w:val="left"/>
      </w:pPr>
      <w:r w:rsidRPr="00A30882">
        <w:t xml:space="preserve">                    </w:t>
      </w:r>
      <w:proofErr w:type="spellStart"/>
      <w:r w:rsidRPr="00A30882">
        <w:t>channelVersion.IsManualAck</w:t>
      </w:r>
      <w:proofErr w:type="spellEnd"/>
      <w:r w:rsidRPr="00A30882">
        <w:t xml:space="preserve"> = </w:t>
      </w:r>
      <w:proofErr w:type="spellStart"/>
      <w:r w:rsidRPr="00A30882">
        <w:t>false</w:t>
      </w:r>
      <w:proofErr w:type="spellEnd"/>
      <w:r w:rsidRPr="00A30882">
        <w:t>;</w:t>
      </w:r>
    </w:p>
    <w:p w14:paraId="4F54EFB8" w14:textId="77777777" w:rsidR="007F13EB" w:rsidRPr="00A30882" w:rsidRDefault="007F13EB" w:rsidP="00F330D0">
      <w:pPr>
        <w:pStyle w:val="Sourcewithforeground"/>
        <w:jc w:val="left"/>
      </w:pPr>
    </w:p>
    <w:p w14:paraId="087D3BF1" w14:textId="77777777" w:rsidR="007F13EB" w:rsidRPr="00A30882" w:rsidRDefault="007F13EB" w:rsidP="00F330D0">
      <w:pPr>
        <w:pStyle w:val="Sourcewithforeground"/>
        <w:jc w:val="left"/>
      </w:pPr>
      <w:r w:rsidRPr="00A30882">
        <w:t xml:space="preserve">                    </w:t>
      </w:r>
      <w:proofErr w:type="spellStart"/>
      <w:r w:rsidRPr="00A30882">
        <w:t>channelVersion.UseReceiverFilterSpecified</w:t>
      </w:r>
      <w:proofErr w:type="spellEnd"/>
      <w:r w:rsidRPr="00A30882">
        <w:t xml:space="preserve"> = </w:t>
      </w:r>
      <w:proofErr w:type="spellStart"/>
      <w:r w:rsidRPr="00A30882">
        <w:t>true</w:t>
      </w:r>
      <w:proofErr w:type="spellEnd"/>
      <w:r w:rsidRPr="00A30882">
        <w:t>;</w:t>
      </w:r>
    </w:p>
    <w:p w14:paraId="477134B6" w14:textId="77777777" w:rsidR="007F13EB" w:rsidRPr="00A30882" w:rsidRDefault="007F13EB" w:rsidP="00F330D0">
      <w:pPr>
        <w:pStyle w:val="Sourcewithforeground"/>
        <w:jc w:val="left"/>
      </w:pPr>
      <w:r w:rsidRPr="00A30882">
        <w:t xml:space="preserve">                    </w:t>
      </w:r>
      <w:proofErr w:type="spellStart"/>
      <w:r w:rsidRPr="00A30882">
        <w:t>channelVersion.UseReceiverFilter</w:t>
      </w:r>
      <w:proofErr w:type="spellEnd"/>
      <w:r w:rsidRPr="00A30882">
        <w:t xml:space="preserve"> = </w:t>
      </w:r>
      <w:proofErr w:type="spellStart"/>
      <w:r w:rsidRPr="00A30882">
        <w:t>true</w:t>
      </w:r>
      <w:proofErr w:type="spellEnd"/>
      <w:r w:rsidRPr="00A30882">
        <w:t>;</w:t>
      </w:r>
    </w:p>
    <w:p w14:paraId="5D0011BE" w14:textId="77777777" w:rsidR="007F13EB" w:rsidRPr="00A30882" w:rsidRDefault="007F13EB" w:rsidP="00F330D0">
      <w:pPr>
        <w:pStyle w:val="Sourcewithforeground"/>
        <w:jc w:val="left"/>
      </w:pPr>
    </w:p>
    <w:p w14:paraId="66B587E1" w14:textId="77777777" w:rsidR="007F13EB" w:rsidRPr="00A30882" w:rsidRDefault="007F13EB" w:rsidP="00F330D0">
      <w:pPr>
        <w:pStyle w:val="Sourcewithforeground"/>
        <w:jc w:val="left"/>
      </w:pPr>
      <w:r w:rsidRPr="00A30882">
        <w:t xml:space="preserve">                    // 1 Biznesa ziņojums</w:t>
      </w:r>
    </w:p>
    <w:p w14:paraId="5D2AA51E" w14:textId="77777777" w:rsidR="007F13EB" w:rsidRPr="00A30882" w:rsidRDefault="007F13EB" w:rsidP="00F330D0">
      <w:pPr>
        <w:pStyle w:val="Sourcewithforeground"/>
        <w:jc w:val="left"/>
      </w:pPr>
      <w:r w:rsidRPr="00A30882">
        <w:t xml:space="preserve">                    // 2 Transakcijas ziņojums</w:t>
      </w:r>
    </w:p>
    <w:p w14:paraId="480D5CB2" w14:textId="77777777" w:rsidR="007F13EB" w:rsidRPr="00A30882" w:rsidRDefault="007F13EB" w:rsidP="00F330D0">
      <w:pPr>
        <w:pStyle w:val="Sourcewithforeground"/>
        <w:jc w:val="left"/>
      </w:pPr>
      <w:r w:rsidRPr="00A30882">
        <w:t xml:space="preserve">                    // 3 </w:t>
      </w:r>
      <w:proofErr w:type="spellStart"/>
      <w:r w:rsidRPr="00A30882">
        <w:t>error</w:t>
      </w:r>
      <w:proofErr w:type="spellEnd"/>
    </w:p>
    <w:p w14:paraId="43A9E89D" w14:textId="77777777" w:rsidR="007F13EB" w:rsidRPr="00A30882" w:rsidRDefault="007F13EB" w:rsidP="00F330D0">
      <w:pPr>
        <w:pStyle w:val="Sourcewithforeground"/>
        <w:jc w:val="left"/>
      </w:pPr>
      <w:r w:rsidRPr="00A30882">
        <w:t xml:space="preserve">                    </w:t>
      </w:r>
      <w:proofErr w:type="spellStart"/>
      <w:r w:rsidRPr="00A30882">
        <w:t>channelVersion.MessageType</w:t>
      </w:r>
      <w:proofErr w:type="spellEnd"/>
      <w:r w:rsidRPr="00A30882">
        <w:t>[0].</w:t>
      </w:r>
      <w:proofErr w:type="spellStart"/>
      <w:r w:rsidRPr="00A30882">
        <w:t>MessageClass.CodeListCodeValue</w:t>
      </w:r>
      <w:proofErr w:type="spellEnd"/>
      <w:r w:rsidRPr="00A30882">
        <w:t xml:space="preserve"> = "2";</w:t>
      </w:r>
    </w:p>
    <w:p w14:paraId="684DA19B" w14:textId="77777777" w:rsidR="007F13EB" w:rsidRPr="00A30882" w:rsidRDefault="007F13EB" w:rsidP="00F330D0">
      <w:pPr>
        <w:pStyle w:val="Sourcewithforeground"/>
        <w:jc w:val="left"/>
      </w:pPr>
      <w:r w:rsidRPr="00A30882">
        <w:t xml:space="preserve">                    </w:t>
      </w:r>
      <w:proofErr w:type="spellStart"/>
      <w:r w:rsidRPr="00A30882">
        <w:t>channelVersion.MessageType</w:t>
      </w:r>
      <w:proofErr w:type="spellEnd"/>
      <w:r w:rsidRPr="00A30882">
        <w:t>[0].</w:t>
      </w:r>
      <w:proofErr w:type="spellStart"/>
      <w:r w:rsidRPr="00A30882">
        <w:t>XMLSchemaURN</w:t>
      </w:r>
      <w:proofErr w:type="spellEnd"/>
      <w:r w:rsidRPr="00A30882">
        <w:t xml:space="preserve"> = "URN:IVIS:100001:XSD-Ditlog-DITLog-v1-0-TYPE-DITLog";</w:t>
      </w:r>
    </w:p>
    <w:p w14:paraId="053D9798" w14:textId="77777777" w:rsidR="007F13EB" w:rsidRPr="00A30882" w:rsidRDefault="007F13EB" w:rsidP="00F330D0">
      <w:pPr>
        <w:pStyle w:val="Sourcewithforeground"/>
        <w:jc w:val="left"/>
      </w:pPr>
    </w:p>
    <w:p w14:paraId="26ED655B" w14:textId="77777777" w:rsidR="007F13EB" w:rsidRPr="00A30882" w:rsidRDefault="007F13EB" w:rsidP="00F330D0">
      <w:pPr>
        <w:pStyle w:val="Sourcewithforeground"/>
        <w:jc w:val="left"/>
      </w:pPr>
      <w:r w:rsidRPr="00A30882">
        <w:t xml:space="preserve">                    </w:t>
      </w:r>
      <w:proofErr w:type="spellStart"/>
      <w:r w:rsidRPr="00A30882">
        <w:t>channelVersion.MessageType</w:t>
      </w:r>
      <w:proofErr w:type="spellEnd"/>
      <w:r w:rsidRPr="00A30882">
        <w:t xml:space="preserve">[1]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MessageTypeInfoStructure</w:t>
      </w:r>
      <w:proofErr w:type="spellEnd"/>
    </w:p>
    <w:p w14:paraId="7C56244E" w14:textId="77777777" w:rsidR="007F13EB" w:rsidRPr="00A30882" w:rsidRDefault="007F13EB" w:rsidP="00F330D0">
      <w:pPr>
        <w:pStyle w:val="Sourcewithforeground"/>
        <w:jc w:val="left"/>
      </w:pPr>
      <w:r w:rsidRPr="00A30882">
        <w:t xml:space="preserve">                    {</w:t>
      </w:r>
    </w:p>
    <w:p w14:paraId="0FBBB2C9" w14:textId="77777777" w:rsidR="007F13EB" w:rsidRPr="00A30882" w:rsidRDefault="007F13EB" w:rsidP="00F330D0">
      <w:pPr>
        <w:pStyle w:val="Sourcewithforeground"/>
        <w:jc w:val="left"/>
      </w:pPr>
      <w:r w:rsidRPr="00A30882">
        <w:t xml:space="preserve">                        </w:t>
      </w:r>
      <w:proofErr w:type="spellStart"/>
      <w:r w:rsidRPr="00A30882">
        <w:t>MessageClass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MessageClassInfoStructure</w:t>
      </w:r>
      <w:proofErr w:type="spellEnd"/>
      <w:r w:rsidRPr="00A30882">
        <w:t>()</w:t>
      </w:r>
    </w:p>
    <w:p w14:paraId="2EC6729B" w14:textId="77777777" w:rsidR="007F13EB" w:rsidRPr="00A30882" w:rsidRDefault="007F13EB" w:rsidP="00F330D0">
      <w:pPr>
        <w:pStyle w:val="Sourcewithforeground"/>
        <w:jc w:val="left"/>
      </w:pPr>
      <w:r w:rsidRPr="00A30882">
        <w:t xml:space="preserve">                    };</w:t>
      </w:r>
    </w:p>
    <w:p w14:paraId="0E2776E2" w14:textId="77777777" w:rsidR="007F13EB" w:rsidRPr="00A30882" w:rsidRDefault="007F13EB" w:rsidP="00F330D0">
      <w:pPr>
        <w:pStyle w:val="Sourcewithforeground"/>
        <w:jc w:val="left"/>
      </w:pPr>
      <w:r w:rsidRPr="00A30882">
        <w:t xml:space="preserve">                    </w:t>
      </w:r>
      <w:proofErr w:type="spellStart"/>
      <w:r w:rsidRPr="00A30882">
        <w:t>channelVersion.MessageType</w:t>
      </w:r>
      <w:proofErr w:type="spellEnd"/>
      <w:r w:rsidRPr="00A30882">
        <w:t>[1].</w:t>
      </w:r>
      <w:proofErr w:type="spellStart"/>
      <w:r w:rsidRPr="00A30882">
        <w:t>MessageClass.CodeListCodeValue</w:t>
      </w:r>
      <w:proofErr w:type="spellEnd"/>
      <w:r w:rsidRPr="00A30882">
        <w:t xml:space="preserve"> = "3";</w:t>
      </w:r>
    </w:p>
    <w:p w14:paraId="1B087606" w14:textId="77777777" w:rsidR="007F13EB" w:rsidRPr="00A30882" w:rsidRDefault="007F13EB" w:rsidP="00F330D0">
      <w:pPr>
        <w:pStyle w:val="Sourcewithforeground"/>
        <w:jc w:val="left"/>
      </w:pPr>
      <w:r w:rsidRPr="00A30882">
        <w:t xml:space="preserve">                    </w:t>
      </w:r>
      <w:proofErr w:type="spellStart"/>
      <w:r w:rsidRPr="00A30882">
        <w:t>channelVersion.MessageType</w:t>
      </w:r>
      <w:proofErr w:type="spellEnd"/>
      <w:r w:rsidRPr="00A30882">
        <w:t>[1].</w:t>
      </w:r>
      <w:proofErr w:type="spellStart"/>
      <w:r w:rsidRPr="00A30882">
        <w:t>XMLSchemaURN</w:t>
      </w:r>
      <w:proofErr w:type="spellEnd"/>
      <w:r w:rsidRPr="00A30882">
        <w:t xml:space="preserve"> = "URN:IVIS:100001:XSD-DIT-DITMessage-v1-0-TYPE-DefaultMessageError";</w:t>
      </w:r>
    </w:p>
    <w:p w14:paraId="2EA48751" w14:textId="77777777" w:rsidR="007F13EB" w:rsidRPr="00A30882" w:rsidRDefault="007F13EB" w:rsidP="00F330D0">
      <w:pPr>
        <w:pStyle w:val="Sourcewithforeground"/>
        <w:jc w:val="left"/>
      </w:pPr>
    </w:p>
    <w:p w14:paraId="78E7FEAC" w14:textId="77777777" w:rsidR="007F13EB" w:rsidRPr="00A30882" w:rsidRDefault="007F13EB" w:rsidP="00F330D0">
      <w:pPr>
        <w:pStyle w:val="Sourcewithforeground"/>
        <w:jc w:val="left"/>
      </w:pPr>
      <w:r w:rsidRPr="00A30882">
        <w:t xml:space="preserve">                    </w:t>
      </w:r>
      <w:proofErr w:type="spellStart"/>
      <w:r w:rsidRPr="00A30882">
        <w:t>channelVersion.ChannelVersionStatus</w:t>
      </w:r>
      <w:proofErr w:type="spellEnd"/>
      <w:r w:rsidRPr="00A30882">
        <w:t xml:space="preserve"> = </w:t>
      </w:r>
      <w:proofErr w:type="spellStart"/>
      <w:r w:rsidRPr="00A30882">
        <w:t>ChannelVersionStatusType.active</w:t>
      </w:r>
      <w:proofErr w:type="spellEnd"/>
      <w:r w:rsidRPr="00A30882">
        <w:t>;</w:t>
      </w:r>
    </w:p>
    <w:p w14:paraId="7721FAED" w14:textId="77777777" w:rsidR="007F13EB" w:rsidRPr="00A30882" w:rsidRDefault="007F13EB" w:rsidP="00F330D0">
      <w:pPr>
        <w:pStyle w:val="Sourcewithforeground"/>
        <w:jc w:val="left"/>
      </w:pPr>
      <w:r w:rsidRPr="00A30882">
        <w:t xml:space="preserve">                    </w:t>
      </w:r>
      <w:proofErr w:type="spellStart"/>
      <w:r w:rsidRPr="00A30882">
        <w:t>channelVersion.ChannelVersionStatusSpecified</w:t>
      </w:r>
      <w:proofErr w:type="spellEnd"/>
      <w:r w:rsidRPr="00A30882">
        <w:t xml:space="preserve"> = </w:t>
      </w:r>
      <w:proofErr w:type="spellStart"/>
      <w:r w:rsidRPr="00A30882">
        <w:t>true</w:t>
      </w:r>
      <w:proofErr w:type="spellEnd"/>
      <w:r w:rsidRPr="00A30882">
        <w:t>;</w:t>
      </w:r>
    </w:p>
    <w:p w14:paraId="6DA44C68" w14:textId="77777777" w:rsidR="007F13EB" w:rsidRPr="00A30882" w:rsidRDefault="007F13EB" w:rsidP="00F330D0">
      <w:pPr>
        <w:pStyle w:val="Sourcewithforeground"/>
        <w:jc w:val="left"/>
      </w:pPr>
    </w:p>
    <w:p w14:paraId="53142ACA" w14:textId="77777777" w:rsidR="007F13EB" w:rsidRPr="00A30882" w:rsidRDefault="007F13EB" w:rsidP="00F330D0">
      <w:pPr>
        <w:pStyle w:val="Sourcewithforeground"/>
        <w:jc w:val="left"/>
      </w:pPr>
      <w:r w:rsidRPr="00A30882">
        <w:t xml:space="preserve">                    </w:t>
      </w:r>
      <w:proofErr w:type="spellStart"/>
      <w:r w:rsidRPr="00A30882">
        <w:t>channelVersion.Channel</w:t>
      </w:r>
      <w:proofErr w:type="spellEnd"/>
      <w:r w:rsidRPr="00A30882">
        <w:t xml:space="preserve"> = </w:t>
      </w:r>
      <w:proofErr w:type="spellStart"/>
      <w:r w:rsidRPr="00A30882">
        <w:t>channel</w:t>
      </w:r>
      <w:proofErr w:type="spellEnd"/>
      <w:r w:rsidRPr="00A30882">
        <w:t>;</w:t>
      </w:r>
    </w:p>
    <w:p w14:paraId="47BA6EB5" w14:textId="77777777" w:rsidR="007F13EB" w:rsidRPr="00A30882" w:rsidRDefault="007F13EB" w:rsidP="00F330D0">
      <w:pPr>
        <w:pStyle w:val="Sourcewithforeground"/>
        <w:jc w:val="left"/>
      </w:pPr>
      <w:r w:rsidRPr="00A30882">
        <w:t xml:space="preserve">                    </w:t>
      </w:r>
      <w:proofErr w:type="spellStart"/>
      <w:r w:rsidRPr="00A30882">
        <w:t>channelVersion.MinorVersionSpecified</w:t>
      </w:r>
      <w:proofErr w:type="spellEnd"/>
      <w:r w:rsidRPr="00A30882">
        <w:t xml:space="preserve"> = </w:t>
      </w:r>
      <w:proofErr w:type="spellStart"/>
      <w:r w:rsidRPr="00A30882">
        <w:t>true</w:t>
      </w:r>
      <w:proofErr w:type="spellEnd"/>
      <w:r w:rsidRPr="00A30882">
        <w:t>;</w:t>
      </w:r>
    </w:p>
    <w:p w14:paraId="56360219" w14:textId="77777777" w:rsidR="007F13EB" w:rsidRPr="00A30882" w:rsidRDefault="007F13EB" w:rsidP="00F330D0">
      <w:pPr>
        <w:pStyle w:val="Sourcewithforeground"/>
        <w:jc w:val="left"/>
      </w:pPr>
      <w:r w:rsidRPr="00A30882">
        <w:t xml:space="preserve">                    </w:t>
      </w:r>
      <w:proofErr w:type="spellStart"/>
      <w:r w:rsidRPr="00A30882">
        <w:t>channelVersion.MinorVersion</w:t>
      </w:r>
      <w:proofErr w:type="spellEnd"/>
      <w:r w:rsidRPr="00A30882">
        <w:t xml:space="preserve"> = 0;</w:t>
      </w:r>
    </w:p>
    <w:p w14:paraId="70FB6BF2" w14:textId="77777777" w:rsidR="007F13EB" w:rsidRPr="00A30882" w:rsidRDefault="007F13EB" w:rsidP="00F330D0">
      <w:pPr>
        <w:pStyle w:val="Sourcewithforeground"/>
        <w:jc w:val="left"/>
      </w:pPr>
      <w:r w:rsidRPr="00A30882">
        <w:t xml:space="preserve">                    </w:t>
      </w:r>
      <w:proofErr w:type="spellStart"/>
      <w:r w:rsidRPr="00A30882">
        <w:t>channelVersion.MajorVersionSpecified</w:t>
      </w:r>
      <w:proofErr w:type="spellEnd"/>
      <w:r w:rsidRPr="00A30882">
        <w:t xml:space="preserve"> = </w:t>
      </w:r>
      <w:proofErr w:type="spellStart"/>
      <w:r w:rsidRPr="00A30882">
        <w:t>true</w:t>
      </w:r>
      <w:proofErr w:type="spellEnd"/>
      <w:r w:rsidRPr="00A30882">
        <w:t>;</w:t>
      </w:r>
    </w:p>
    <w:p w14:paraId="78690E35" w14:textId="77777777" w:rsidR="007F13EB" w:rsidRPr="00A30882" w:rsidRDefault="007F13EB" w:rsidP="00F330D0">
      <w:pPr>
        <w:pStyle w:val="Sourcewithforeground"/>
        <w:jc w:val="left"/>
      </w:pPr>
      <w:r w:rsidRPr="00A30882">
        <w:t xml:space="preserve">                    </w:t>
      </w:r>
      <w:proofErr w:type="spellStart"/>
      <w:r w:rsidRPr="00A30882">
        <w:t>channelVersion.MajorVersion</w:t>
      </w:r>
      <w:proofErr w:type="spellEnd"/>
      <w:r w:rsidRPr="00A30882">
        <w:t xml:space="preserve"> = 1;</w:t>
      </w:r>
    </w:p>
    <w:p w14:paraId="71530BA6" w14:textId="77777777" w:rsidR="007F13EB" w:rsidRPr="00A30882" w:rsidRDefault="007F13EB" w:rsidP="00F330D0">
      <w:pPr>
        <w:pStyle w:val="Sourcewithforeground"/>
        <w:jc w:val="left"/>
      </w:pPr>
      <w:r w:rsidRPr="00A30882">
        <w:t xml:space="preserve">                    </w:t>
      </w:r>
      <w:proofErr w:type="spellStart"/>
      <w:r w:rsidRPr="00A30882">
        <w:t>channelVersion.ChannelVersionURN</w:t>
      </w:r>
      <w:proofErr w:type="spellEnd"/>
      <w:r w:rsidRPr="00A30882">
        <w:t xml:space="preserve"> = "URN:IVIS:100001:CHA-" + </w:t>
      </w:r>
      <w:proofErr w:type="spellStart"/>
      <w:r w:rsidRPr="00A30882">
        <w:t>channelName</w:t>
      </w:r>
      <w:proofErr w:type="spellEnd"/>
      <w:r w:rsidRPr="00A30882">
        <w:t xml:space="preserve"> + "-v" + </w:t>
      </w:r>
      <w:proofErr w:type="spellStart"/>
      <w:r w:rsidRPr="00A30882">
        <w:t>channelVersion.MajorVersion</w:t>
      </w:r>
      <w:proofErr w:type="spellEnd"/>
      <w:r w:rsidRPr="00A30882">
        <w:t xml:space="preserve"> + "-" + </w:t>
      </w:r>
      <w:proofErr w:type="spellStart"/>
      <w:r w:rsidRPr="00A30882">
        <w:t>channelVersion.MinorVersion</w:t>
      </w:r>
      <w:proofErr w:type="spellEnd"/>
      <w:r w:rsidRPr="00A30882">
        <w:t xml:space="preserve"> + "-TYPE-" + </w:t>
      </w:r>
      <w:proofErr w:type="spellStart"/>
      <w:r w:rsidRPr="00A30882">
        <w:t>chType</w:t>
      </w:r>
      <w:proofErr w:type="spellEnd"/>
      <w:r w:rsidRPr="00A30882">
        <w:t>;</w:t>
      </w:r>
    </w:p>
    <w:p w14:paraId="19F2DE03" w14:textId="77777777" w:rsidR="007F13EB" w:rsidRPr="00A30882" w:rsidRDefault="007F13EB" w:rsidP="00F330D0">
      <w:pPr>
        <w:pStyle w:val="Sourcewithforeground"/>
        <w:jc w:val="left"/>
      </w:pPr>
    </w:p>
    <w:p w14:paraId="153BD290" w14:textId="77777777" w:rsidR="007F13EB" w:rsidRPr="00A30882" w:rsidRDefault="007F13EB" w:rsidP="00F330D0">
      <w:pPr>
        <w:pStyle w:val="Sourcewithforeground"/>
        <w:jc w:val="left"/>
      </w:pPr>
      <w:r w:rsidRPr="00A30882">
        <w:t xml:space="preserve">                    </w:t>
      </w:r>
      <w:proofErr w:type="spellStart"/>
      <w:r w:rsidRPr="00A30882">
        <w:t>ChannelVersionSearchInfoStructure</w:t>
      </w:r>
      <w:proofErr w:type="spellEnd"/>
      <w:r w:rsidRPr="00A30882">
        <w:t xml:space="preserve"> </w:t>
      </w:r>
      <w:proofErr w:type="spellStart"/>
      <w:r w:rsidRPr="00A30882">
        <w:t>channelVersionSearch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ChannelVersionSearchInfoStructure</w:t>
      </w:r>
      <w:proofErr w:type="spellEnd"/>
      <w:r w:rsidRPr="00A30882">
        <w:t>();</w:t>
      </w:r>
    </w:p>
    <w:p w14:paraId="33099E01" w14:textId="77777777" w:rsidR="007F13EB" w:rsidRPr="00A30882" w:rsidRDefault="007F13EB" w:rsidP="00F330D0">
      <w:pPr>
        <w:pStyle w:val="Sourcewithforeground"/>
        <w:jc w:val="left"/>
      </w:pPr>
      <w:r w:rsidRPr="00A30882">
        <w:t xml:space="preserve">                    </w:t>
      </w:r>
      <w:proofErr w:type="spellStart"/>
      <w:r w:rsidRPr="00A30882">
        <w:t>channelVersionSearch.ChannelVersion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ChannelVersionInfoStructure</w:t>
      </w:r>
      <w:proofErr w:type="spellEnd"/>
      <w:r w:rsidRPr="00A30882">
        <w:t>();</w:t>
      </w:r>
    </w:p>
    <w:p w14:paraId="12FF4EFA" w14:textId="77777777" w:rsidR="007F13EB" w:rsidRPr="00A30882" w:rsidRDefault="007F13EB" w:rsidP="00F330D0">
      <w:pPr>
        <w:pStyle w:val="Sourcewithforeground"/>
        <w:jc w:val="left"/>
      </w:pPr>
      <w:r w:rsidRPr="00A30882">
        <w:t xml:space="preserve">                    </w:t>
      </w:r>
      <w:proofErr w:type="spellStart"/>
      <w:r w:rsidRPr="00A30882">
        <w:t>channelVersionSearch.ChannelVersion</w:t>
      </w:r>
      <w:proofErr w:type="spellEnd"/>
      <w:r w:rsidRPr="00A30882">
        <w:t xml:space="preserve"> = </w:t>
      </w:r>
      <w:proofErr w:type="spellStart"/>
      <w:r w:rsidRPr="00A30882">
        <w:t>channelVersion</w:t>
      </w:r>
      <w:proofErr w:type="spellEnd"/>
      <w:r w:rsidRPr="00A30882">
        <w:t>;</w:t>
      </w:r>
    </w:p>
    <w:p w14:paraId="678592A7" w14:textId="77777777" w:rsidR="007F13EB" w:rsidRPr="00A30882" w:rsidRDefault="007F13EB" w:rsidP="00F330D0">
      <w:pPr>
        <w:pStyle w:val="Sourcewithforeground"/>
        <w:jc w:val="left"/>
      </w:pPr>
    </w:p>
    <w:p w14:paraId="0A57F59A" w14:textId="77777777" w:rsidR="007F13EB" w:rsidRPr="00A30882" w:rsidRDefault="007F13EB" w:rsidP="00F330D0">
      <w:pPr>
        <w:pStyle w:val="Sourcewithforeground"/>
        <w:jc w:val="left"/>
      </w:pPr>
      <w:r w:rsidRPr="00A30882">
        <w:t xml:space="preserve">                    </w:t>
      </w:r>
      <w:proofErr w:type="spellStart"/>
      <w:r w:rsidRPr="00A30882">
        <w:t>ChannelVersionListStructure</w:t>
      </w:r>
      <w:proofErr w:type="spellEnd"/>
      <w:r w:rsidRPr="00A30882">
        <w:t xml:space="preserve"> </w:t>
      </w:r>
      <w:proofErr w:type="spellStart"/>
      <w:r w:rsidRPr="00A30882">
        <w:t>channelVersions</w:t>
      </w:r>
      <w:proofErr w:type="spellEnd"/>
      <w:r w:rsidRPr="00A30882">
        <w:t xml:space="preserve"> = </w:t>
      </w:r>
      <w:proofErr w:type="spellStart"/>
      <w:r w:rsidRPr="00A30882">
        <w:t>client.SearchChannelVersionsPaged</w:t>
      </w:r>
      <w:proofErr w:type="spellEnd"/>
      <w:r w:rsidRPr="00A30882">
        <w:t>(</w:t>
      </w:r>
      <w:proofErr w:type="spellStart"/>
      <w:r w:rsidRPr="00A30882">
        <w:t>channelVersionSearch</w:t>
      </w:r>
      <w:proofErr w:type="spellEnd"/>
      <w:r w:rsidRPr="00A30882">
        <w:t>);</w:t>
      </w:r>
    </w:p>
    <w:p w14:paraId="6B75BBC1" w14:textId="77777777" w:rsidR="007F13EB" w:rsidRPr="00A30882" w:rsidRDefault="007F13EB" w:rsidP="00F330D0">
      <w:pPr>
        <w:pStyle w:val="Sourcewithforeground"/>
        <w:jc w:val="left"/>
      </w:pPr>
      <w:r w:rsidRPr="00A30882">
        <w:t xml:space="preserve">                    </w:t>
      </w:r>
      <w:proofErr w:type="spellStart"/>
      <w:r w:rsidRPr="00A30882">
        <w:t>if</w:t>
      </w:r>
      <w:proofErr w:type="spellEnd"/>
      <w:r w:rsidRPr="00A30882">
        <w:t xml:space="preserve"> (</w:t>
      </w:r>
      <w:proofErr w:type="spellStart"/>
      <w:r w:rsidRPr="00A30882">
        <w:t>channelVersions.Count</w:t>
      </w:r>
      <w:proofErr w:type="spellEnd"/>
      <w:r w:rsidRPr="00A30882">
        <w:t xml:space="preserve"> == 0)</w:t>
      </w:r>
    </w:p>
    <w:p w14:paraId="1EB0DEC4" w14:textId="77777777" w:rsidR="007F13EB" w:rsidRPr="00A30882" w:rsidRDefault="007F13EB" w:rsidP="00F330D0">
      <w:pPr>
        <w:pStyle w:val="Sourcewithforeground"/>
        <w:jc w:val="left"/>
      </w:pPr>
      <w:r w:rsidRPr="00A30882">
        <w:t xml:space="preserve">                    {</w:t>
      </w:r>
    </w:p>
    <w:p w14:paraId="025EBE3A" w14:textId="77777777" w:rsidR="007F13EB" w:rsidRPr="00A30882" w:rsidRDefault="007F13EB" w:rsidP="00F330D0">
      <w:pPr>
        <w:pStyle w:val="Sourcewithforeground"/>
        <w:jc w:val="left"/>
      </w:pPr>
      <w:r w:rsidRPr="00A30882">
        <w:t xml:space="preserve">                        </w:t>
      </w:r>
    </w:p>
    <w:p w14:paraId="07B47351" w14:textId="77777777" w:rsidR="007F13EB" w:rsidRPr="00A30882" w:rsidRDefault="007F13EB" w:rsidP="00F330D0">
      <w:pPr>
        <w:pStyle w:val="Sourcewithforeground"/>
        <w:jc w:val="left"/>
      </w:pPr>
      <w:r w:rsidRPr="00A30882">
        <w:t xml:space="preserve">                        </w:t>
      </w:r>
      <w:proofErr w:type="spellStart"/>
      <w:r w:rsidRPr="00A30882">
        <w:t>int</w:t>
      </w:r>
      <w:proofErr w:type="spellEnd"/>
      <w:r w:rsidRPr="00A30882">
        <w:t xml:space="preserve"> </w:t>
      </w:r>
      <w:proofErr w:type="spellStart"/>
      <w:r w:rsidRPr="00A30882">
        <w:t>channelId</w:t>
      </w:r>
      <w:proofErr w:type="spellEnd"/>
      <w:r w:rsidRPr="00A30882">
        <w:t xml:space="preserve"> = </w:t>
      </w:r>
      <w:proofErr w:type="spellStart"/>
      <w:r w:rsidRPr="00A30882">
        <w:t>client.InsertChannelVersion</w:t>
      </w:r>
      <w:proofErr w:type="spellEnd"/>
      <w:r w:rsidRPr="00A30882">
        <w:t>(</w:t>
      </w:r>
      <w:proofErr w:type="spellStart"/>
      <w:r w:rsidRPr="00A30882">
        <w:t>channelVersion</w:t>
      </w:r>
      <w:proofErr w:type="spellEnd"/>
      <w:r w:rsidRPr="00A30882">
        <w:t>);</w:t>
      </w:r>
    </w:p>
    <w:p w14:paraId="30B89F67" w14:textId="77777777" w:rsidR="007F13EB" w:rsidRPr="00A30882" w:rsidRDefault="007F13EB" w:rsidP="00F330D0">
      <w:pPr>
        <w:pStyle w:val="Sourcewithforeground"/>
        <w:jc w:val="left"/>
      </w:pPr>
      <w:r w:rsidRPr="00A30882">
        <w:t xml:space="preserve">                        </w:t>
      </w:r>
      <w:proofErr w:type="spellStart"/>
      <w:r w:rsidRPr="00A30882">
        <w:t>Console.WriteLine</w:t>
      </w:r>
      <w:proofErr w:type="spellEnd"/>
      <w:r w:rsidRPr="00A30882">
        <w:t>("</w:t>
      </w:r>
      <w:proofErr w:type="spellStart"/>
      <w:r w:rsidRPr="00A30882">
        <w:t>Channel</w:t>
      </w:r>
      <w:proofErr w:type="spellEnd"/>
      <w:r w:rsidRPr="00A30882">
        <w:t xml:space="preserve"> </w:t>
      </w:r>
      <w:proofErr w:type="spellStart"/>
      <w:r w:rsidRPr="00A30882">
        <w:t>version</w:t>
      </w:r>
      <w:proofErr w:type="spellEnd"/>
      <w:r w:rsidRPr="00A30882">
        <w:t xml:space="preserve"> </w:t>
      </w:r>
      <w:proofErr w:type="spellStart"/>
      <w:r w:rsidRPr="00A30882">
        <w:t>created</w:t>
      </w:r>
      <w:proofErr w:type="spellEnd"/>
      <w:r w:rsidRPr="00A30882">
        <w:t>");</w:t>
      </w:r>
    </w:p>
    <w:p w14:paraId="35C80CFF" w14:textId="77777777" w:rsidR="007F13EB" w:rsidRPr="00A30882" w:rsidRDefault="007F13EB" w:rsidP="00F330D0">
      <w:pPr>
        <w:pStyle w:val="Sourcewithforeground"/>
        <w:jc w:val="left"/>
      </w:pPr>
      <w:r w:rsidRPr="00A30882">
        <w:t xml:space="preserve">                    }</w:t>
      </w:r>
    </w:p>
    <w:p w14:paraId="56A77461" w14:textId="77777777" w:rsidR="007F13EB" w:rsidRPr="00A30882" w:rsidRDefault="007F13EB" w:rsidP="00F330D0">
      <w:pPr>
        <w:pStyle w:val="Sourcewithforeground"/>
        <w:jc w:val="left"/>
      </w:pPr>
      <w:r w:rsidRPr="00A30882">
        <w:t xml:space="preserve">                    </w:t>
      </w:r>
      <w:proofErr w:type="spellStart"/>
      <w:r w:rsidRPr="00A30882">
        <w:t>else</w:t>
      </w:r>
      <w:proofErr w:type="spellEnd"/>
    </w:p>
    <w:p w14:paraId="71289862" w14:textId="77777777" w:rsidR="007F13EB" w:rsidRPr="00A30882" w:rsidRDefault="007F13EB" w:rsidP="00F330D0">
      <w:pPr>
        <w:pStyle w:val="Sourcewithforeground"/>
        <w:jc w:val="left"/>
      </w:pPr>
      <w:r w:rsidRPr="00A30882">
        <w:t xml:space="preserve">                    {</w:t>
      </w:r>
    </w:p>
    <w:p w14:paraId="3D6ADE10" w14:textId="77777777" w:rsidR="007F13EB" w:rsidRPr="00A30882" w:rsidRDefault="007F13EB" w:rsidP="00F330D0">
      <w:pPr>
        <w:pStyle w:val="Sourcewithforeground"/>
        <w:jc w:val="left"/>
      </w:pPr>
      <w:r w:rsidRPr="00A30882">
        <w:t xml:space="preserve">                        </w:t>
      </w:r>
      <w:proofErr w:type="spellStart"/>
      <w:r w:rsidRPr="00A30882">
        <w:t>Console.WriteLine</w:t>
      </w:r>
      <w:proofErr w:type="spellEnd"/>
      <w:r w:rsidRPr="00A30882">
        <w:t>("</w:t>
      </w:r>
      <w:proofErr w:type="spellStart"/>
      <w:r w:rsidRPr="00A30882">
        <w:t>Channel</w:t>
      </w:r>
      <w:proofErr w:type="spellEnd"/>
      <w:r w:rsidRPr="00A30882">
        <w:t xml:space="preserve"> </w:t>
      </w:r>
      <w:proofErr w:type="spellStart"/>
      <w:r w:rsidRPr="00A30882">
        <w:t>version</w:t>
      </w:r>
      <w:proofErr w:type="spellEnd"/>
      <w:r w:rsidRPr="00A30882">
        <w:t xml:space="preserve"> </w:t>
      </w:r>
      <w:proofErr w:type="spellStart"/>
      <w:r w:rsidRPr="00A30882">
        <w:t>found</w:t>
      </w:r>
      <w:proofErr w:type="spellEnd"/>
      <w:r w:rsidRPr="00A30882">
        <w:t>");</w:t>
      </w:r>
    </w:p>
    <w:p w14:paraId="47D5EC65" w14:textId="77777777" w:rsidR="007F13EB" w:rsidRPr="00A30882" w:rsidRDefault="007F13EB" w:rsidP="00F330D0">
      <w:pPr>
        <w:pStyle w:val="Sourcewithforeground"/>
        <w:jc w:val="left"/>
      </w:pPr>
      <w:r w:rsidRPr="00A30882">
        <w:t xml:space="preserve">                    }</w:t>
      </w:r>
    </w:p>
    <w:p w14:paraId="74DABDB3" w14:textId="77777777" w:rsidR="007F13EB" w:rsidRPr="00A30882" w:rsidRDefault="007F13EB" w:rsidP="00F330D0">
      <w:pPr>
        <w:pStyle w:val="Sourcewithforeground"/>
        <w:jc w:val="left"/>
      </w:pPr>
    </w:p>
    <w:p w14:paraId="06AC6229" w14:textId="77777777" w:rsidR="007F13EB" w:rsidRPr="00A30882" w:rsidRDefault="007F13EB" w:rsidP="00F330D0">
      <w:pPr>
        <w:pStyle w:val="Sourcewithforeground"/>
        <w:jc w:val="left"/>
      </w:pPr>
      <w:r w:rsidRPr="00A30882">
        <w:t xml:space="preserve">                    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channelVersionURN</w:t>
      </w:r>
      <w:proofErr w:type="spellEnd"/>
      <w:r w:rsidRPr="00A30882">
        <w:t xml:space="preserve"> = </w:t>
      </w:r>
      <w:proofErr w:type="spellStart"/>
      <w:r w:rsidRPr="00A30882">
        <w:t>channelVersion.ChannelVersionURN</w:t>
      </w:r>
      <w:proofErr w:type="spellEnd"/>
      <w:r w:rsidRPr="00A30882">
        <w:t>;</w:t>
      </w:r>
    </w:p>
    <w:p w14:paraId="1E3E6230" w14:textId="77777777" w:rsidR="007F13EB" w:rsidRPr="00A30882" w:rsidRDefault="007F13EB" w:rsidP="00F330D0">
      <w:pPr>
        <w:pStyle w:val="Sourcewithforeground"/>
        <w:jc w:val="left"/>
      </w:pPr>
      <w:r w:rsidRPr="00A30882">
        <w:t xml:space="preserve">                    </w:t>
      </w:r>
      <w:proofErr w:type="spellStart"/>
      <w:r w:rsidRPr="00A30882">
        <w:t>ChannelSubscriberInfoStructure</w:t>
      </w:r>
      <w:proofErr w:type="spellEnd"/>
      <w:r w:rsidRPr="00A30882">
        <w:t xml:space="preserve"> </w:t>
      </w:r>
      <w:proofErr w:type="spellStart"/>
      <w:r w:rsidRPr="00A30882">
        <w:t>channelSubscriber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ChannelSubscriberInfoStructure</w:t>
      </w:r>
      <w:proofErr w:type="spellEnd"/>
      <w:r w:rsidRPr="00A30882">
        <w:t>();</w:t>
      </w:r>
    </w:p>
    <w:p w14:paraId="5A49941E" w14:textId="77777777" w:rsidR="007F13EB" w:rsidRPr="00A30882" w:rsidRDefault="007F13EB" w:rsidP="00F330D0">
      <w:pPr>
        <w:pStyle w:val="Sourcewithforeground"/>
        <w:jc w:val="left"/>
      </w:pPr>
      <w:r w:rsidRPr="00A30882">
        <w:t xml:space="preserve">                    </w:t>
      </w:r>
      <w:proofErr w:type="spellStart"/>
      <w:r w:rsidRPr="00A30882">
        <w:t>channelSubscriber.ChannelVersionURN</w:t>
      </w:r>
      <w:proofErr w:type="spellEnd"/>
      <w:r w:rsidRPr="00A30882">
        <w:t xml:space="preserve"> = </w:t>
      </w:r>
      <w:proofErr w:type="spellStart"/>
      <w:r w:rsidRPr="00A30882">
        <w:t>channelVersionURN</w:t>
      </w:r>
      <w:proofErr w:type="spellEnd"/>
      <w:r w:rsidRPr="00A30882">
        <w:t>;</w:t>
      </w:r>
    </w:p>
    <w:p w14:paraId="53C42414" w14:textId="77777777" w:rsidR="007F13EB" w:rsidRPr="00A30882" w:rsidRDefault="007F13EB" w:rsidP="00F330D0">
      <w:pPr>
        <w:pStyle w:val="Sourcewithforeground"/>
        <w:jc w:val="left"/>
      </w:pPr>
      <w:r w:rsidRPr="00A30882">
        <w:t xml:space="preserve">                    </w:t>
      </w:r>
      <w:proofErr w:type="spellStart"/>
      <w:r w:rsidRPr="00A30882">
        <w:t>channelSubscriber.SubscriberAuthority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AuthorityBasicInfoStructure</w:t>
      </w:r>
      <w:proofErr w:type="spellEnd"/>
      <w:r w:rsidRPr="00A30882">
        <w:t>();</w:t>
      </w:r>
    </w:p>
    <w:p w14:paraId="26A903A9" w14:textId="77777777" w:rsidR="007F13EB" w:rsidRPr="00A30882" w:rsidRDefault="007F13EB" w:rsidP="00F330D0">
      <w:pPr>
        <w:pStyle w:val="Sourcewithforeground"/>
        <w:jc w:val="left"/>
      </w:pPr>
      <w:r w:rsidRPr="00A30882">
        <w:t xml:space="preserve">                    </w:t>
      </w:r>
      <w:proofErr w:type="spellStart"/>
      <w:r w:rsidRPr="00A30882">
        <w:t>channelSubscriber.SubscriberAuthority.AuthorityID</w:t>
      </w:r>
      <w:proofErr w:type="spellEnd"/>
      <w:r w:rsidRPr="00A30882">
        <w:t xml:space="preserve"> = "100001";</w:t>
      </w:r>
    </w:p>
    <w:p w14:paraId="3CFE2F8E" w14:textId="77777777" w:rsidR="007F13EB" w:rsidRPr="00A30882" w:rsidRDefault="007F13EB" w:rsidP="00F330D0">
      <w:pPr>
        <w:pStyle w:val="Sourcewithforeground"/>
        <w:jc w:val="left"/>
      </w:pPr>
      <w:r w:rsidRPr="00A30882">
        <w:t xml:space="preserve">                    </w:t>
      </w:r>
      <w:proofErr w:type="spellStart"/>
      <w:r w:rsidRPr="00A30882">
        <w:t>channelSubscriber.SubscriberAuthority.ShortName</w:t>
      </w:r>
      <w:proofErr w:type="spellEnd"/>
      <w:r w:rsidRPr="00A30882">
        <w:t xml:space="preserve"> = "VRAA";</w:t>
      </w:r>
    </w:p>
    <w:p w14:paraId="7E732729" w14:textId="77777777" w:rsidR="007F13EB" w:rsidRPr="00A30882" w:rsidRDefault="007F13EB" w:rsidP="00F330D0">
      <w:pPr>
        <w:pStyle w:val="Sourcewithforeground"/>
        <w:jc w:val="left"/>
      </w:pPr>
      <w:r w:rsidRPr="00A30882">
        <w:t xml:space="preserve">                    </w:t>
      </w:r>
      <w:proofErr w:type="spellStart"/>
      <w:r w:rsidRPr="00A30882">
        <w:t>channelSubscriber.SubscriberAuthority.Name</w:t>
      </w:r>
      <w:proofErr w:type="spellEnd"/>
      <w:r w:rsidRPr="00A30882">
        <w:t xml:space="preserve"> = "VRAA";</w:t>
      </w:r>
    </w:p>
    <w:p w14:paraId="22B2422A" w14:textId="77777777" w:rsidR="007F13EB" w:rsidRPr="00A30882" w:rsidRDefault="007F13EB" w:rsidP="00F330D0">
      <w:pPr>
        <w:pStyle w:val="Sourcewithforeground"/>
        <w:jc w:val="left"/>
      </w:pPr>
      <w:r w:rsidRPr="00A30882">
        <w:t xml:space="preserve">                    </w:t>
      </w:r>
      <w:proofErr w:type="spellStart"/>
      <w:r w:rsidRPr="00A30882">
        <w:t>ChannelSubscriberSearchInfoStructure</w:t>
      </w:r>
      <w:proofErr w:type="spellEnd"/>
      <w:r w:rsidRPr="00A30882">
        <w:t xml:space="preserve"> </w:t>
      </w:r>
      <w:proofErr w:type="spellStart"/>
      <w:r w:rsidRPr="00A30882">
        <w:t>channelSubscriberSearch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ChannelSubscriberSearchInfoStructure</w:t>
      </w:r>
      <w:proofErr w:type="spellEnd"/>
      <w:r w:rsidRPr="00A30882">
        <w:t>();</w:t>
      </w:r>
    </w:p>
    <w:p w14:paraId="2BA0F8E3" w14:textId="77777777" w:rsidR="007F13EB" w:rsidRPr="00A30882" w:rsidRDefault="007F13EB" w:rsidP="00F330D0">
      <w:pPr>
        <w:pStyle w:val="Sourcewithforeground"/>
        <w:jc w:val="left"/>
      </w:pPr>
      <w:r w:rsidRPr="00A30882">
        <w:lastRenderedPageBreak/>
        <w:t xml:space="preserve">                    </w:t>
      </w:r>
      <w:proofErr w:type="spellStart"/>
      <w:r w:rsidRPr="00A30882">
        <w:t>channelSubscriberSearch.ChannelSubscriber</w:t>
      </w:r>
      <w:proofErr w:type="spellEnd"/>
      <w:r w:rsidRPr="00A30882">
        <w:t xml:space="preserve"> = </w:t>
      </w:r>
      <w:proofErr w:type="spellStart"/>
      <w:r w:rsidRPr="00A30882">
        <w:t>channelSubscriber</w:t>
      </w:r>
      <w:proofErr w:type="spellEnd"/>
      <w:r w:rsidRPr="00A30882">
        <w:t>;</w:t>
      </w:r>
    </w:p>
    <w:p w14:paraId="5978D5B5" w14:textId="77777777" w:rsidR="007F13EB" w:rsidRPr="00A30882" w:rsidRDefault="007F13EB" w:rsidP="00F330D0">
      <w:pPr>
        <w:pStyle w:val="Sourcewithforeground"/>
        <w:jc w:val="left"/>
      </w:pPr>
      <w:r w:rsidRPr="00A30882">
        <w:t xml:space="preserve">                    </w:t>
      </w:r>
      <w:proofErr w:type="spellStart"/>
      <w:r w:rsidRPr="00A30882">
        <w:t>ChannelSubscriberListStructure</w:t>
      </w:r>
      <w:proofErr w:type="spellEnd"/>
      <w:r w:rsidRPr="00A30882">
        <w:t xml:space="preserve"> </w:t>
      </w:r>
      <w:proofErr w:type="spellStart"/>
      <w:r w:rsidRPr="00A30882">
        <w:t>channelSubscriberList</w:t>
      </w:r>
      <w:proofErr w:type="spellEnd"/>
      <w:r w:rsidRPr="00A30882">
        <w:t xml:space="preserve"> = </w:t>
      </w:r>
      <w:proofErr w:type="spellStart"/>
      <w:r w:rsidRPr="00A30882">
        <w:t>client.SearchSubscribersToChannelPaged</w:t>
      </w:r>
      <w:proofErr w:type="spellEnd"/>
      <w:r w:rsidRPr="00A30882">
        <w:t>(</w:t>
      </w:r>
      <w:proofErr w:type="spellStart"/>
      <w:r w:rsidRPr="00A30882">
        <w:t>channelSubscriberSearch</w:t>
      </w:r>
      <w:proofErr w:type="spellEnd"/>
      <w:r w:rsidRPr="00A30882">
        <w:t>);</w:t>
      </w:r>
    </w:p>
    <w:p w14:paraId="0BAB7845" w14:textId="77777777" w:rsidR="007F13EB" w:rsidRPr="00A30882" w:rsidRDefault="007F13EB" w:rsidP="00F330D0">
      <w:pPr>
        <w:pStyle w:val="Sourcewithforeground"/>
        <w:jc w:val="left"/>
      </w:pPr>
      <w:r w:rsidRPr="00A30882">
        <w:t xml:space="preserve">                    </w:t>
      </w:r>
      <w:proofErr w:type="spellStart"/>
      <w:r w:rsidRPr="00A30882">
        <w:t>if</w:t>
      </w:r>
      <w:proofErr w:type="spellEnd"/>
      <w:r w:rsidRPr="00A30882">
        <w:t xml:space="preserve"> (</w:t>
      </w:r>
      <w:proofErr w:type="spellStart"/>
      <w:r w:rsidRPr="00A30882">
        <w:t>channelSubscriberList.Count</w:t>
      </w:r>
      <w:proofErr w:type="spellEnd"/>
      <w:r w:rsidRPr="00A30882">
        <w:t xml:space="preserve"> == 0)</w:t>
      </w:r>
    </w:p>
    <w:p w14:paraId="4C3197AD" w14:textId="77777777" w:rsidR="007F13EB" w:rsidRPr="00A30882" w:rsidRDefault="007F13EB" w:rsidP="00F330D0">
      <w:pPr>
        <w:pStyle w:val="Sourcewithforeground"/>
        <w:jc w:val="left"/>
      </w:pPr>
      <w:r w:rsidRPr="00A30882">
        <w:t xml:space="preserve">                    {</w:t>
      </w:r>
    </w:p>
    <w:p w14:paraId="2594B2EC" w14:textId="77777777" w:rsidR="007F13EB" w:rsidRPr="00A30882" w:rsidRDefault="007F13EB" w:rsidP="00F330D0">
      <w:pPr>
        <w:pStyle w:val="Sourcewithforeground"/>
        <w:jc w:val="left"/>
      </w:pPr>
      <w:r w:rsidRPr="00A30882">
        <w:t xml:space="preserve">                        </w:t>
      </w:r>
      <w:proofErr w:type="spellStart"/>
      <w:r w:rsidRPr="00A30882">
        <w:t>int</w:t>
      </w:r>
      <w:proofErr w:type="spellEnd"/>
      <w:r w:rsidRPr="00A30882">
        <w:t xml:space="preserve"> </w:t>
      </w:r>
      <w:proofErr w:type="spellStart"/>
      <w:r w:rsidRPr="00A30882">
        <w:t>result</w:t>
      </w:r>
      <w:proofErr w:type="spellEnd"/>
      <w:r w:rsidRPr="00A30882">
        <w:t xml:space="preserve"> = </w:t>
      </w:r>
      <w:proofErr w:type="spellStart"/>
      <w:r w:rsidRPr="00A30882">
        <w:t>client.InsertSubscriberToChannel</w:t>
      </w:r>
      <w:proofErr w:type="spellEnd"/>
      <w:r w:rsidRPr="00A30882">
        <w:t>(</w:t>
      </w:r>
      <w:proofErr w:type="spellStart"/>
      <w:r w:rsidRPr="00A30882">
        <w:t>channelSubscriber</w:t>
      </w:r>
      <w:proofErr w:type="spellEnd"/>
      <w:r w:rsidRPr="00A30882">
        <w:t>);</w:t>
      </w:r>
    </w:p>
    <w:p w14:paraId="54A0D0DD" w14:textId="77777777" w:rsidR="007F13EB" w:rsidRPr="00A30882" w:rsidRDefault="007F13EB" w:rsidP="00F330D0">
      <w:pPr>
        <w:pStyle w:val="Sourcewithforeground"/>
        <w:jc w:val="left"/>
      </w:pPr>
      <w:r w:rsidRPr="00A30882">
        <w:t xml:space="preserve">                        </w:t>
      </w:r>
      <w:proofErr w:type="spellStart"/>
      <w:r w:rsidRPr="00A30882">
        <w:t>Console.WriteLine</w:t>
      </w:r>
      <w:proofErr w:type="spellEnd"/>
      <w:r w:rsidRPr="00A30882">
        <w:t>("</w:t>
      </w:r>
      <w:proofErr w:type="spellStart"/>
      <w:r w:rsidRPr="00A30882">
        <w:t>Channel</w:t>
      </w:r>
      <w:proofErr w:type="spellEnd"/>
      <w:r w:rsidRPr="00A30882">
        <w:t xml:space="preserve"> </w:t>
      </w:r>
      <w:proofErr w:type="spellStart"/>
      <w:r w:rsidRPr="00A30882">
        <w:t>subscriber</w:t>
      </w:r>
      <w:proofErr w:type="spellEnd"/>
      <w:r w:rsidRPr="00A30882">
        <w:t xml:space="preserve"> </w:t>
      </w:r>
      <w:proofErr w:type="spellStart"/>
      <w:r w:rsidRPr="00A30882">
        <w:t>created</w:t>
      </w:r>
      <w:proofErr w:type="spellEnd"/>
      <w:r w:rsidRPr="00A30882">
        <w:t>");</w:t>
      </w:r>
    </w:p>
    <w:p w14:paraId="387992EA" w14:textId="77777777" w:rsidR="007F13EB" w:rsidRPr="00A30882" w:rsidRDefault="007F13EB" w:rsidP="00F330D0">
      <w:pPr>
        <w:pStyle w:val="Sourcewithforeground"/>
        <w:jc w:val="left"/>
      </w:pPr>
      <w:r w:rsidRPr="00A30882">
        <w:t xml:space="preserve">                    }</w:t>
      </w:r>
    </w:p>
    <w:p w14:paraId="2B05F2AD" w14:textId="77777777" w:rsidR="007F13EB" w:rsidRPr="00A30882" w:rsidRDefault="007F13EB" w:rsidP="00F330D0">
      <w:pPr>
        <w:pStyle w:val="Sourcewithforeground"/>
        <w:jc w:val="left"/>
      </w:pPr>
      <w:r w:rsidRPr="00A30882">
        <w:t xml:space="preserve">                    </w:t>
      </w:r>
      <w:proofErr w:type="spellStart"/>
      <w:r w:rsidRPr="00A30882">
        <w:t>else</w:t>
      </w:r>
      <w:proofErr w:type="spellEnd"/>
    </w:p>
    <w:p w14:paraId="1E3B9E42" w14:textId="77777777" w:rsidR="007F13EB" w:rsidRPr="00A30882" w:rsidRDefault="007F13EB" w:rsidP="00F330D0">
      <w:pPr>
        <w:pStyle w:val="Sourcewithforeground"/>
        <w:jc w:val="left"/>
      </w:pPr>
      <w:r w:rsidRPr="00A30882">
        <w:t xml:space="preserve">                    {</w:t>
      </w:r>
    </w:p>
    <w:p w14:paraId="7033016C" w14:textId="77777777" w:rsidR="007F13EB" w:rsidRPr="00A30882" w:rsidRDefault="007F13EB" w:rsidP="00F330D0">
      <w:pPr>
        <w:pStyle w:val="Sourcewithforeground"/>
        <w:jc w:val="left"/>
      </w:pPr>
      <w:r w:rsidRPr="00A30882">
        <w:t xml:space="preserve">                        </w:t>
      </w:r>
      <w:proofErr w:type="spellStart"/>
      <w:r w:rsidRPr="00A30882">
        <w:t>Console.WriteLine</w:t>
      </w:r>
      <w:proofErr w:type="spellEnd"/>
      <w:r w:rsidRPr="00A30882">
        <w:t>("</w:t>
      </w:r>
      <w:proofErr w:type="spellStart"/>
      <w:r w:rsidRPr="00A30882">
        <w:t>Channel</w:t>
      </w:r>
      <w:proofErr w:type="spellEnd"/>
      <w:r w:rsidRPr="00A30882">
        <w:t xml:space="preserve"> </w:t>
      </w:r>
      <w:proofErr w:type="spellStart"/>
      <w:r w:rsidRPr="00A30882">
        <w:t>subscriber</w:t>
      </w:r>
      <w:proofErr w:type="spellEnd"/>
      <w:r w:rsidRPr="00A30882">
        <w:t xml:space="preserve"> </w:t>
      </w:r>
      <w:proofErr w:type="spellStart"/>
      <w:r w:rsidRPr="00A30882">
        <w:t>found</w:t>
      </w:r>
      <w:proofErr w:type="spellEnd"/>
      <w:r w:rsidRPr="00A30882">
        <w:t>");</w:t>
      </w:r>
    </w:p>
    <w:p w14:paraId="6FCA75F5" w14:textId="77777777" w:rsidR="007F13EB" w:rsidRPr="00A30882" w:rsidRDefault="007F13EB" w:rsidP="00F330D0">
      <w:pPr>
        <w:pStyle w:val="Sourcewithforeground"/>
        <w:jc w:val="left"/>
      </w:pPr>
      <w:r w:rsidRPr="00A30882">
        <w:t xml:space="preserve">                    }</w:t>
      </w:r>
    </w:p>
    <w:p w14:paraId="451C1D3B" w14:textId="77777777" w:rsidR="007F13EB" w:rsidRPr="00A30882" w:rsidRDefault="007F13EB" w:rsidP="00F330D0">
      <w:pPr>
        <w:pStyle w:val="Sourcewithforeground"/>
        <w:jc w:val="left"/>
      </w:pPr>
    </w:p>
    <w:p w14:paraId="629A498E" w14:textId="77777777" w:rsidR="007F13EB" w:rsidRPr="00A30882" w:rsidRDefault="007F13EB" w:rsidP="00F330D0">
      <w:pPr>
        <w:pStyle w:val="Sourcewithforeground"/>
        <w:jc w:val="left"/>
      </w:pPr>
      <w:r w:rsidRPr="00A30882">
        <w:t xml:space="preserve">                    </w:t>
      </w:r>
      <w:proofErr w:type="spellStart"/>
      <w:r w:rsidRPr="00A30882">
        <w:t>Console.WriteLine</w:t>
      </w:r>
      <w:proofErr w:type="spellEnd"/>
      <w:r w:rsidRPr="00A30882">
        <w:t>("</w:t>
      </w:r>
      <w:proofErr w:type="spellStart"/>
      <w:r w:rsidRPr="00A30882">
        <w:t>Press</w:t>
      </w:r>
      <w:proofErr w:type="spellEnd"/>
      <w:r w:rsidRPr="00A30882">
        <w:t xml:space="preserve"> </w:t>
      </w:r>
      <w:proofErr w:type="spellStart"/>
      <w:r w:rsidRPr="00A30882">
        <w:t>key</w:t>
      </w:r>
      <w:proofErr w:type="spellEnd"/>
      <w:r w:rsidRPr="00A30882">
        <w:t>...");</w:t>
      </w:r>
    </w:p>
    <w:p w14:paraId="5404C6B8" w14:textId="77777777" w:rsidR="007F13EB" w:rsidRPr="00A30882" w:rsidRDefault="007F13EB" w:rsidP="00F330D0">
      <w:pPr>
        <w:pStyle w:val="Sourcewithforeground"/>
        <w:jc w:val="left"/>
      </w:pPr>
      <w:r w:rsidRPr="00A30882">
        <w:t xml:space="preserve">                }</w:t>
      </w:r>
    </w:p>
    <w:p w14:paraId="56485D87" w14:textId="77777777" w:rsidR="007F13EB" w:rsidRPr="00A30882" w:rsidRDefault="007F13EB" w:rsidP="00F330D0">
      <w:pPr>
        <w:pStyle w:val="Sourcewithforeground"/>
        <w:jc w:val="left"/>
      </w:pPr>
      <w:r w:rsidRPr="00A30882">
        <w:t xml:space="preserve">                </w:t>
      </w:r>
      <w:proofErr w:type="spellStart"/>
      <w:r w:rsidRPr="00A30882">
        <w:t>catch</w:t>
      </w:r>
      <w:proofErr w:type="spellEnd"/>
      <w:r w:rsidRPr="00A30882">
        <w:t xml:space="preserve"> (</w:t>
      </w:r>
      <w:proofErr w:type="spellStart"/>
      <w:r w:rsidRPr="00A30882">
        <w:t>CommunicationException</w:t>
      </w:r>
      <w:proofErr w:type="spellEnd"/>
      <w:r w:rsidRPr="00A30882">
        <w:t xml:space="preserve"> e)</w:t>
      </w:r>
    </w:p>
    <w:p w14:paraId="3138F855" w14:textId="77777777" w:rsidR="007F13EB" w:rsidRPr="00A30882" w:rsidRDefault="007F13EB" w:rsidP="00F330D0">
      <w:pPr>
        <w:pStyle w:val="Sourcewithforeground"/>
        <w:jc w:val="left"/>
      </w:pPr>
      <w:r w:rsidRPr="00A30882">
        <w:t xml:space="preserve">                {</w:t>
      </w:r>
    </w:p>
    <w:p w14:paraId="719BAB1E" w14:textId="77777777" w:rsidR="007F13EB" w:rsidRPr="00A30882" w:rsidRDefault="007F13EB" w:rsidP="00F330D0">
      <w:pPr>
        <w:pStyle w:val="Sourcewithforeground"/>
        <w:jc w:val="left"/>
      </w:pPr>
      <w:r w:rsidRPr="00A30882">
        <w:t xml:space="preserve">                    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mess</w:t>
      </w:r>
      <w:proofErr w:type="spellEnd"/>
      <w:r w:rsidRPr="00A30882">
        <w:t xml:space="preserve"> = </w:t>
      </w:r>
      <w:proofErr w:type="spellStart"/>
      <w:r w:rsidRPr="00A30882">
        <w:t>e.Message</w:t>
      </w:r>
      <w:proofErr w:type="spellEnd"/>
      <w:r w:rsidRPr="00A30882">
        <w:t>;</w:t>
      </w:r>
    </w:p>
    <w:p w14:paraId="7C00A0B8" w14:textId="77777777" w:rsidR="007F13EB" w:rsidRPr="00A30882" w:rsidRDefault="007F13EB" w:rsidP="00F330D0">
      <w:pPr>
        <w:pStyle w:val="Sourcewithforeground"/>
        <w:jc w:val="left"/>
      </w:pPr>
      <w:r w:rsidRPr="00A30882">
        <w:t xml:space="preserve">                    </w:t>
      </w:r>
      <w:proofErr w:type="spellStart"/>
      <w:r w:rsidRPr="00A30882">
        <w:t>Console.WriteLine</w:t>
      </w:r>
      <w:proofErr w:type="spellEnd"/>
      <w:r w:rsidRPr="00A30882">
        <w:t>(</w:t>
      </w:r>
      <w:proofErr w:type="spellStart"/>
      <w:r w:rsidRPr="00A30882">
        <w:t>mess</w:t>
      </w:r>
      <w:proofErr w:type="spellEnd"/>
      <w:r w:rsidRPr="00A30882">
        <w:t>);</w:t>
      </w:r>
    </w:p>
    <w:p w14:paraId="3F22B8BE" w14:textId="77777777" w:rsidR="007F13EB" w:rsidRPr="00A30882" w:rsidRDefault="007F13EB" w:rsidP="00F330D0">
      <w:pPr>
        <w:pStyle w:val="Sourcewithforeground"/>
        <w:jc w:val="left"/>
      </w:pPr>
    </w:p>
    <w:p w14:paraId="32161B47" w14:textId="77777777" w:rsidR="007F13EB" w:rsidRPr="00A30882" w:rsidRDefault="007F13EB" w:rsidP="00F330D0">
      <w:pPr>
        <w:pStyle w:val="Sourcewithforeground"/>
        <w:jc w:val="left"/>
      </w:pPr>
      <w:r w:rsidRPr="00A30882">
        <w:t xml:space="preserve">                    </w:t>
      </w:r>
      <w:proofErr w:type="spellStart"/>
      <w:r w:rsidRPr="00A30882">
        <w:t>client.Abort</w:t>
      </w:r>
      <w:proofErr w:type="spellEnd"/>
      <w:r w:rsidRPr="00A30882">
        <w:t>();</w:t>
      </w:r>
    </w:p>
    <w:p w14:paraId="15214CDC" w14:textId="77777777" w:rsidR="007F13EB" w:rsidRPr="00A30882" w:rsidRDefault="007F13EB" w:rsidP="00F330D0">
      <w:pPr>
        <w:pStyle w:val="Sourcewithforeground"/>
        <w:jc w:val="left"/>
      </w:pPr>
      <w:r w:rsidRPr="00A30882">
        <w:t xml:space="preserve">                }</w:t>
      </w:r>
    </w:p>
    <w:p w14:paraId="398E5423" w14:textId="77777777" w:rsidR="007F13EB" w:rsidRPr="00A30882" w:rsidRDefault="007F13EB" w:rsidP="00F330D0">
      <w:pPr>
        <w:pStyle w:val="Sourcewithforeground"/>
        <w:jc w:val="left"/>
      </w:pPr>
      <w:r w:rsidRPr="00A30882">
        <w:t xml:space="preserve">                </w:t>
      </w:r>
      <w:proofErr w:type="spellStart"/>
      <w:r w:rsidRPr="00A30882">
        <w:t>catch</w:t>
      </w:r>
      <w:proofErr w:type="spellEnd"/>
      <w:r w:rsidRPr="00A30882">
        <w:t xml:space="preserve"> (</w:t>
      </w:r>
      <w:proofErr w:type="spellStart"/>
      <w:r w:rsidRPr="00A30882">
        <w:t>TimeoutException</w:t>
      </w:r>
      <w:proofErr w:type="spellEnd"/>
      <w:r w:rsidRPr="00A30882">
        <w:t xml:space="preserve"> e)</w:t>
      </w:r>
    </w:p>
    <w:p w14:paraId="243E8FBE" w14:textId="77777777" w:rsidR="007F13EB" w:rsidRPr="00A30882" w:rsidRDefault="007F13EB" w:rsidP="00F330D0">
      <w:pPr>
        <w:pStyle w:val="Sourcewithforeground"/>
        <w:jc w:val="left"/>
      </w:pPr>
      <w:r w:rsidRPr="00A30882">
        <w:t xml:space="preserve">                {</w:t>
      </w:r>
    </w:p>
    <w:p w14:paraId="0F1D3B60" w14:textId="77777777" w:rsidR="007F13EB" w:rsidRPr="00A30882" w:rsidRDefault="007F13EB" w:rsidP="00F330D0">
      <w:pPr>
        <w:pStyle w:val="Sourcewithforeground"/>
        <w:jc w:val="left"/>
      </w:pPr>
      <w:r w:rsidRPr="00A30882">
        <w:t xml:space="preserve">                    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mess</w:t>
      </w:r>
      <w:proofErr w:type="spellEnd"/>
      <w:r w:rsidRPr="00A30882">
        <w:t xml:space="preserve"> = </w:t>
      </w:r>
      <w:proofErr w:type="spellStart"/>
      <w:r w:rsidRPr="00A30882">
        <w:t>e.Message</w:t>
      </w:r>
      <w:proofErr w:type="spellEnd"/>
      <w:r w:rsidRPr="00A30882">
        <w:t>;</w:t>
      </w:r>
    </w:p>
    <w:p w14:paraId="6F7B930F" w14:textId="77777777" w:rsidR="007F13EB" w:rsidRPr="00A30882" w:rsidRDefault="007F13EB" w:rsidP="00F330D0">
      <w:pPr>
        <w:pStyle w:val="Sourcewithforeground"/>
        <w:jc w:val="left"/>
      </w:pPr>
      <w:r w:rsidRPr="00A30882">
        <w:t xml:space="preserve">                    </w:t>
      </w:r>
      <w:proofErr w:type="spellStart"/>
      <w:r w:rsidRPr="00A30882">
        <w:t>Console.WriteLine</w:t>
      </w:r>
      <w:proofErr w:type="spellEnd"/>
      <w:r w:rsidRPr="00A30882">
        <w:t>(</w:t>
      </w:r>
      <w:proofErr w:type="spellStart"/>
      <w:r w:rsidRPr="00A30882">
        <w:t>mess</w:t>
      </w:r>
      <w:proofErr w:type="spellEnd"/>
      <w:r w:rsidRPr="00A30882">
        <w:t>);</w:t>
      </w:r>
    </w:p>
    <w:p w14:paraId="72C5A7B3" w14:textId="77777777" w:rsidR="007F13EB" w:rsidRPr="00A30882" w:rsidRDefault="007F13EB" w:rsidP="00F330D0">
      <w:pPr>
        <w:pStyle w:val="Sourcewithforeground"/>
        <w:jc w:val="left"/>
      </w:pPr>
    </w:p>
    <w:p w14:paraId="23BF649B" w14:textId="77777777" w:rsidR="007F13EB" w:rsidRPr="00A30882" w:rsidRDefault="007F13EB" w:rsidP="00F330D0">
      <w:pPr>
        <w:pStyle w:val="Sourcewithforeground"/>
        <w:jc w:val="left"/>
      </w:pPr>
      <w:r w:rsidRPr="00A30882">
        <w:t xml:space="preserve">                    </w:t>
      </w:r>
      <w:proofErr w:type="spellStart"/>
      <w:r w:rsidRPr="00A30882">
        <w:t>client.Abort</w:t>
      </w:r>
      <w:proofErr w:type="spellEnd"/>
      <w:r w:rsidRPr="00A30882">
        <w:t>();</w:t>
      </w:r>
    </w:p>
    <w:p w14:paraId="00835B6A" w14:textId="77777777" w:rsidR="007F13EB" w:rsidRPr="00A30882" w:rsidRDefault="007F13EB" w:rsidP="00F330D0">
      <w:pPr>
        <w:pStyle w:val="Sourcewithforeground"/>
        <w:jc w:val="left"/>
      </w:pPr>
      <w:r w:rsidRPr="00A30882">
        <w:t xml:space="preserve">                }</w:t>
      </w:r>
    </w:p>
    <w:p w14:paraId="4A56A176" w14:textId="77777777" w:rsidR="007F13EB" w:rsidRPr="00A30882" w:rsidRDefault="007F13EB" w:rsidP="00F330D0">
      <w:pPr>
        <w:pStyle w:val="Sourcewithforeground"/>
        <w:jc w:val="left"/>
      </w:pPr>
      <w:r w:rsidRPr="00A30882">
        <w:t xml:space="preserve">                </w:t>
      </w:r>
      <w:proofErr w:type="spellStart"/>
      <w:r w:rsidRPr="00A30882">
        <w:t>catch</w:t>
      </w:r>
      <w:proofErr w:type="spellEnd"/>
      <w:r w:rsidRPr="00A30882">
        <w:t xml:space="preserve"> (</w:t>
      </w:r>
      <w:proofErr w:type="spellStart"/>
      <w:r w:rsidRPr="00A30882">
        <w:t>Exception</w:t>
      </w:r>
      <w:proofErr w:type="spellEnd"/>
      <w:r w:rsidRPr="00A30882">
        <w:t xml:space="preserve"> e)</w:t>
      </w:r>
    </w:p>
    <w:p w14:paraId="787D0F4C" w14:textId="77777777" w:rsidR="007F13EB" w:rsidRPr="00A30882" w:rsidRDefault="007F13EB" w:rsidP="00F330D0">
      <w:pPr>
        <w:pStyle w:val="Sourcewithforeground"/>
        <w:jc w:val="left"/>
      </w:pPr>
      <w:r w:rsidRPr="00A30882">
        <w:t xml:space="preserve">                {</w:t>
      </w:r>
    </w:p>
    <w:p w14:paraId="70C0BD55" w14:textId="77777777" w:rsidR="007F13EB" w:rsidRPr="00A30882" w:rsidRDefault="007F13EB" w:rsidP="00F330D0">
      <w:pPr>
        <w:pStyle w:val="Sourcewithforeground"/>
        <w:jc w:val="left"/>
      </w:pPr>
      <w:r w:rsidRPr="00A30882">
        <w:t xml:space="preserve">                    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mess</w:t>
      </w:r>
      <w:proofErr w:type="spellEnd"/>
      <w:r w:rsidRPr="00A30882">
        <w:t xml:space="preserve"> = </w:t>
      </w:r>
      <w:proofErr w:type="spellStart"/>
      <w:r w:rsidRPr="00A30882">
        <w:t>e.Message</w:t>
      </w:r>
      <w:proofErr w:type="spellEnd"/>
      <w:r w:rsidRPr="00A30882">
        <w:t>;</w:t>
      </w:r>
    </w:p>
    <w:p w14:paraId="2D2C6748" w14:textId="77777777" w:rsidR="007F13EB" w:rsidRPr="00A30882" w:rsidRDefault="007F13EB" w:rsidP="00F330D0">
      <w:pPr>
        <w:pStyle w:val="Sourcewithforeground"/>
        <w:jc w:val="left"/>
      </w:pPr>
      <w:r w:rsidRPr="00A30882">
        <w:t xml:space="preserve">                    </w:t>
      </w:r>
      <w:proofErr w:type="spellStart"/>
      <w:r w:rsidRPr="00A30882">
        <w:t>Console.WriteLine</w:t>
      </w:r>
      <w:proofErr w:type="spellEnd"/>
      <w:r w:rsidRPr="00A30882">
        <w:t>(</w:t>
      </w:r>
      <w:proofErr w:type="spellStart"/>
      <w:r w:rsidRPr="00A30882">
        <w:t>mess</w:t>
      </w:r>
      <w:proofErr w:type="spellEnd"/>
      <w:r w:rsidRPr="00A30882">
        <w:t>);</w:t>
      </w:r>
    </w:p>
    <w:p w14:paraId="1B83034F" w14:textId="77777777" w:rsidR="007F13EB" w:rsidRPr="00A30882" w:rsidRDefault="007F13EB" w:rsidP="00F330D0">
      <w:pPr>
        <w:pStyle w:val="Sourcewithforeground"/>
        <w:jc w:val="left"/>
      </w:pPr>
      <w:r w:rsidRPr="00A30882">
        <w:t xml:space="preserve">                    </w:t>
      </w:r>
      <w:proofErr w:type="spellStart"/>
      <w:r w:rsidRPr="00A30882">
        <w:t>client.Abort</w:t>
      </w:r>
      <w:proofErr w:type="spellEnd"/>
      <w:r w:rsidRPr="00A30882">
        <w:t>();</w:t>
      </w:r>
    </w:p>
    <w:p w14:paraId="0C22B27D" w14:textId="77777777" w:rsidR="007F13EB" w:rsidRPr="00A30882" w:rsidRDefault="007F13EB" w:rsidP="00F330D0">
      <w:pPr>
        <w:pStyle w:val="Sourcewithforeground"/>
        <w:jc w:val="left"/>
      </w:pPr>
      <w:r w:rsidRPr="00A30882">
        <w:t xml:space="preserve">                    </w:t>
      </w:r>
      <w:proofErr w:type="spellStart"/>
      <w:r w:rsidRPr="00A30882">
        <w:t>throw</w:t>
      </w:r>
      <w:proofErr w:type="spellEnd"/>
      <w:r w:rsidRPr="00A30882">
        <w:t>;</w:t>
      </w:r>
    </w:p>
    <w:p w14:paraId="2A260F26" w14:textId="77777777" w:rsidR="007F13EB" w:rsidRPr="00A30882" w:rsidRDefault="007F13EB" w:rsidP="00F330D0">
      <w:pPr>
        <w:pStyle w:val="Sourcewithforeground"/>
        <w:jc w:val="left"/>
      </w:pPr>
      <w:r w:rsidRPr="00A30882">
        <w:t xml:space="preserve">                }</w:t>
      </w:r>
    </w:p>
    <w:p w14:paraId="111FDEF4" w14:textId="77777777" w:rsidR="007F13EB" w:rsidRPr="00A30882" w:rsidRDefault="007F13EB" w:rsidP="00F330D0">
      <w:pPr>
        <w:pStyle w:val="Sourcewithforeground"/>
        <w:jc w:val="left"/>
      </w:pPr>
    </w:p>
    <w:p w14:paraId="0EB8E852" w14:textId="77777777" w:rsidR="007F13EB" w:rsidRPr="00A30882" w:rsidRDefault="007F13EB" w:rsidP="00F330D0">
      <w:pPr>
        <w:pStyle w:val="Sourcewithforeground"/>
        <w:jc w:val="left"/>
      </w:pPr>
      <w:r w:rsidRPr="00A30882">
        <w:t xml:space="preserve">                </w:t>
      </w:r>
      <w:proofErr w:type="spellStart"/>
      <w:r w:rsidRPr="00A30882">
        <w:t>Console.ReadLine</w:t>
      </w:r>
      <w:proofErr w:type="spellEnd"/>
      <w:r w:rsidRPr="00A30882">
        <w:t>();</w:t>
      </w:r>
    </w:p>
    <w:p w14:paraId="29CE18BE" w14:textId="66B555AC" w:rsidR="007F13EB" w:rsidRPr="00A30882" w:rsidRDefault="007F13EB" w:rsidP="00F330D0">
      <w:pPr>
        <w:pStyle w:val="Sourcewithforeground"/>
        <w:jc w:val="left"/>
      </w:pPr>
      <w:r w:rsidRPr="00A30882">
        <w:t xml:space="preserve">            }</w:t>
      </w:r>
    </w:p>
    <w:p w14:paraId="7F2E9502" w14:textId="610A8835" w:rsidR="00B825DA" w:rsidRPr="00A30882" w:rsidRDefault="00114EBA" w:rsidP="002F3430">
      <w:pPr>
        <w:pStyle w:val="Pictureposition"/>
      </w:pPr>
      <w:r w:rsidRPr="00A30882">
        <w:rPr>
          <w:noProof/>
          <w:lang w:val="en-US"/>
        </w:rPr>
        <w:lastRenderedPageBreak/>
        <w:drawing>
          <wp:inline distT="0" distB="0" distL="0" distR="0" wp14:anchorId="6C18502A" wp14:editId="7BC83F35">
            <wp:extent cx="5486400" cy="3588385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588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6A4899" w14:textId="5C2F78CD" w:rsidR="00C633F3" w:rsidRPr="00A30882" w:rsidRDefault="008C1677" w:rsidP="002F3430">
      <w:pPr>
        <w:pStyle w:val="Picturecaption"/>
      </w:pPr>
      <w:fldSimple w:instr=" SEQ Attēls \* ARABIC ">
        <w:bookmarkStart w:id="88" w:name="_Toc110419763"/>
        <w:r w:rsidR="00B93481">
          <w:rPr>
            <w:noProof/>
          </w:rPr>
          <w:t>14</w:t>
        </w:r>
      </w:fldSimple>
      <w:r w:rsidR="00957D4C" w:rsidRPr="00A30882">
        <w:t>.</w:t>
      </w:r>
      <w:r w:rsidR="00C633F3" w:rsidRPr="00A30882">
        <w:t>attēls. Kanāla versijas izveidošana</w:t>
      </w:r>
      <w:bookmarkEnd w:id="88"/>
    </w:p>
    <w:p w14:paraId="21E496B3" w14:textId="6350E3BD" w:rsidR="00A05CF3" w:rsidRPr="00A30882" w:rsidRDefault="002D0BC7" w:rsidP="002F3430">
      <w:pPr>
        <w:pStyle w:val="Heading4"/>
      </w:pPr>
      <w:bookmarkStart w:id="89" w:name="_Toc110419693"/>
      <w:r w:rsidRPr="00A30882">
        <w:t>Ziņojuma nosūtīšana (</w:t>
      </w:r>
      <w:proofErr w:type="spellStart"/>
      <w:r w:rsidRPr="00A30882">
        <w:t>SendMessageToChannelVersion</w:t>
      </w:r>
      <w:proofErr w:type="spellEnd"/>
      <w:r w:rsidRPr="00A30882">
        <w:t>)</w:t>
      </w:r>
      <w:bookmarkEnd w:id="89"/>
    </w:p>
    <w:p w14:paraId="313DAAEB" w14:textId="5C4D6ED0" w:rsidR="002D0BC7" w:rsidRPr="00A30882" w:rsidRDefault="002D0BC7" w:rsidP="002F3430">
      <w:r w:rsidRPr="00A30882">
        <w:t>Tiek pārbaudīts</w:t>
      </w:r>
      <w:r w:rsidR="0083705C" w:rsidRPr="00A30882">
        <w:t>, vai eksistē kanāla versija.</w:t>
      </w:r>
      <w:r w:rsidRPr="00A30882">
        <w:t xml:space="preserve"> </w:t>
      </w:r>
      <w:r w:rsidR="0083705C" w:rsidRPr="00A30882">
        <w:t>J</w:t>
      </w:r>
      <w:r w:rsidRPr="00A30882">
        <w:t xml:space="preserve">a </w:t>
      </w:r>
      <w:r w:rsidR="0083705C" w:rsidRPr="00A30882">
        <w:t xml:space="preserve">tā </w:t>
      </w:r>
      <w:r w:rsidRPr="00A30882">
        <w:t>ir</w:t>
      </w:r>
      <w:r w:rsidR="003150C8" w:rsidRPr="00A30882">
        <w:t>,</w:t>
      </w:r>
      <w:r w:rsidRPr="00A30882">
        <w:t xml:space="preserve"> tad </w:t>
      </w:r>
      <w:r w:rsidR="00EA66EC" w:rsidRPr="00A30882">
        <w:t>uz to tiek nosūtīts ziņojums</w:t>
      </w:r>
      <w:r w:rsidRPr="00A30882">
        <w:t>.</w:t>
      </w:r>
    </w:p>
    <w:p w14:paraId="7CA2DB0B" w14:textId="77777777" w:rsidR="007B493F" w:rsidRPr="00A30882" w:rsidRDefault="007B493F" w:rsidP="00F330D0">
      <w:pPr>
        <w:pStyle w:val="Sourcewithforeground"/>
        <w:jc w:val="left"/>
      </w:pP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channelName</w:t>
      </w:r>
      <w:proofErr w:type="spellEnd"/>
      <w:r w:rsidRPr="00A30882">
        <w:t xml:space="preserve"> = "</w:t>
      </w:r>
      <w:proofErr w:type="spellStart"/>
      <w:r w:rsidRPr="00A30882">
        <w:t>SampleChannel</w:t>
      </w:r>
      <w:proofErr w:type="spellEnd"/>
      <w:r w:rsidRPr="00A30882">
        <w:t>";</w:t>
      </w:r>
    </w:p>
    <w:p w14:paraId="0EBA428A" w14:textId="77777777" w:rsidR="007B493F" w:rsidRPr="00A30882" w:rsidRDefault="007B493F" w:rsidP="00F330D0">
      <w:pPr>
        <w:pStyle w:val="Sourcewithforeground"/>
        <w:jc w:val="left"/>
      </w:pPr>
      <w:r w:rsidRPr="00A30882">
        <w:t xml:space="preserve">            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channelURN</w:t>
      </w:r>
      <w:proofErr w:type="spellEnd"/>
      <w:r w:rsidRPr="00A30882">
        <w:t xml:space="preserve"> = "URN:IVIS:100001:CHA-" + </w:t>
      </w:r>
      <w:proofErr w:type="spellStart"/>
      <w:r w:rsidRPr="00A30882">
        <w:t>channelName</w:t>
      </w:r>
      <w:proofErr w:type="spellEnd"/>
      <w:r w:rsidRPr="00A30882">
        <w:t xml:space="preserve"> + "-TYPE-DIK";</w:t>
      </w:r>
    </w:p>
    <w:p w14:paraId="1A976042" w14:textId="77777777" w:rsidR="007B493F" w:rsidRPr="00A30882" w:rsidRDefault="007B493F" w:rsidP="00F330D0">
      <w:pPr>
        <w:pStyle w:val="Sourcewithforeground"/>
        <w:jc w:val="left"/>
      </w:pPr>
      <w:r w:rsidRPr="00A30882">
        <w:t xml:space="preserve">            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channelVersionURN</w:t>
      </w:r>
      <w:proofErr w:type="spellEnd"/>
      <w:r w:rsidRPr="00A30882">
        <w:t xml:space="preserve"> = "URN:IVIS:100001:CHA-SampleChannel-v1-0-TYPE-DIK";</w:t>
      </w:r>
    </w:p>
    <w:p w14:paraId="3C547953" w14:textId="77777777" w:rsidR="007B493F" w:rsidRPr="00A30882" w:rsidRDefault="007B493F" w:rsidP="00F330D0">
      <w:pPr>
        <w:pStyle w:val="Sourcewithforeground"/>
        <w:jc w:val="left"/>
      </w:pPr>
    </w:p>
    <w:p w14:paraId="0FBF4B95" w14:textId="77777777" w:rsidR="007B493F" w:rsidRPr="00A30882" w:rsidRDefault="007B493F" w:rsidP="00F330D0">
      <w:pPr>
        <w:pStyle w:val="Sourcewithforeground"/>
        <w:jc w:val="left"/>
      </w:pPr>
      <w:r w:rsidRPr="00A30882">
        <w:t xml:space="preserve">            </w:t>
      </w:r>
      <w:proofErr w:type="spellStart"/>
      <w:r w:rsidRPr="00A30882">
        <w:t>using</w:t>
      </w:r>
      <w:proofErr w:type="spellEnd"/>
      <w:r w:rsidRPr="00A30882">
        <w:t xml:space="preserve"> (ProxyToService.DitConfiguration.DITConfigurationServiceContractClient </w:t>
      </w:r>
      <w:proofErr w:type="spellStart"/>
      <w:r w:rsidRPr="00A30882">
        <w:t>client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ProxyToService.DitConfiguration.DITConfigurationServiceContractClient("ConfigurationService"))</w:t>
      </w:r>
    </w:p>
    <w:p w14:paraId="38C35238" w14:textId="77777777" w:rsidR="007B493F" w:rsidRPr="00A30882" w:rsidRDefault="007B493F" w:rsidP="00F330D0">
      <w:pPr>
        <w:pStyle w:val="Sourcewithforeground"/>
        <w:jc w:val="left"/>
      </w:pPr>
      <w:r w:rsidRPr="00A30882">
        <w:t xml:space="preserve">            {</w:t>
      </w:r>
    </w:p>
    <w:p w14:paraId="383605F0" w14:textId="77777777" w:rsidR="007B493F" w:rsidRPr="00A30882" w:rsidRDefault="007B493F" w:rsidP="00F330D0">
      <w:pPr>
        <w:pStyle w:val="Sourcewithforeground"/>
        <w:jc w:val="left"/>
      </w:pPr>
      <w:r w:rsidRPr="00A30882">
        <w:t xml:space="preserve">                </w:t>
      </w:r>
      <w:proofErr w:type="spellStart"/>
      <w:r w:rsidRPr="00A30882">
        <w:t>try</w:t>
      </w:r>
      <w:proofErr w:type="spellEnd"/>
    </w:p>
    <w:p w14:paraId="0B8E88A1" w14:textId="77777777" w:rsidR="007B493F" w:rsidRPr="00A30882" w:rsidRDefault="007B493F" w:rsidP="00F330D0">
      <w:pPr>
        <w:pStyle w:val="Sourcewithforeground"/>
        <w:jc w:val="left"/>
      </w:pPr>
      <w:r w:rsidRPr="00A30882">
        <w:t xml:space="preserve">                {</w:t>
      </w:r>
    </w:p>
    <w:p w14:paraId="761C440E" w14:textId="77777777" w:rsidR="007B493F" w:rsidRPr="00A30882" w:rsidRDefault="007B493F" w:rsidP="00F330D0">
      <w:pPr>
        <w:pStyle w:val="Sourcewithforeground"/>
        <w:jc w:val="left"/>
      </w:pPr>
      <w:r w:rsidRPr="00A30882">
        <w:t xml:space="preserve">                    </w:t>
      </w:r>
      <w:proofErr w:type="spellStart"/>
      <w:r w:rsidRPr="00A30882">
        <w:t>ProxyToService.DitConfiguration.ChannelSearchInfoStructure</w:t>
      </w:r>
      <w:proofErr w:type="spellEnd"/>
      <w:r w:rsidRPr="00A30882">
        <w:t xml:space="preserve"> </w:t>
      </w:r>
      <w:proofErr w:type="spellStart"/>
      <w:r w:rsidRPr="00A30882">
        <w:t>req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ProxyToService.DitConfiguration.ChannelSearchInfoStructure</w:t>
      </w:r>
      <w:proofErr w:type="spellEnd"/>
      <w:r w:rsidRPr="00A30882">
        <w:t>();</w:t>
      </w:r>
    </w:p>
    <w:p w14:paraId="356BB670" w14:textId="77777777" w:rsidR="007B493F" w:rsidRPr="00A30882" w:rsidRDefault="007B493F" w:rsidP="00F330D0">
      <w:pPr>
        <w:pStyle w:val="Sourcewithforeground"/>
        <w:jc w:val="left"/>
      </w:pPr>
      <w:r w:rsidRPr="00A30882">
        <w:t xml:space="preserve">                    </w:t>
      </w:r>
      <w:proofErr w:type="spellStart"/>
      <w:r w:rsidRPr="00A30882">
        <w:t>req.Channel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ProxyToService.DitConfiguration.ChannelInfoStructure</w:t>
      </w:r>
      <w:proofErr w:type="spellEnd"/>
      <w:r w:rsidRPr="00A30882">
        <w:t>();</w:t>
      </w:r>
    </w:p>
    <w:p w14:paraId="0042A927" w14:textId="77777777" w:rsidR="007B493F" w:rsidRPr="00A30882" w:rsidRDefault="007B493F" w:rsidP="00F330D0">
      <w:pPr>
        <w:pStyle w:val="Sourcewithforeground"/>
        <w:jc w:val="left"/>
      </w:pPr>
      <w:r w:rsidRPr="00A30882">
        <w:t xml:space="preserve">                    </w:t>
      </w:r>
      <w:proofErr w:type="spellStart"/>
      <w:r w:rsidRPr="00A30882">
        <w:t>req.Channel.ChannelURN</w:t>
      </w:r>
      <w:proofErr w:type="spellEnd"/>
      <w:r w:rsidRPr="00A30882">
        <w:t xml:space="preserve"> = </w:t>
      </w:r>
      <w:proofErr w:type="spellStart"/>
      <w:r w:rsidRPr="00A30882">
        <w:t>channelURN</w:t>
      </w:r>
      <w:proofErr w:type="spellEnd"/>
      <w:r w:rsidRPr="00A30882">
        <w:t>;</w:t>
      </w:r>
    </w:p>
    <w:p w14:paraId="185FF511" w14:textId="77777777" w:rsidR="007B493F" w:rsidRPr="00A30882" w:rsidRDefault="007B493F" w:rsidP="00F330D0">
      <w:pPr>
        <w:pStyle w:val="Sourcewithforeground"/>
        <w:jc w:val="left"/>
      </w:pPr>
      <w:r w:rsidRPr="00A30882">
        <w:t xml:space="preserve">                    </w:t>
      </w:r>
      <w:proofErr w:type="spellStart"/>
      <w:r w:rsidRPr="00A30882">
        <w:t>req.OnlyHeader</w:t>
      </w:r>
      <w:proofErr w:type="spellEnd"/>
      <w:r w:rsidRPr="00A30882">
        <w:t xml:space="preserve"> = </w:t>
      </w:r>
      <w:proofErr w:type="spellStart"/>
      <w:r w:rsidRPr="00A30882">
        <w:t>true</w:t>
      </w:r>
      <w:proofErr w:type="spellEnd"/>
      <w:r w:rsidRPr="00A30882">
        <w:t>;</w:t>
      </w:r>
    </w:p>
    <w:p w14:paraId="344953FC" w14:textId="77777777" w:rsidR="007B493F" w:rsidRPr="00A30882" w:rsidRDefault="007B493F" w:rsidP="00F330D0">
      <w:pPr>
        <w:pStyle w:val="Sourcewithforeground"/>
        <w:jc w:val="left"/>
      </w:pPr>
      <w:r w:rsidRPr="00A30882">
        <w:t xml:space="preserve">                    </w:t>
      </w:r>
      <w:proofErr w:type="spellStart"/>
      <w:r w:rsidRPr="00A30882">
        <w:t>ProxyToService.DitConfiguration.ChannelListStructure</w:t>
      </w:r>
      <w:proofErr w:type="spellEnd"/>
      <w:r w:rsidRPr="00A30882">
        <w:t xml:space="preserve"> </w:t>
      </w:r>
      <w:proofErr w:type="spellStart"/>
      <w:r w:rsidRPr="00A30882">
        <w:t>channels</w:t>
      </w:r>
      <w:proofErr w:type="spellEnd"/>
      <w:r w:rsidRPr="00A30882">
        <w:t xml:space="preserve"> = </w:t>
      </w:r>
      <w:proofErr w:type="spellStart"/>
      <w:r w:rsidRPr="00A30882">
        <w:t>Helper.InvokeIgnoreException</w:t>
      </w:r>
      <w:proofErr w:type="spellEnd"/>
      <w:r w:rsidRPr="00A30882">
        <w:t>&lt;</w:t>
      </w:r>
      <w:proofErr w:type="spellStart"/>
      <w:r w:rsidRPr="00A30882">
        <w:t>ChannelListStructure</w:t>
      </w:r>
      <w:proofErr w:type="spellEnd"/>
      <w:r w:rsidRPr="00A30882">
        <w:t xml:space="preserve">, </w:t>
      </w:r>
      <w:proofErr w:type="spellStart"/>
      <w:r w:rsidRPr="00A30882">
        <w:t>CommunicationException</w:t>
      </w:r>
      <w:proofErr w:type="spellEnd"/>
      <w:r w:rsidRPr="00A30882">
        <w:t xml:space="preserve">&gt;(() =&gt; </w:t>
      </w:r>
      <w:proofErr w:type="spellStart"/>
      <w:r w:rsidRPr="00A30882">
        <w:t>client.SearchChannelsPaged</w:t>
      </w:r>
      <w:proofErr w:type="spellEnd"/>
      <w:r w:rsidRPr="00A30882">
        <w:t>(</w:t>
      </w:r>
      <w:proofErr w:type="spellStart"/>
      <w:r w:rsidRPr="00A30882">
        <w:t>req</w:t>
      </w:r>
      <w:proofErr w:type="spellEnd"/>
      <w:r w:rsidRPr="00A30882">
        <w:t xml:space="preserve">, </w:t>
      </w:r>
      <w:proofErr w:type="spellStart"/>
      <w:r w:rsidRPr="00A30882">
        <w:t>ChannelVersionStatusType.testing</w:t>
      </w:r>
      <w:proofErr w:type="spellEnd"/>
      <w:r w:rsidRPr="00A30882">
        <w:t xml:space="preserve">), "Argument </w:t>
      </w:r>
      <w:proofErr w:type="spellStart"/>
      <w:r w:rsidRPr="00A30882">
        <w:t>exception</w:t>
      </w:r>
      <w:proofErr w:type="spellEnd"/>
      <w:r w:rsidRPr="00A30882">
        <w:t xml:space="preserve">: </w:t>
      </w:r>
      <w:proofErr w:type="spellStart"/>
      <w:r w:rsidRPr="00A30882">
        <w:t>ChannelURN</w:t>
      </w:r>
      <w:proofErr w:type="spellEnd"/>
      <w:r w:rsidRPr="00A30882">
        <w:t>!");</w:t>
      </w:r>
    </w:p>
    <w:p w14:paraId="7C27C556" w14:textId="77777777" w:rsidR="007B493F" w:rsidRPr="00A30882" w:rsidRDefault="007B493F" w:rsidP="00F330D0">
      <w:pPr>
        <w:pStyle w:val="Sourcewithforeground"/>
        <w:jc w:val="left"/>
      </w:pPr>
    </w:p>
    <w:p w14:paraId="1CCA8202" w14:textId="77777777" w:rsidR="007B493F" w:rsidRPr="00A30882" w:rsidRDefault="007B493F" w:rsidP="00F330D0">
      <w:pPr>
        <w:pStyle w:val="Sourcewithforeground"/>
        <w:jc w:val="left"/>
      </w:pPr>
      <w:r w:rsidRPr="00A30882">
        <w:lastRenderedPageBreak/>
        <w:t xml:space="preserve">                    </w:t>
      </w:r>
      <w:proofErr w:type="spellStart"/>
      <w:r w:rsidRPr="00A30882">
        <w:t>ChannelInfoStructure</w:t>
      </w:r>
      <w:proofErr w:type="spellEnd"/>
      <w:r w:rsidRPr="00A30882">
        <w:t xml:space="preserve"> </w:t>
      </w:r>
      <w:proofErr w:type="spellStart"/>
      <w:r w:rsidRPr="00A30882">
        <w:t>channel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ChannelInfoStructure</w:t>
      </w:r>
      <w:proofErr w:type="spellEnd"/>
      <w:r w:rsidRPr="00A30882">
        <w:t>();</w:t>
      </w:r>
    </w:p>
    <w:p w14:paraId="1FEA53AE" w14:textId="77777777" w:rsidR="007B493F" w:rsidRPr="00A30882" w:rsidRDefault="007B493F" w:rsidP="00F330D0">
      <w:pPr>
        <w:pStyle w:val="Sourcewithforeground"/>
        <w:jc w:val="left"/>
      </w:pPr>
      <w:r w:rsidRPr="00A30882">
        <w:t xml:space="preserve">                    </w:t>
      </w:r>
      <w:proofErr w:type="spellStart"/>
      <w:r w:rsidRPr="00A30882">
        <w:t>channel.ShortName</w:t>
      </w:r>
      <w:proofErr w:type="spellEnd"/>
      <w:r w:rsidRPr="00A30882">
        <w:t xml:space="preserve"> = </w:t>
      </w:r>
      <w:proofErr w:type="spellStart"/>
      <w:r w:rsidRPr="00A30882">
        <w:t>channelName</w:t>
      </w:r>
      <w:proofErr w:type="spellEnd"/>
      <w:r w:rsidRPr="00A30882">
        <w:t>;</w:t>
      </w:r>
    </w:p>
    <w:p w14:paraId="7B990297" w14:textId="77777777" w:rsidR="007B493F" w:rsidRPr="00A30882" w:rsidRDefault="007B493F" w:rsidP="00F330D0">
      <w:pPr>
        <w:pStyle w:val="Sourcewithforeground"/>
        <w:jc w:val="left"/>
      </w:pPr>
      <w:r w:rsidRPr="00A30882">
        <w:t xml:space="preserve">                    </w:t>
      </w:r>
      <w:proofErr w:type="spellStart"/>
      <w:r w:rsidRPr="00A30882">
        <w:t>channel.ChannelURN</w:t>
      </w:r>
      <w:proofErr w:type="spellEnd"/>
      <w:r w:rsidRPr="00A30882">
        <w:t xml:space="preserve"> = </w:t>
      </w:r>
      <w:proofErr w:type="spellStart"/>
      <w:r w:rsidRPr="00A30882">
        <w:t>channelURN</w:t>
      </w:r>
      <w:proofErr w:type="spellEnd"/>
      <w:r w:rsidRPr="00A30882">
        <w:t>;</w:t>
      </w:r>
    </w:p>
    <w:p w14:paraId="38054687" w14:textId="77777777" w:rsidR="007B493F" w:rsidRPr="00A30882" w:rsidRDefault="007B493F" w:rsidP="00F330D0">
      <w:pPr>
        <w:pStyle w:val="Sourcewithforeground"/>
        <w:jc w:val="left"/>
      </w:pPr>
      <w:r w:rsidRPr="00A30882">
        <w:t xml:space="preserve">                    </w:t>
      </w:r>
      <w:proofErr w:type="spellStart"/>
      <w:r w:rsidRPr="00A30882">
        <w:t>channel.ChannelType</w:t>
      </w:r>
      <w:proofErr w:type="spellEnd"/>
      <w:r w:rsidRPr="00A30882">
        <w:t xml:space="preserve"> = </w:t>
      </w:r>
      <w:proofErr w:type="spellStart"/>
      <w:r w:rsidRPr="00A30882">
        <w:t>ChannelType.dik</w:t>
      </w:r>
      <w:proofErr w:type="spellEnd"/>
      <w:r w:rsidRPr="00A30882">
        <w:t>;</w:t>
      </w:r>
    </w:p>
    <w:p w14:paraId="3D6F83A2" w14:textId="77777777" w:rsidR="007B493F" w:rsidRPr="00A30882" w:rsidRDefault="007B493F" w:rsidP="00F330D0">
      <w:pPr>
        <w:pStyle w:val="Sourcewithforeground"/>
        <w:jc w:val="left"/>
      </w:pPr>
      <w:r w:rsidRPr="00A30882">
        <w:t xml:space="preserve">                    </w:t>
      </w:r>
      <w:proofErr w:type="spellStart"/>
      <w:r w:rsidRPr="00A30882">
        <w:t>channel.OwnerAuthority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AuthorityBasicInfoStructure</w:t>
      </w:r>
      <w:proofErr w:type="spellEnd"/>
      <w:r w:rsidRPr="00A30882">
        <w:t>();</w:t>
      </w:r>
    </w:p>
    <w:p w14:paraId="7A19A87A" w14:textId="77777777" w:rsidR="007B493F" w:rsidRPr="00A30882" w:rsidRDefault="007B493F" w:rsidP="00F330D0">
      <w:pPr>
        <w:pStyle w:val="Sourcewithforeground"/>
        <w:jc w:val="left"/>
      </w:pPr>
      <w:r w:rsidRPr="00A30882">
        <w:t xml:space="preserve">                    </w:t>
      </w:r>
      <w:proofErr w:type="spellStart"/>
      <w:r w:rsidRPr="00A30882">
        <w:t>channel.OwnerAuthority.AuthorityID</w:t>
      </w:r>
      <w:proofErr w:type="spellEnd"/>
      <w:r w:rsidRPr="00A30882">
        <w:t xml:space="preserve"> = "100000";</w:t>
      </w:r>
    </w:p>
    <w:p w14:paraId="45614D3A" w14:textId="77777777" w:rsidR="007B493F" w:rsidRPr="00A30882" w:rsidRDefault="007B493F" w:rsidP="00F330D0">
      <w:pPr>
        <w:pStyle w:val="Sourcewithforeground"/>
        <w:jc w:val="left"/>
      </w:pPr>
      <w:r w:rsidRPr="00A30882">
        <w:t xml:space="preserve">                    </w:t>
      </w:r>
      <w:proofErr w:type="spellStart"/>
      <w:r w:rsidRPr="00A30882">
        <w:t>channel.OwnerAuthority.ShortName</w:t>
      </w:r>
      <w:proofErr w:type="spellEnd"/>
      <w:r w:rsidRPr="00A30882">
        <w:t xml:space="preserve"> = "ABC";</w:t>
      </w:r>
    </w:p>
    <w:p w14:paraId="40DC7C1E" w14:textId="77777777" w:rsidR="007B493F" w:rsidRPr="00A30882" w:rsidRDefault="007B493F" w:rsidP="00F330D0">
      <w:pPr>
        <w:pStyle w:val="Sourcewithforeground"/>
        <w:jc w:val="left"/>
      </w:pPr>
      <w:r w:rsidRPr="00A30882">
        <w:t xml:space="preserve">                    </w:t>
      </w:r>
      <w:proofErr w:type="spellStart"/>
      <w:r w:rsidRPr="00A30882">
        <w:t>channel.OwnerAuthority.Name</w:t>
      </w:r>
      <w:proofErr w:type="spellEnd"/>
      <w:r w:rsidRPr="00A30882">
        <w:t xml:space="preserve"> = "ABC </w:t>
      </w:r>
      <w:proofErr w:type="spellStart"/>
      <w:r w:rsidRPr="00A30882">
        <w:t>Software</w:t>
      </w:r>
      <w:proofErr w:type="spellEnd"/>
      <w:r w:rsidRPr="00A30882">
        <w:t>";</w:t>
      </w:r>
    </w:p>
    <w:p w14:paraId="659260C4" w14:textId="77777777" w:rsidR="007B493F" w:rsidRPr="00A30882" w:rsidRDefault="007B493F" w:rsidP="00F330D0">
      <w:pPr>
        <w:pStyle w:val="Sourcewithforeground"/>
        <w:jc w:val="left"/>
      </w:pPr>
      <w:r w:rsidRPr="00A30882">
        <w:t xml:space="preserve">                    </w:t>
      </w:r>
      <w:proofErr w:type="spellStart"/>
      <w:r w:rsidRPr="00A30882">
        <w:t>channel.ChannelName</w:t>
      </w:r>
      <w:proofErr w:type="spellEnd"/>
      <w:r w:rsidRPr="00A30882">
        <w:t xml:space="preserve"> = </w:t>
      </w:r>
      <w:proofErr w:type="spellStart"/>
      <w:r w:rsidRPr="00A30882">
        <w:t>channelName</w:t>
      </w:r>
      <w:proofErr w:type="spellEnd"/>
      <w:r w:rsidRPr="00A30882">
        <w:t>;</w:t>
      </w:r>
    </w:p>
    <w:p w14:paraId="3B971F30" w14:textId="77777777" w:rsidR="007B493F" w:rsidRPr="00A30882" w:rsidRDefault="007B493F" w:rsidP="00F330D0">
      <w:pPr>
        <w:pStyle w:val="Sourcewithforeground"/>
        <w:jc w:val="left"/>
      </w:pPr>
      <w:r w:rsidRPr="00A30882">
        <w:t xml:space="preserve">                    </w:t>
      </w:r>
      <w:proofErr w:type="spellStart"/>
      <w:r w:rsidRPr="00A30882">
        <w:t>channel.ChannelTypeSpecified</w:t>
      </w:r>
      <w:proofErr w:type="spellEnd"/>
      <w:r w:rsidRPr="00A30882">
        <w:t xml:space="preserve"> = </w:t>
      </w:r>
      <w:proofErr w:type="spellStart"/>
      <w:r w:rsidRPr="00A30882">
        <w:t>true</w:t>
      </w:r>
      <w:proofErr w:type="spellEnd"/>
      <w:r w:rsidRPr="00A30882">
        <w:t>;</w:t>
      </w:r>
    </w:p>
    <w:p w14:paraId="2F944211" w14:textId="77777777" w:rsidR="007B493F" w:rsidRPr="00A30882" w:rsidRDefault="007B493F" w:rsidP="00F330D0">
      <w:pPr>
        <w:pStyle w:val="Sourcewithforeground"/>
        <w:jc w:val="left"/>
      </w:pPr>
    </w:p>
    <w:p w14:paraId="65B7408B" w14:textId="77777777" w:rsidR="007B493F" w:rsidRPr="00A30882" w:rsidRDefault="007B493F" w:rsidP="00F330D0">
      <w:pPr>
        <w:pStyle w:val="Sourcewithforeground"/>
        <w:jc w:val="left"/>
      </w:pPr>
      <w:r w:rsidRPr="00A30882">
        <w:t xml:space="preserve">                    </w:t>
      </w:r>
      <w:proofErr w:type="spellStart"/>
      <w:r w:rsidRPr="00A30882">
        <w:t>bool</w:t>
      </w:r>
      <w:proofErr w:type="spellEnd"/>
      <w:r w:rsidRPr="00A30882">
        <w:t xml:space="preserve"> </w:t>
      </w:r>
      <w:proofErr w:type="spellStart"/>
      <w:r w:rsidRPr="00A30882">
        <w:t>channelExsists</w:t>
      </w:r>
      <w:proofErr w:type="spellEnd"/>
      <w:r w:rsidRPr="00A30882">
        <w:t xml:space="preserve"> = </w:t>
      </w:r>
      <w:proofErr w:type="spellStart"/>
      <w:r w:rsidRPr="00A30882">
        <w:t>channels</w:t>
      </w:r>
      <w:proofErr w:type="spellEnd"/>
      <w:r w:rsidRPr="00A30882">
        <w:t xml:space="preserve"> != </w:t>
      </w:r>
      <w:proofErr w:type="spellStart"/>
      <w:r w:rsidRPr="00A30882">
        <w:t>null</w:t>
      </w:r>
      <w:proofErr w:type="spellEnd"/>
      <w:r w:rsidRPr="00A30882">
        <w:t xml:space="preserve"> &amp;&amp; </w:t>
      </w:r>
      <w:proofErr w:type="spellStart"/>
      <w:r w:rsidRPr="00A30882">
        <w:t>channels.Count</w:t>
      </w:r>
      <w:proofErr w:type="spellEnd"/>
      <w:r w:rsidRPr="00A30882">
        <w:t xml:space="preserve"> &gt; 0;</w:t>
      </w:r>
    </w:p>
    <w:p w14:paraId="42340171" w14:textId="77777777" w:rsidR="007B493F" w:rsidRPr="00A30882" w:rsidRDefault="007B493F" w:rsidP="00F330D0">
      <w:pPr>
        <w:pStyle w:val="Sourcewithforeground"/>
        <w:jc w:val="left"/>
      </w:pPr>
      <w:r w:rsidRPr="00A30882">
        <w:t xml:space="preserve">                    </w:t>
      </w:r>
      <w:proofErr w:type="spellStart"/>
      <w:r w:rsidRPr="00A30882">
        <w:t>if</w:t>
      </w:r>
      <w:proofErr w:type="spellEnd"/>
      <w:r w:rsidRPr="00A30882">
        <w:t xml:space="preserve"> (!</w:t>
      </w:r>
      <w:proofErr w:type="spellStart"/>
      <w:r w:rsidRPr="00A30882">
        <w:t>channelExsists</w:t>
      </w:r>
      <w:proofErr w:type="spellEnd"/>
      <w:r w:rsidRPr="00A30882">
        <w:t>)</w:t>
      </w:r>
    </w:p>
    <w:p w14:paraId="602829EF" w14:textId="77777777" w:rsidR="007B493F" w:rsidRPr="00A30882" w:rsidRDefault="007B493F" w:rsidP="00F330D0">
      <w:pPr>
        <w:pStyle w:val="Sourcewithforeground"/>
        <w:jc w:val="left"/>
      </w:pPr>
      <w:r w:rsidRPr="00A30882">
        <w:t xml:space="preserve">                    {</w:t>
      </w:r>
    </w:p>
    <w:p w14:paraId="7FDDA683" w14:textId="77777777" w:rsidR="007B493F" w:rsidRPr="00A30882" w:rsidRDefault="007B493F" w:rsidP="00F330D0">
      <w:pPr>
        <w:pStyle w:val="Sourcewithforeground"/>
        <w:jc w:val="left"/>
      </w:pPr>
      <w:r w:rsidRPr="00A30882">
        <w:t xml:space="preserve">                        </w:t>
      </w:r>
      <w:proofErr w:type="spellStart"/>
      <w:r w:rsidRPr="00A30882">
        <w:t>int</w:t>
      </w:r>
      <w:proofErr w:type="spellEnd"/>
      <w:r w:rsidRPr="00A30882">
        <w:t xml:space="preserve"> </w:t>
      </w:r>
      <w:proofErr w:type="spellStart"/>
      <w:r w:rsidRPr="00A30882">
        <w:t>channelId</w:t>
      </w:r>
      <w:proofErr w:type="spellEnd"/>
      <w:r w:rsidRPr="00A30882">
        <w:t xml:space="preserve"> = </w:t>
      </w:r>
      <w:proofErr w:type="spellStart"/>
      <w:r w:rsidRPr="00A30882">
        <w:t>client.InsertChannel</w:t>
      </w:r>
      <w:proofErr w:type="spellEnd"/>
      <w:r w:rsidRPr="00A30882">
        <w:t>(</w:t>
      </w:r>
      <w:proofErr w:type="spellStart"/>
      <w:r w:rsidRPr="00A30882">
        <w:t>channel</w:t>
      </w:r>
      <w:proofErr w:type="spellEnd"/>
      <w:r w:rsidRPr="00A30882">
        <w:t>);</w:t>
      </w:r>
    </w:p>
    <w:p w14:paraId="7549F6FB" w14:textId="77777777" w:rsidR="007B493F" w:rsidRPr="00A30882" w:rsidRDefault="007B493F" w:rsidP="00F330D0">
      <w:pPr>
        <w:pStyle w:val="Sourcewithforeground"/>
        <w:jc w:val="left"/>
      </w:pPr>
      <w:r w:rsidRPr="00A30882">
        <w:t xml:space="preserve">                        </w:t>
      </w:r>
      <w:proofErr w:type="spellStart"/>
      <w:r w:rsidRPr="00A30882">
        <w:t>Console.WriteLine</w:t>
      </w:r>
      <w:proofErr w:type="spellEnd"/>
      <w:r w:rsidRPr="00A30882">
        <w:t>("</w:t>
      </w:r>
      <w:proofErr w:type="spellStart"/>
      <w:r w:rsidRPr="00A30882">
        <w:t>Channel</w:t>
      </w:r>
      <w:proofErr w:type="spellEnd"/>
      <w:r w:rsidRPr="00A30882">
        <w:t xml:space="preserve"> </w:t>
      </w:r>
      <w:proofErr w:type="spellStart"/>
      <w:r w:rsidRPr="00A30882">
        <w:t>created</w:t>
      </w:r>
      <w:proofErr w:type="spellEnd"/>
      <w:r w:rsidRPr="00A30882">
        <w:t>");</w:t>
      </w:r>
    </w:p>
    <w:p w14:paraId="31950414" w14:textId="77777777" w:rsidR="007B493F" w:rsidRPr="00A30882" w:rsidRDefault="007B493F" w:rsidP="00F330D0">
      <w:pPr>
        <w:pStyle w:val="Sourcewithforeground"/>
        <w:jc w:val="left"/>
      </w:pPr>
      <w:r w:rsidRPr="00A30882">
        <w:t xml:space="preserve">                    }</w:t>
      </w:r>
    </w:p>
    <w:p w14:paraId="3CCA47B6" w14:textId="77777777" w:rsidR="007B493F" w:rsidRPr="00A30882" w:rsidRDefault="007B493F" w:rsidP="00F330D0">
      <w:pPr>
        <w:pStyle w:val="Sourcewithforeground"/>
        <w:jc w:val="left"/>
      </w:pPr>
      <w:r w:rsidRPr="00A30882">
        <w:t xml:space="preserve">                    </w:t>
      </w:r>
      <w:proofErr w:type="spellStart"/>
      <w:r w:rsidRPr="00A30882">
        <w:t>else</w:t>
      </w:r>
      <w:proofErr w:type="spellEnd"/>
    </w:p>
    <w:p w14:paraId="372DDFCB" w14:textId="77777777" w:rsidR="007B493F" w:rsidRPr="00A30882" w:rsidRDefault="007B493F" w:rsidP="00F330D0">
      <w:pPr>
        <w:pStyle w:val="Sourcewithforeground"/>
        <w:jc w:val="left"/>
      </w:pPr>
      <w:r w:rsidRPr="00A30882">
        <w:t xml:space="preserve">                    {</w:t>
      </w:r>
    </w:p>
    <w:p w14:paraId="75EF3DF1" w14:textId="77777777" w:rsidR="007B493F" w:rsidRPr="00A30882" w:rsidRDefault="007B493F" w:rsidP="00F330D0">
      <w:pPr>
        <w:pStyle w:val="Sourcewithforeground"/>
        <w:jc w:val="left"/>
      </w:pPr>
      <w:r w:rsidRPr="00A30882">
        <w:t xml:space="preserve">                        </w:t>
      </w:r>
      <w:proofErr w:type="spellStart"/>
      <w:r w:rsidRPr="00A30882">
        <w:t>Console.WriteLine</w:t>
      </w:r>
      <w:proofErr w:type="spellEnd"/>
      <w:r w:rsidRPr="00A30882">
        <w:t>("</w:t>
      </w:r>
      <w:proofErr w:type="spellStart"/>
      <w:r w:rsidRPr="00A30882">
        <w:t>Channel</w:t>
      </w:r>
      <w:proofErr w:type="spellEnd"/>
      <w:r w:rsidRPr="00A30882">
        <w:t xml:space="preserve"> </w:t>
      </w:r>
      <w:proofErr w:type="spellStart"/>
      <w:r w:rsidRPr="00A30882">
        <w:t>found</w:t>
      </w:r>
      <w:proofErr w:type="spellEnd"/>
      <w:r w:rsidRPr="00A30882">
        <w:t>");</w:t>
      </w:r>
    </w:p>
    <w:p w14:paraId="76284686" w14:textId="77777777" w:rsidR="007B493F" w:rsidRPr="00A30882" w:rsidRDefault="007B493F" w:rsidP="00F330D0">
      <w:pPr>
        <w:pStyle w:val="Sourcewithforeground"/>
        <w:jc w:val="left"/>
      </w:pPr>
      <w:r w:rsidRPr="00A30882">
        <w:t xml:space="preserve">                    }</w:t>
      </w:r>
    </w:p>
    <w:p w14:paraId="02268C2D" w14:textId="77777777" w:rsidR="007B493F" w:rsidRPr="00A30882" w:rsidRDefault="007B493F" w:rsidP="00F330D0">
      <w:pPr>
        <w:pStyle w:val="Sourcewithforeground"/>
        <w:jc w:val="left"/>
      </w:pPr>
    </w:p>
    <w:p w14:paraId="1BDC59D1" w14:textId="77777777" w:rsidR="007B493F" w:rsidRPr="00A30882" w:rsidRDefault="007B493F" w:rsidP="00F330D0">
      <w:pPr>
        <w:pStyle w:val="Sourcewithforeground"/>
        <w:jc w:val="left"/>
      </w:pPr>
      <w:r w:rsidRPr="00A30882">
        <w:t xml:space="preserve">                    </w:t>
      </w:r>
      <w:proofErr w:type="spellStart"/>
      <w:r w:rsidRPr="00A30882">
        <w:t>ChannelVersionInfoStructure</w:t>
      </w:r>
      <w:proofErr w:type="spellEnd"/>
      <w:r w:rsidRPr="00A30882">
        <w:t xml:space="preserve"> </w:t>
      </w:r>
      <w:proofErr w:type="spellStart"/>
      <w:r w:rsidRPr="00A30882">
        <w:t>channelVersion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ChannelVersionInfoStructure</w:t>
      </w:r>
      <w:proofErr w:type="spellEnd"/>
      <w:r w:rsidRPr="00A30882">
        <w:t>();</w:t>
      </w:r>
    </w:p>
    <w:p w14:paraId="6F6E54A2" w14:textId="77777777" w:rsidR="007B493F" w:rsidRPr="00A30882" w:rsidRDefault="007B493F" w:rsidP="00F330D0">
      <w:pPr>
        <w:pStyle w:val="Sourcewithforeground"/>
        <w:jc w:val="left"/>
      </w:pPr>
      <w:r w:rsidRPr="00A30882">
        <w:t xml:space="preserve">                    </w:t>
      </w:r>
      <w:proofErr w:type="spellStart"/>
      <w:r w:rsidRPr="00A30882">
        <w:t>channelVersion.MessageType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ProxyToService.DitConfiguration.MessageTypeInfoStructure</w:t>
      </w:r>
      <w:proofErr w:type="spellEnd"/>
      <w:r w:rsidRPr="00A30882">
        <w:t>[2];</w:t>
      </w:r>
    </w:p>
    <w:p w14:paraId="76B1B40C" w14:textId="77777777" w:rsidR="007B493F" w:rsidRPr="00A30882" w:rsidRDefault="007B493F" w:rsidP="00F330D0">
      <w:pPr>
        <w:pStyle w:val="Sourcewithforeground"/>
        <w:jc w:val="left"/>
      </w:pPr>
    </w:p>
    <w:p w14:paraId="1A553177" w14:textId="77777777" w:rsidR="007B493F" w:rsidRPr="00A30882" w:rsidRDefault="007B493F" w:rsidP="00F330D0">
      <w:pPr>
        <w:pStyle w:val="Sourcewithforeground"/>
        <w:jc w:val="left"/>
      </w:pPr>
      <w:r w:rsidRPr="00A30882">
        <w:t xml:space="preserve">                    </w:t>
      </w:r>
      <w:proofErr w:type="spellStart"/>
      <w:r w:rsidRPr="00A30882">
        <w:t>channelVersion.MessageType</w:t>
      </w:r>
      <w:proofErr w:type="spellEnd"/>
      <w:r w:rsidRPr="00A30882">
        <w:t xml:space="preserve">[0]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ProxyToService.DitConfiguration.MessageTypeInfoStructure</w:t>
      </w:r>
      <w:proofErr w:type="spellEnd"/>
      <w:r w:rsidRPr="00A30882">
        <w:t>();</w:t>
      </w:r>
    </w:p>
    <w:p w14:paraId="51575482" w14:textId="77777777" w:rsidR="007B493F" w:rsidRPr="00A30882" w:rsidRDefault="007B493F" w:rsidP="00F330D0">
      <w:pPr>
        <w:pStyle w:val="Sourcewithforeground"/>
        <w:jc w:val="left"/>
      </w:pPr>
      <w:r w:rsidRPr="00A30882">
        <w:t xml:space="preserve">                    </w:t>
      </w:r>
      <w:proofErr w:type="spellStart"/>
      <w:r w:rsidRPr="00A30882">
        <w:t>channelVersion.MessageType</w:t>
      </w:r>
      <w:proofErr w:type="spellEnd"/>
      <w:r w:rsidRPr="00A30882">
        <w:t>[0].</w:t>
      </w:r>
      <w:proofErr w:type="spellStart"/>
      <w:r w:rsidRPr="00A30882">
        <w:t>MessageClass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ProxyToService.DitConfiguration.MessageClassInfoStructure</w:t>
      </w:r>
      <w:proofErr w:type="spellEnd"/>
      <w:r w:rsidRPr="00A30882">
        <w:t>();</w:t>
      </w:r>
    </w:p>
    <w:p w14:paraId="1E51D47F" w14:textId="77777777" w:rsidR="007B493F" w:rsidRPr="00A30882" w:rsidRDefault="007B493F" w:rsidP="00F330D0">
      <w:pPr>
        <w:pStyle w:val="Sourcewithforeground"/>
        <w:jc w:val="left"/>
      </w:pPr>
    </w:p>
    <w:p w14:paraId="4451DABD" w14:textId="77777777" w:rsidR="007B493F" w:rsidRPr="00A30882" w:rsidRDefault="007B493F" w:rsidP="00F330D0">
      <w:pPr>
        <w:pStyle w:val="Sourcewithforeground"/>
        <w:jc w:val="left"/>
      </w:pPr>
      <w:r w:rsidRPr="00A30882">
        <w:t xml:space="preserve">                    // 1 Biznesa ziņojums</w:t>
      </w:r>
    </w:p>
    <w:p w14:paraId="13414CE5" w14:textId="77777777" w:rsidR="007B493F" w:rsidRPr="00A30882" w:rsidRDefault="007B493F" w:rsidP="00F330D0">
      <w:pPr>
        <w:pStyle w:val="Sourcewithforeground"/>
        <w:jc w:val="left"/>
      </w:pPr>
      <w:r w:rsidRPr="00A30882">
        <w:t xml:space="preserve">                    // 2 Transakcijas ziņojums</w:t>
      </w:r>
    </w:p>
    <w:p w14:paraId="4B2FA490" w14:textId="77777777" w:rsidR="007B493F" w:rsidRPr="00A30882" w:rsidRDefault="007B493F" w:rsidP="00F330D0">
      <w:pPr>
        <w:pStyle w:val="Sourcewithforeground"/>
        <w:jc w:val="left"/>
      </w:pPr>
      <w:r w:rsidRPr="00A30882">
        <w:t xml:space="preserve">                    // 3 </w:t>
      </w:r>
      <w:proofErr w:type="spellStart"/>
      <w:r w:rsidRPr="00A30882">
        <w:t>error</w:t>
      </w:r>
      <w:proofErr w:type="spellEnd"/>
    </w:p>
    <w:p w14:paraId="7DC90B11" w14:textId="77777777" w:rsidR="007B493F" w:rsidRPr="00A30882" w:rsidRDefault="007B493F" w:rsidP="00F330D0">
      <w:pPr>
        <w:pStyle w:val="Sourcewithforeground"/>
        <w:jc w:val="left"/>
      </w:pPr>
      <w:r w:rsidRPr="00A30882">
        <w:t xml:space="preserve">                    </w:t>
      </w:r>
      <w:proofErr w:type="spellStart"/>
      <w:r w:rsidRPr="00A30882">
        <w:t>channelVersion.MessageType</w:t>
      </w:r>
      <w:proofErr w:type="spellEnd"/>
      <w:r w:rsidRPr="00A30882">
        <w:t>[0].</w:t>
      </w:r>
      <w:proofErr w:type="spellStart"/>
      <w:r w:rsidRPr="00A30882">
        <w:t>MessageClass.CodeListCodeValue</w:t>
      </w:r>
      <w:proofErr w:type="spellEnd"/>
      <w:r w:rsidRPr="00A30882">
        <w:t xml:space="preserve"> = "1";</w:t>
      </w:r>
    </w:p>
    <w:p w14:paraId="24BA7474" w14:textId="77777777" w:rsidR="007B493F" w:rsidRPr="00A30882" w:rsidRDefault="007B493F" w:rsidP="00F330D0">
      <w:pPr>
        <w:pStyle w:val="Sourcewithforeground"/>
        <w:jc w:val="left"/>
      </w:pPr>
      <w:r w:rsidRPr="00A30882">
        <w:t xml:space="preserve">                    </w:t>
      </w:r>
      <w:proofErr w:type="spellStart"/>
      <w:r w:rsidRPr="00A30882">
        <w:t>channelVersion.MessageType</w:t>
      </w:r>
      <w:proofErr w:type="spellEnd"/>
      <w:r w:rsidRPr="00A30882">
        <w:t>[0].</w:t>
      </w:r>
      <w:proofErr w:type="spellStart"/>
      <w:r w:rsidRPr="00A30882">
        <w:t>XMLSchemaURN</w:t>
      </w:r>
      <w:proofErr w:type="spellEnd"/>
      <w:r w:rsidRPr="00A30882">
        <w:t xml:space="preserve"> = "URN:IVIS:100001:XSD-Person-FullName-v1-0-TYPE-PersonFullName";</w:t>
      </w:r>
    </w:p>
    <w:p w14:paraId="20124190" w14:textId="77777777" w:rsidR="007B493F" w:rsidRPr="00A30882" w:rsidRDefault="007B493F" w:rsidP="00F330D0">
      <w:pPr>
        <w:pStyle w:val="Sourcewithforeground"/>
        <w:jc w:val="left"/>
      </w:pPr>
    </w:p>
    <w:p w14:paraId="7769E65C" w14:textId="77777777" w:rsidR="007B493F" w:rsidRPr="00A30882" w:rsidRDefault="007B493F" w:rsidP="00F330D0">
      <w:pPr>
        <w:pStyle w:val="Sourcewithforeground"/>
        <w:jc w:val="left"/>
      </w:pPr>
      <w:r w:rsidRPr="00A30882">
        <w:t xml:space="preserve">                    </w:t>
      </w:r>
      <w:proofErr w:type="spellStart"/>
      <w:r w:rsidRPr="00A30882">
        <w:t>channelVersion.MessageType</w:t>
      </w:r>
      <w:proofErr w:type="spellEnd"/>
      <w:r w:rsidRPr="00A30882">
        <w:t xml:space="preserve">[1]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ProxyToService.DitConfiguration.MessageTypeInfoStructure</w:t>
      </w:r>
      <w:proofErr w:type="spellEnd"/>
      <w:r w:rsidRPr="00A30882">
        <w:t>();</w:t>
      </w:r>
    </w:p>
    <w:p w14:paraId="34B74857" w14:textId="77777777" w:rsidR="007B493F" w:rsidRPr="00A30882" w:rsidRDefault="007B493F" w:rsidP="00F330D0">
      <w:pPr>
        <w:pStyle w:val="Sourcewithforeground"/>
        <w:jc w:val="left"/>
      </w:pPr>
      <w:r w:rsidRPr="00A30882">
        <w:t xml:space="preserve">                    </w:t>
      </w:r>
      <w:proofErr w:type="spellStart"/>
      <w:r w:rsidRPr="00A30882">
        <w:t>channelVersion.MessageType</w:t>
      </w:r>
      <w:proofErr w:type="spellEnd"/>
      <w:r w:rsidRPr="00A30882">
        <w:t>[1].</w:t>
      </w:r>
      <w:proofErr w:type="spellStart"/>
      <w:r w:rsidRPr="00A30882">
        <w:t>MessageClass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ProxyToService.DitConfiguration.MessageClassInfoStructure</w:t>
      </w:r>
      <w:proofErr w:type="spellEnd"/>
      <w:r w:rsidRPr="00A30882">
        <w:t>();</w:t>
      </w:r>
    </w:p>
    <w:p w14:paraId="765F0140" w14:textId="77777777" w:rsidR="007B493F" w:rsidRPr="00A30882" w:rsidRDefault="007B493F" w:rsidP="00F330D0">
      <w:pPr>
        <w:pStyle w:val="Sourcewithforeground"/>
        <w:jc w:val="left"/>
      </w:pPr>
      <w:r w:rsidRPr="00A30882">
        <w:lastRenderedPageBreak/>
        <w:t xml:space="preserve">                    </w:t>
      </w:r>
      <w:proofErr w:type="spellStart"/>
      <w:r w:rsidRPr="00A30882">
        <w:t>channelVersion.MessageType</w:t>
      </w:r>
      <w:proofErr w:type="spellEnd"/>
      <w:r w:rsidRPr="00A30882">
        <w:t>[1].</w:t>
      </w:r>
      <w:proofErr w:type="spellStart"/>
      <w:r w:rsidRPr="00A30882">
        <w:t>MessageClass.CodeListCodeValue</w:t>
      </w:r>
      <w:proofErr w:type="spellEnd"/>
      <w:r w:rsidRPr="00A30882">
        <w:t xml:space="preserve"> = "3";</w:t>
      </w:r>
    </w:p>
    <w:p w14:paraId="35BFF7AD" w14:textId="77777777" w:rsidR="007B493F" w:rsidRPr="00A30882" w:rsidRDefault="007B493F" w:rsidP="00F330D0">
      <w:pPr>
        <w:pStyle w:val="Sourcewithforeground"/>
        <w:jc w:val="left"/>
      </w:pPr>
      <w:r w:rsidRPr="00A30882">
        <w:t xml:space="preserve">                    </w:t>
      </w:r>
      <w:proofErr w:type="spellStart"/>
      <w:r w:rsidRPr="00A30882">
        <w:t>channelVersion.MessageType</w:t>
      </w:r>
      <w:proofErr w:type="spellEnd"/>
      <w:r w:rsidRPr="00A30882">
        <w:t>[1].</w:t>
      </w:r>
      <w:proofErr w:type="spellStart"/>
      <w:r w:rsidRPr="00A30882">
        <w:t>XMLSchemaURN</w:t>
      </w:r>
      <w:proofErr w:type="spellEnd"/>
      <w:r w:rsidRPr="00A30882">
        <w:t xml:space="preserve"> = "URN:IVIS:100001:XSD-DIT-DITMessage-v1-0-TYPE-DefaultMessageError";</w:t>
      </w:r>
    </w:p>
    <w:p w14:paraId="208D7267" w14:textId="77777777" w:rsidR="007B493F" w:rsidRPr="00A30882" w:rsidRDefault="007B493F" w:rsidP="00F330D0">
      <w:pPr>
        <w:pStyle w:val="Sourcewithforeground"/>
        <w:jc w:val="left"/>
      </w:pPr>
      <w:r w:rsidRPr="00A30882">
        <w:t xml:space="preserve">                    </w:t>
      </w:r>
      <w:proofErr w:type="spellStart"/>
      <w:r w:rsidRPr="00A30882">
        <w:t>channelVersion.ChannelVersionStatus</w:t>
      </w:r>
      <w:proofErr w:type="spellEnd"/>
      <w:r w:rsidRPr="00A30882">
        <w:t xml:space="preserve"> = </w:t>
      </w:r>
      <w:proofErr w:type="spellStart"/>
      <w:r w:rsidRPr="00A30882">
        <w:t>ChannelVersionStatusType.active</w:t>
      </w:r>
      <w:proofErr w:type="spellEnd"/>
      <w:r w:rsidRPr="00A30882">
        <w:t>;</w:t>
      </w:r>
    </w:p>
    <w:p w14:paraId="6D6AA8FD" w14:textId="77777777" w:rsidR="007B493F" w:rsidRPr="00A30882" w:rsidRDefault="007B493F" w:rsidP="00F330D0">
      <w:pPr>
        <w:pStyle w:val="Sourcewithforeground"/>
        <w:jc w:val="left"/>
      </w:pPr>
      <w:r w:rsidRPr="00A30882">
        <w:t xml:space="preserve">                    </w:t>
      </w:r>
      <w:proofErr w:type="spellStart"/>
      <w:r w:rsidRPr="00A30882">
        <w:t>channelVersion.ChannelVersionStatusSpecified</w:t>
      </w:r>
      <w:proofErr w:type="spellEnd"/>
      <w:r w:rsidRPr="00A30882">
        <w:t xml:space="preserve"> = </w:t>
      </w:r>
      <w:proofErr w:type="spellStart"/>
      <w:r w:rsidRPr="00A30882">
        <w:t>true</w:t>
      </w:r>
      <w:proofErr w:type="spellEnd"/>
      <w:r w:rsidRPr="00A30882">
        <w:t>;</w:t>
      </w:r>
    </w:p>
    <w:p w14:paraId="2FE1EE5E" w14:textId="77777777" w:rsidR="007B493F" w:rsidRPr="00A30882" w:rsidRDefault="007B493F" w:rsidP="00F330D0">
      <w:pPr>
        <w:pStyle w:val="Sourcewithforeground"/>
        <w:jc w:val="left"/>
      </w:pPr>
    </w:p>
    <w:p w14:paraId="09825AC0" w14:textId="77777777" w:rsidR="007B493F" w:rsidRPr="00A30882" w:rsidRDefault="007B493F" w:rsidP="00F330D0">
      <w:pPr>
        <w:pStyle w:val="Sourcewithforeground"/>
        <w:jc w:val="left"/>
      </w:pPr>
      <w:r w:rsidRPr="00A30882">
        <w:t xml:space="preserve">                    </w:t>
      </w:r>
      <w:proofErr w:type="spellStart"/>
      <w:r w:rsidRPr="00A30882">
        <w:t>channelVersion.Channel</w:t>
      </w:r>
      <w:proofErr w:type="spellEnd"/>
      <w:r w:rsidRPr="00A30882">
        <w:t xml:space="preserve"> = </w:t>
      </w:r>
      <w:proofErr w:type="spellStart"/>
      <w:r w:rsidRPr="00A30882">
        <w:t>channel</w:t>
      </w:r>
      <w:proofErr w:type="spellEnd"/>
      <w:r w:rsidRPr="00A30882">
        <w:t>;</w:t>
      </w:r>
    </w:p>
    <w:p w14:paraId="68E03FFB" w14:textId="77777777" w:rsidR="007B493F" w:rsidRPr="00A30882" w:rsidRDefault="007B493F" w:rsidP="00F330D0">
      <w:pPr>
        <w:pStyle w:val="Sourcewithforeground"/>
        <w:jc w:val="left"/>
      </w:pPr>
      <w:r w:rsidRPr="00A30882">
        <w:t xml:space="preserve">                    </w:t>
      </w:r>
      <w:proofErr w:type="spellStart"/>
      <w:r w:rsidRPr="00A30882">
        <w:t>channelVersion.MinorVersionSpecified</w:t>
      </w:r>
      <w:proofErr w:type="spellEnd"/>
      <w:r w:rsidRPr="00A30882">
        <w:t xml:space="preserve"> = </w:t>
      </w:r>
      <w:proofErr w:type="spellStart"/>
      <w:r w:rsidRPr="00A30882">
        <w:t>true</w:t>
      </w:r>
      <w:proofErr w:type="spellEnd"/>
      <w:r w:rsidRPr="00A30882">
        <w:t>;</w:t>
      </w:r>
    </w:p>
    <w:p w14:paraId="7E035DEA" w14:textId="77777777" w:rsidR="007B493F" w:rsidRPr="00A30882" w:rsidRDefault="007B493F" w:rsidP="00F330D0">
      <w:pPr>
        <w:pStyle w:val="Sourcewithforeground"/>
        <w:jc w:val="left"/>
      </w:pPr>
      <w:r w:rsidRPr="00A30882">
        <w:t xml:space="preserve">                    </w:t>
      </w:r>
      <w:proofErr w:type="spellStart"/>
      <w:r w:rsidRPr="00A30882">
        <w:t>channelVersion.MinorVersion</w:t>
      </w:r>
      <w:proofErr w:type="spellEnd"/>
      <w:r w:rsidRPr="00A30882">
        <w:t xml:space="preserve"> = 0;</w:t>
      </w:r>
    </w:p>
    <w:p w14:paraId="6236E320" w14:textId="77777777" w:rsidR="007B493F" w:rsidRPr="00A30882" w:rsidRDefault="007B493F" w:rsidP="00F330D0">
      <w:pPr>
        <w:pStyle w:val="Sourcewithforeground"/>
        <w:jc w:val="left"/>
      </w:pPr>
      <w:r w:rsidRPr="00A30882">
        <w:t xml:space="preserve">                    </w:t>
      </w:r>
      <w:proofErr w:type="spellStart"/>
      <w:r w:rsidRPr="00A30882">
        <w:t>channelVersion.MajorVersionSpecified</w:t>
      </w:r>
      <w:proofErr w:type="spellEnd"/>
      <w:r w:rsidRPr="00A30882">
        <w:t xml:space="preserve"> = </w:t>
      </w:r>
      <w:proofErr w:type="spellStart"/>
      <w:r w:rsidRPr="00A30882">
        <w:t>true</w:t>
      </w:r>
      <w:proofErr w:type="spellEnd"/>
      <w:r w:rsidRPr="00A30882">
        <w:t>;</w:t>
      </w:r>
    </w:p>
    <w:p w14:paraId="6EB42C0C" w14:textId="77777777" w:rsidR="007B493F" w:rsidRPr="00A30882" w:rsidRDefault="007B493F" w:rsidP="00F330D0">
      <w:pPr>
        <w:pStyle w:val="Sourcewithforeground"/>
        <w:jc w:val="left"/>
      </w:pPr>
      <w:r w:rsidRPr="00A30882">
        <w:t xml:space="preserve">                    </w:t>
      </w:r>
      <w:proofErr w:type="spellStart"/>
      <w:r w:rsidRPr="00A30882">
        <w:t>channelVersion.MajorVersion</w:t>
      </w:r>
      <w:proofErr w:type="spellEnd"/>
      <w:r w:rsidRPr="00A30882">
        <w:t xml:space="preserve"> = 1;</w:t>
      </w:r>
    </w:p>
    <w:p w14:paraId="110AB801" w14:textId="77777777" w:rsidR="007B493F" w:rsidRPr="00A30882" w:rsidRDefault="007B493F" w:rsidP="00F330D0">
      <w:pPr>
        <w:pStyle w:val="Sourcewithforeground"/>
        <w:jc w:val="left"/>
      </w:pPr>
    </w:p>
    <w:p w14:paraId="6341CAB7" w14:textId="77777777" w:rsidR="007B493F" w:rsidRPr="00A30882" w:rsidRDefault="007B493F" w:rsidP="00F330D0">
      <w:pPr>
        <w:pStyle w:val="Sourcewithforeground"/>
        <w:jc w:val="left"/>
      </w:pPr>
      <w:r w:rsidRPr="00A30882">
        <w:t xml:space="preserve">                    </w:t>
      </w:r>
      <w:proofErr w:type="spellStart"/>
      <w:r w:rsidRPr="00A30882">
        <w:t>ChannelVersionSearchInfoStructure</w:t>
      </w:r>
      <w:proofErr w:type="spellEnd"/>
      <w:r w:rsidRPr="00A30882">
        <w:t xml:space="preserve"> </w:t>
      </w:r>
      <w:proofErr w:type="spellStart"/>
      <w:r w:rsidRPr="00A30882">
        <w:t>channelVersionSearch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ChannelVersionSearchInfoStructure</w:t>
      </w:r>
      <w:proofErr w:type="spellEnd"/>
      <w:r w:rsidRPr="00A30882">
        <w:t>();</w:t>
      </w:r>
    </w:p>
    <w:p w14:paraId="6E0AABD7" w14:textId="77777777" w:rsidR="007B493F" w:rsidRPr="00A30882" w:rsidRDefault="007B493F" w:rsidP="00F330D0">
      <w:pPr>
        <w:pStyle w:val="Sourcewithforeground"/>
        <w:jc w:val="left"/>
      </w:pPr>
      <w:r w:rsidRPr="00A30882">
        <w:t xml:space="preserve">                    </w:t>
      </w:r>
      <w:proofErr w:type="spellStart"/>
      <w:r w:rsidRPr="00A30882">
        <w:t>channelVersionSearch.ChannelVersion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ChannelVersionInfoStructure</w:t>
      </w:r>
      <w:proofErr w:type="spellEnd"/>
      <w:r w:rsidRPr="00A30882">
        <w:t>();</w:t>
      </w:r>
    </w:p>
    <w:p w14:paraId="2A6F3D62" w14:textId="77777777" w:rsidR="007B493F" w:rsidRPr="00A30882" w:rsidRDefault="007B493F" w:rsidP="00F330D0">
      <w:pPr>
        <w:pStyle w:val="Sourcewithforeground"/>
        <w:jc w:val="left"/>
      </w:pPr>
      <w:r w:rsidRPr="00A30882">
        <w:t xml:space="preserve">                    </w:t>
      </w:r>
      <w:proofErr w:type="spellStart"/>
      <w:r w:rsidRPr="00A30882">
        <w:t>channelVersionSearch.ChannelVersion</w:t>
      </w:r>
      <w:proofErr w:type="spellEnd"/>
      <w:r w:rsidRPr="00A30882">
        <w:t xml:space="preserve"> = </w:t>
      </w:r>
      <w:proofErr w:type="spellStart"/>
      <w:r w:rsidRPr="00A30882">
        <w:t>channelVersion</w:t>
      </w:r>
      <w:proofErr w:type="spellEnd"/>
      <w:r w:rsidRPr="00A30882">
        <w:t>;</w:t>
      </w:r>
    </w:p>
    <w:p w14:paraId="0892B032" w14:textId="77777777" w:rsidR="007B493F" w:rsidRPr="00A30882" w:rsidRDefault="007B493F" w:rsidP="00F330D0">
      <w:pPr>
        <w:pStyle w:val="Sourcewithforeground"/>
        <w:jc w:val="left"/>
      </w:pPr>
    </w:p>
    <w:p w14:paraId="7E7E2E99" w14:textId="77777777" w:rsidR="007B493F" w:rsidRPr="00A30882" w:rsidRDefault="007B493F" w:rsidP="00F330D0">
      <w:pPr>
        <w:pStyle w:val="Sourcewithforeground"/>
        <w:jc w:val="left"/>
      </w:pPr>
      <w:r w:rsidRPr="00A30882">
        <w:t xml:space="preserve">                    </w:t>
      </w:r>
      <w:proofErr w:type="spellStart"/>
      <w:r w:rsidRPr="00A30882">
        <w:t>ChannelVersionListStructure</w:t>
      </w:r>
      <w:proofErr w:type="spellEnd"/>
      <w:r w:rsidRPr="00A30882">
        <w:t xml:space="preserve"> </w:t>
      </w:r>
      <w:proofErr w:type="spellStart"/>
      <w:r w:rsidRPr="00A30882">
        <w:t>channelVersions</w:t>
      </w:r>
      <w:proofErr w:type="spellEnd"/>
      <w:r w:rsidRPr="00A30882">
        <w:t xml:space="preserve"> = </w:t>
      </w:r>
      <w:proofErr w:type="spellStart"/>
      <w:r w:rsidRPr="00A30882">
        <w:t>client.SearchChannelVersionsPaged</w:t>
      </w:r>
      <w:proofErr w:type="spellEnd"/>
      <w:r w:rsidRPr="00A30882">
        <w:t>(</w:t>
      </w:r>
      <w:proofErr w:type="spellStart"/>
      <w:r w:rsidRPr="00A30882">
        <w:t>channelVersionSearch</w:t>
      </w:r>
      <w:proofErr w:type="spellEnd"/>
      <w:r w:rsidRPr="00A30882">
        <w:t>);</w:t>
      </w:r>
    </w:p>
    <w:p w14:paraId="49CEABE0" w14:textId="77777777" w:rsidR="007B493F" w:rsidRPr="00A30882" w:rsidRDefault="007B493F" w:rsidP="00F330D0">
      <w:pPr>
        <w:pStyle w:val="Sourcewithforeground"/>
        <w:jc w:val="left"/>
      </w:pPr>
    </w:p>
    <w:p w14:paraId="18A499CD" w14:textId="77777777" w:rsidR="007B493F" w:rsidRPr="00A30882" w:rsidRDefault="007B493F" w:rsidP="00F330D0">
      <w:pPr>
        <w:pStyle w:val="Sourcewithforeground"/>
        <w:jc w:val="left"/>
      </w:pPr>
      <w:r w:rsidRPr="00A30882">
        <w:t xml:space="preserve">                    </w:t>
      </w:r>
      <w:proofErr w:type="spellStart"/>
      <w:r w:rsidRPr="00A30882">
        <w:t>if</w:t>
      </w:r>
      <w:proofErr w:type="spellEnd"/>
      <w:r w:rsidRPr="00A30882">
        <w:t xml:space="preserve"> (</w:t>
      </w:r>
      <w:proofErr w:type="spellStart"/>
      <w:r w:rsidRPr="00A30882">
        <w:t>channelVersions.Count</w:t>
      </w:r>
      <w:proofErr w:type="spellEnd"/>
      <w:r w:rsidRPr="00A30882">
        <w:t xml:space="preserve"> == 0)</w:t>
      </w:r>
    </w:p>
    <w:p w14:paraId="7DAD16C0" w14:textId="77777777" w:rsidR="007B493F" w:rsidRPr="00A30882" w:rsidRDefault="007B493F" w:rsidP="00F330D0">
      <w:pPr>
        <w:pStyle w:val="Sourcewithforeground"/>
        <w:jc w:val="left"/>
      </w:pPr>
      <w:r w:rsidRPr="00A30882">
        <w:t xml:space="preserve">                    {</w:t>
      </w:r>
    </w:p>
    <w:p w14:paraId="744EB650" w14:textId="77777777" w:rsidR="007B493F" w:rsidRPr="00A30882" w:rsidRDefault="007B493F" w:rsidP="00F330D0">
      <w:pPr>
        <w:pStyle w:val="Sourcewithforeground"/>
        <w:jc w:val="left"/>
      </w:pPr>
      <w:r w:rsidRPr="00A30882">
        <w:t xml:space="preserve">                        </w:t>
      </w:r>
      <w:proofErr w:type="spellStart"/>
      <w:r w:rsidRPr="00A30882">
        <w:t>int</w:t>
      </w:r>
      <w:proofErr w:type="spellEnd"/>
      <w:r w:rsidRPr="00A30882">
        <w:t xml:space="preserve"> </w:t>
      </w:r>
      <w:proofErr w:type="spellStart"/>
      <w:r w:rsidRPr="00A30882">
        <w:t>channelId</w:t>
      </w:r>
      <w:proofErr w:type="spellEnd"/>
      <w:r w:rsidRPr="00A30882">
        <w:t xml:space="preserve"> = </w:t>
      </w:r>
      <w:proofErr w:type="spellStart"/>
      <w:r w:rsidRPr="00A30882">
        <w:t>client.InsertChannelVersion</w:t>
      </w:r>
      <w:proofErr w:type="spellEnd"/>
      <w:r w:rsidRPr="00A30882">
        <w:t>(</w:t>
      </w:r>
      <w:proofErr w:type="spellStart"/>
      <w:r w:rsidRPr="00A30882">
        <w:t>channelVersion</w:t>
      </w:r>
      <w:proofErr w:type="spellEnd"/>
      <w:r w:rsidRPr="00A30882">
        <w:t>);</w:t>
      </w:r>
    </w:p>
    <w:p w14:paraId="0AB510EE" w14:textId="77777777" w:rsidR="007B493F" w:rsidRPr="00A30882" w:rsidRDefault="007B493F" w:rsidP="00F330D0">
      <w:pPr>
        <w:pStyle w:val="Sourcewithforeground"/>
        <w:jc w:val="left"/>
      </w:pPr>
      <w:r w:rsidRPr="00A30882">
        <w:t xml:space="preserve">                        </w:t>
      </w:r>
      <w:proofErr w:type="spellStart"/>
      <w:r w:rsidRPr="00A30882">
        <w:t>Console.WriteLine</w:t>
      </w:r>
      <w:proofErr w:type="spellEnd"/>
      <w:r w:rsidRPr="00A30882">
        <w:t>("</w:t>
      </w:r>
      <w:proofErr w:type="spellStart"/>
      <w:r w:rsidRPr="00A30882">
        <w:t>Channel</w:t>
      </w:r>
      <w:proofErr w:type="spellEnd"/>
      <w:r w:rsidRPr="00A30882">
        <w:t xml:space="preserve"> </w:t>
      </w:r>
      <w:proofErr w:type="spellStart"/>
      <w:r w:rsidRPr="00A30882">
        <w:t>version</w:t>
      </w:r>
      <w:proofErr w:type="spellEnd"/>
      <w:r w:rsidRPr="00A30882">
        <w:t xml:space="preserve"> </w:t>
      </w:r>
      <w:proofErr w:type="spellStart"/>
      <w:r w:rsidRPr="00A30882">
        <w:t>created</w:t>
      </w:r>
      <w:proofErr w:type="spellEnd"/>
      <w:r w:rsidRPr="00A30882">
        <w:t>");</w:t>
      </w:r>
    </w:p>
    <w:p w14:paraId="5F57234C" w14:textId="77777777" w:rsidR="007B493F" w:rsidRPr="00A30882" w:rsidRDefault="007B493F" w:rsidP="00F330D0">
      <w:pPr>
        <w:pStyle w:val="Sourcewithforeground"/>
        <w:jc w:val="left"/>
      </w:pPr>
      <w:r w:rsidRPr="00A30882">
        <w:t xml:space="preserve">                    }</w:t>
      </w:r>
    </w:p>
    <w:p w14:paraId="2CF1F43A" w14:textId="77777777" w:rsidR="007B493F" w:rsidRPr="00A30882" w:rsidRDefault="007B493F" w:rsidP="00F330D0">
      <w:pPr>
        <w:pStyle w:val="Sourcewithforeground"/>
        <w:jc w:val="left"/>
      </w:pPr>
      <w:r w:rsidRPr="00A30882">
        <w:t xml:space="preserve">                    </w:t>
      </w:r>
      <w:proofErr w:type="spellStart"/>
      <w:r w:rsidRPr="00A30882">
        <w:t>else</w:t>
      </w:r>
      <w:proofErr w:type="spellEnd"/>
    </w:p>
    <w:p w14:paraId="593311D6" w14:textId="77777777" w:rsidR="007B493F" w:rsidRPr="00A30882" w:rsidRDefault="007B493F" w:rsidP="00F330D0">
      <w:pPr>
        <w:pStyle w:val="Sourcewithforeground"/>
        <w:jc w:val="left"/>
      </w:pPr>
      <w:r w:rsidRPr="00A30882">
        <w:t xml:space="preserve">                    {</w:t>
      </w:r>
    </w:p>
    <w:p w14:paraId="1740247F" w14:textId="77777777" w:rsidR="007B493F" w:rsidRPr="00A30882" w:rsidRDefault="007B493F" w:rsidP="00F330D0">
      <w:pPr>
        <w:pStyle w:val="Sourcewithforeground"/>
        <w:jc w:val="left"/>
      </w:pPr>
      <w:r w:rsidRPr="00A30882">
        <w:t xml:space="preserve">                        </w:t>
      </w:r>
      <w:proofErr w:type="spellStart"/>
      <w:r w:rsidRPr="00A30882">
        <w:t>Console.WriteLine</w:t>
      </w:r>
      <w:proofErr w:type="spellEnd"/>
      <w:r w:rsidRPr="00A30882">
        <w:t>("</w:t>
      </w:r>
      <w:proofErr w:type="spellStart"/>
      <w:r w:rsidRPr="00A30882">
        <w:t>Channel</w:t>
      </w:r>
      <w:proofErr w:type="spellEnd"/>
      <w:r w:rsidRPr="00A30882">
        <w:t xml:space="preserve"> </w:t>
      </w:r>
      <w:proofErr w:type="spellStart"/>
      <w:r w:rsidRPr="00A30882">
        <w:t>version</w:t>
      </w:r>
      <w:proofErr w:type="spellEnd"/>
      <w:r w:rsidRPr="00A30882">
        <w:t xml:space="preserve"> </w:t>
      </w:r>
      <w:proofErr w:type="spellStart"/>
      <w:r w:rsidRPr="00A30882">
        <w:t>found</w:t>
      </w:r>
      <w:proofErr w:type="spellEnd"/>
      <w:r w:rsidRPr="00A30882">
        <w:t>");</w:t>
      </w:r>
    </w:p>
    <w:p w14:paraId="12C4E93E" w14:textId="77777777" w:rsidR="007B493F" w:rsidRPr="00A30882" w:rsidRDefault="007B493F" w:rsidP="00F330D0">
      <w:pPr>
        <w:pStyle w:val="Sourcewithforeground"/>
        <w:jc w:val="left"/>
      </w:pPr>
      <w:r w:rsidRPr="00A30882">
        <w:t xml:space="preserve">                    }</w:t>
      </w:r>
    </w:p>
    <w:p w14:paraId="27349F7B" w14:textId="77777777" w:rsidR="007B493F" w:rsidRPr="00A30882" w:rsidRDefault="007B493F" w:rsidP="00F330D0">
      <w:pPr>
        <w:pStyle w:val="Sourcewithforeground"/>
        <w:jc w:val="left"/>
      </w:pPr>
    </w:p>
    <w:p w14:paraId="28D6EEC0" w14:textId="77777777" w:rsidR="007B493F" w:rsidRPr="00A30882" w:rsidRDefault="007B493F" w:rsidP="00F330D0">
      <w:pPr>
        <w:pStyle w:val="Sourcewithforeground"/>
        <w:jc w:val="left"/>
      </w:pPr>
      <w:r w:rsidRPr="00A30882">
        <w:t xml:space="preserve">                }</w:t>
      </w:r>
    </w:p>
    <w:p w14:paraId="58921703" w14:textId="77777777" w:rsidR="007B493F" w:rsidRPr="00A30882" w:rsidRDefault="007B493F" w:rsidP="00F330D0">
      <w:pPr>
        <w:pStyle w:val="Sourcewithforeground"/>
        <w:jc w:val="left"/>
      </w:pPr>
      <w:r w:rsidRPr="00A30882">
        <w:t xml:space="preserve">                </w:t>
      </w:r>
      <w:proofErr w:type="spellStart"/>
      <w:r w:rsidRPr="00A30882">
        <w:t>catch</w:t>
      </w:r>
      <w:proofErr w:type="spellEnd"/>
      <w:r w:rsidRPr="00A30882">
        <w:t xml:space="preserve"> (</w:t>
      </w:r>
      <w:proofErr w:type="spellStart"/>
      <w:r w:rsidRPr="00A30882">
        <w:t>CommunicationException</w:t>
      </w:r>
      <w:proofErr w:type="spellEnd"/>
      <w:r w:rsidRPr="00A30882">
        <w:t xml:space="preserve"> e)</w:t>
      </w:r>
    </w:p>
    <w:p w14:paraId="7789B111" w14:textId="77777777" w:rsidR="007B493F" w:rsidRPr="00A30882" w:rsidRDefault="007B493F" w:rsidP="00F330D0">
      <w:pPr>
        <w:pStyle w:val="Sourcewithforeground"/>
        <w:jc w:val="left"/>
      </w:pPr>
      <w:r w:rsidRPr="00A30882">
        <w:t xml:space="preserve">                {</w:t>
      </w:r>
    </w:p>
    <w:p w14:paraId="785AD75A" w14:textId="77777777" w:rsidR="007B493F" w:rsidRPr="00A30882" w:rsidRDefault="007B493F" w:rsidP="00F330D0">
      <w:pPr>
        <w:pStyle w:val="Sourcewithforeground"/>
        <w:jc w:val="left"/>
      </w:pPr>
      <w:r w:rsidRPr="00A30882">
        <w:t xml:space="preserve">                    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mess</w:t>
      </w:r>
      <w:proofErr w:type="spellEnd"/>
      <w:r w:rsidRPr="00A30882">
        <w:t xml:space="preserve"> = </w:t>
      </w:r>
      <w:proofErr w:type="spellStart"/>
      <w:r w:rsidRPr="00A30882">
        <w:t>e.Message</w:t>
      </w:r>
      <w:proofErr w:type="spellEnd"/>
      <w:r w:rsidRPr="00A30882">
        <w:t>;</w:t>
      </w:r>
    </w:p>
    <w:p w14:paraId="50049367" w14:textId="77777777" w:rsidR="007B493F" w:rsidRPr="00A30882" w:rsidRDefault="007B493F" w:rsidP="00F330D0">
      <w:pPr>
        <w:pStyle w:val="Sourcewithforeground"/>
        <w:jc w:val="left"/>
      </w:pPr>
      <w:r w:rsidRPr="00A30882">
        <w:t xml:space="preserve">                    </w:t>
      </w:r>
      <w:proofErr w:type="spellStart"/>
      <w:r w:rsidRPr="00A30882">
        <w:t>Console.WriteLine</w:t>
      </w:r>
      <w:proofErr w:type="spellEnd"/>
      <w:r w:rsidRPr="00A30882">
        <w:t>(</w:t>
      </w:r>
      <w:proofErr w:type="spellStart"/>
      <w:r w:rsidRPr="00A30882">
        <w:t>mess</w:t>
      </w:r>
      <w:proofErr w:type="spellEnd"/>
      <w:r w:rsidRPr="00A30882">
        <w:t>);</w:t>
      </w:r>
    </w:p>
    <w:p w14:paraId="5A97AC0F" w14:textId="77777777" w:rsidR="007B493F" w:rsidRPr="00A30882" w:rsidRDefault="007B493F" w:rsidP="00F330D0">
      <w:pPr>
        <w:pStyle w:val="Sourcewithforeground"/>
        <w:jc w:val="left"/>
      </w:pPr>
    </w:p>
    <w:p w14:paraId="07B0ACE5" w14:textId="77777777" w:rsidR="007B493F" w:rsidRPr="00A30882" w:rsidRDefault="007B493F" w:rsidP="00F330D0">
      <w:pPr>
        <w:pStyle w:val="Sourcewithforeground"/>
        <w:jc w:val="left"/>
      </w:pPr>
      <w:r w:rsidRPr="00A30882">
        <w:t xml:space="preserve">                    </w:t>
      </w:r>
      <w:proofErr w:type="spellStart"/>
      <w:r w:rsidRPr="00A30882">
        <w:t>client.Abort</w:t>
      </w:r>
      <w:proofErr w:type="spellEnd"/>
      <w:r w:rsidRPr="00A30882">
        <w:t>();</w:t>
      </w:r>
    </w:p>
    <w:p w14:paraId="1FE580D2" w14:textId="77777777" w:rsidR="007B493F" w:rsidRPr="00A30882" w:rsidRDefault="007B493F" w:rsidP="00F330D0">
      <w:pPr>
        <w:pStyle w:val="Sourcewithforeground"/>
        <w:jc w:val="left"/>
      </w:pPr>
      <w:r w:rsidRPr="00A30882">
        <w:t xml:space="preserve">                }</w:t>
      </w:r>
    </w:p>
    <w:p w14:paraId="428BB189" w14:textId="77777777" w:rsidR="007B493F" w:rsidRPr="00A30882" w:rsidRDefault="007B493F" w:rsidP="00F330D0">
      <w:pPr>
        <w:pStyle w:val="Sourcewithforeground"/>
        <w:jc w:val="left"/>
      </w:pPr>
      <w:r w:rsidRPr="00A30882">
        <w:t xml:space="preserve">                </w:t>
      </w:r>
      <w:proofErr w:type="spellStart"/>
      <w:r w:rsidRPr="00A30882">
        <w:t>catch</w:t>
      </w:r>
      <w:proofErr w:type="spellEnd"/>
      <w:r w:rsidRPr="00A30882">
        <w:t xml:space="preserve"> (</w:t>
      </w:r>
      <w:proofErr w:type="spellStart"/>
      <w:r w:rsidRPr="00A30882">
        <w:t>TimeoutException</w:t>
      </w:r>
      <w:proofErr w:type="spellEnd"/>
      <w:r w:rsidRPr="00A30882">
        <w:t xml:space="preserve"> e)</w:t>
      </w:r>
    </w:p>
    <w:p w14:paraId="0426A5EC" w14:textId="77777777" w:rsidR="007B493F" w:rsidRPr="00A30882" w:rsidRDefault="007B493F" w:rsidP="00F330D0">
      <w:pPr>
        <w:pStyle w:val="Sourcewithforeground"/>
        <w:jc w:val="left"/>
      </w:pPr>
      <w:r w:rsidRPr="00A30882">
        <w:t xml:space="preserve">                {</w:t>
      </w:r>
    </w:p>
    <w:p w14:paraId="59B7F758" w14:textId="77777777" w:rsidR="007B493F" w:rsidRPr="00A30882" w:rsidRDefault="007B493F" w:rsidP="00F330D0">
      <w:pPr>
        <w:pStyle w:val="Sourcewithforeground"/>
        <w:jc w:val="left"/>
      </w:pPr>
      <w:r w:rsidRPr="00A30882">
        <w:t xml:space="preserve">                    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mess</w:t>
      </w:r>
      <w:proofErr w:type="spellEnd"/>
      <w:r w:rsidRPr="00A30882">
        <w:t xml:space="preserve"> = </w:t>
      </w:r>
      <w:proofErr w:type="spellStart"/>
      <w:r w:rsidRPr="00A30882">
        <w:t>e.Message</w:t>
      </w:r>
      <w:proofErr w:type="spellEnd"/>
      <w:r w:rsidRPr="00A30882">
        <w:t>;</w:t>
      </w:r>
    </w:p>
    <w:p w14:paraId="0198D60C" w14:textId="77777777" w:rsidR="007B493F" w:rsidRPr="00A30882" w:rsidRDefault="007B493F" w:rsidP="00F330D0">
      <w:pPr>
        <w:pStyle w:val="Sourcewithforeground"/>
        <w:jc w:val="left"/>
      </w:pPr>
      <w:r w:rsidRPr="00A30882">
        <w:lastRenderedPageBreak/>
        <w:t xml:space="preserve">                    </w:t>
      </w:r>
      <w:proofErr w:type="spellStart"/>
      <w:r w:rsidRPr="00A30882">
        <w:t>Console.WriteLine</w:t>
      </w:r>
      <w:proofErr w:type="spellEnd"/>
      <w:r w:rsidRPr="00A30882">
        <w:t>(</w:t>
      </w:r>
      <w:proofErr w:type="spellStart"/>
      <w:r w:rsidRPr="00A30882">
        <w:t>mess</w:t>
      </w:r>
      <w:proofErr w:type="spellEnd"/>
      <w:r w:rsidRPr="00A30882">
        <w:t>);</w:t>
      </w:r>
    </w:p>
    <w:p w14:paraId="5F582D20" w14:textId="77777777" w:rsidR="007B493F" w:rsidRPr="00A30882" w:rsidRDefault="007B493F" w:rsidP="00F330D0">
      <w:pPr>
        <w:pStyle w:val="Sourcewithforeground"/>
        <w:jc w:val="left"/>
      </w:pPr>
    </w:p>
    <w:p w14:paraId="54C80941" w14:textId="77777777" w:rsidR="007B493F" w:rsidRPr="00A30882" w:rsidRDefault="007B493F" w:rsidP="00F330D0">
      <w:pPr>
        <w:pStyle w:val="Sourcewithforeground"/>
        <w:jc w:val="left"/>
      </w:pPr>
      <w:r w:rsidRPr="00A30882">
        <w:t xml:space="preserve">                    </w:t>
      </w:r>
      <w:proofErr w:type="spellStart"/>
      <w:r w:rsidRPr="00A30882">
        <w:t>client.Abort</w:t>
      </w:r>
      <w:proofErr w:type="spellEnd"/>
      <w:r w:rsidRPr="00A30882">
        <w:t>();</w:t>
      </w:r>
    </w:p>
    <w:p w14:paraId="1917E5BF" w14:textId="77777777" w:rsidR="007B493F" w:rsidRPr="00A30882" w:rsidRDefault="007B493F" w:rsidP="00F330D0">
      <w:pPr>
        <w:pStyle w:val="Sourcewithforeground"/>
        <w:jc w:val="left"/>
      </w:pPr>
      <w:r w:rsidRPr="00A30882">
        <w:t xml:space="preserve">                }</w:t>
      </w:r>
    </w:p>
    <w:p w14:paraId="44D58FC7" w14:textId="77777777" w:rsidR="007B493F" w:rsidRPr="00A30882" w:rsidRDefault="007B493F" w:rsidP="00F330D0">
      <w:pPr>
        <w:pStyle w:val="Sourcewithforeground"/>
        <w:jc w:val="left"/>
      </w:pPr>
      <w:r w:rsidRPr="00A30882">
        <w:t xml:space="preserve">                </w:t>
      </w:r>
      <w:proofErr w:type="spellStart"/>
      <w:r w:rsidRPr="00A30882">
        <w:t>catch</w:t>
      </w:r>
      <w:proofErr w:type="spellEnd"/>
      <w:r w:rsidRPr="00A30882">
        <w:t xml:space="preserve"> (</w:t>
      </w:r>
      <w:proofErr w:type="spellStart"/>
      <w:r w:rsidRPr="00A30882">
        <w:t>Exception</w:t>
      </w:r>
      <w:proofErr w:type="spellEnd"/>
      <w:r w:rsidRPr="00A30882">
        <w:t xml:space="preserve"> e)</w:t>
      </w:r>
    </w:p>
    <w:p w14:paraId="4FF99265" w14:textId="77777777" w:rsidR="007B493F" w:rsidRPr="00A30882" w:rsidRDefault="007B493F" w:rsidP="00F330D0">
      <w:pPr>
        <w:pStyle w:val="Sourcewithforeground"/>
        <w:jc w:val="left"/>
      </w:pPr>
      <w:r w:rsidRPr="00A30882">
        <w:t xml:space="preserve">                {</w:t>
      </w:r>
    </w:p>
    <w:p w14:paraId="34720303" w14:textId="77777777" w:rsidR="007B493F" w:rsidRPr="00A30882" w:rsidRDefault="007B493F" w:rsidP="00F330D0">
      <w:pPr>
        <w:pStyle w:val="Sourcewithforeground"/>
        <w:jc w:val="left"/>
      </w:pPr>
      <w:r w:rsidRPr="00A30882">
        <w:t xml:space="preserve">                    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mess</w:t>
      </w:r>
      <w:proofErr w:type="spellEnd"/>
      <w:r w:rsidRPr="00A30882">
        <w:t xml:space="preserve"> = </w:t>
      </w:r>
      <w:proofErr w:type="spellStart"/>
      <w:r w:rsidRPr="00A30882">
        <w:t>e.Message</w:t>
      </w:r>
      <w:proofErr w:type="spellEnd"/>
      <w:r w:rsidRPr="00A30882">
        <w:t>;</w:t>
      </w:r>
    </w:p>
    <w:p w14:paraId="14EA4729" w14:textId="77777777" w:rsidR="007B493F" w:rsidRPr="00A30882" w:rsidRDefault="007B493F" w:rsidP="00F330D0">
      <w:pPr>
        <w:pStyle w:val="Sourcewithforeground"/>
        <w:jc w:val="left"/>
      </w:pPr>
      <w:r w:rsidRPr="00A30882">
        <w:t xml:space="preserve">                    </w:t>
      </w:r>
      <w:proofErr w:type="spellStart"/>
      <w:r w:rsidRPr="00A30882">
        <w:t>Console.WriteLine</w:t>
      </w:r>
      <w:proofErr w:type="spellEnd"/>
      <w:r w:rsidRPr="00A30882">
        <w:t>(</w:t>
      </w:r>
      <w:proofErr w:type="spellStart"/>
      <w:r w:rsidRPr="00A30882">
        <w:t>mess</w:t>
      </w:r>
      <w:proofErr w:type="spellEnd"/>
      <w:r w:rsidRPr="00A30882">
        <w:t>);</w:t>
      </w:r>
    </w:p>
    <w:p w14:paraId="7AB8A4CA" w14:textId="77777777" w:rsidR="007B493F" w:rsidRPr="00A30882" w:rsidRDefault="007B493F" w:rsidP="00F330D0">
      <w:pPr>
        <w:pStyle w:val="Sourcewithforeground"/>
        <w:jc w:val="left"/>
      </w:pPr>
      <w:r w:rsidRPr="00A30882">
        <w:t xml:space="preserve">                    </w:t>
      </w:r>
      <w:proofErr w:type="spellStart"/>
      <w:r w:rsidRPr="00A30882">
        <w:t>client.Abort</w:t>
      </w:r>
      <w:proofErr w:type="spellEnd"/>
      <w:r w:rsidRPr="00A30882">
        <w:t>();</w:t>
      </w:r>
    </w:p>
    <w:p w14:paraId="1896E2BB" w14:textId="77777777" w:rsidR="007B493F" w:rsidRPr="00A30882" w:rsidRDefault="007B493F" w:rsidP="00F330D0">
      <w:pPr>
        <w:pStyle w:val="Sourcewithforeground"/>
        <w:jc w:val="left"/>
      </w:pPr>
      <w:r w:rsidRPr="00A30882">
        <w:t xml:space="preserve">                    </w:t>
      </w:r>
      <w:proofErr w:type="spellStart"/>
      <w:r w:rsidRPr="00A30882">
        <w:t>throw</w:t>
      </w:r>
      <w:proofErr w:type="spellEnd"/>
      <w:r w:rsidRPr="00A30882">
        <w:t>;</w:t>
      </w:r>
    </w:p>
    <w:p w14:paraId="6F84D175" w14:textId="77777777" w:rsidR="007B493F" w:rsidRPr="00A30882" w:rsidRDefault="007B493F" w:rsidP="00F330D0">
      <w:pPr>
        <w:pStyle w:val="Sourcewithforeground"/>
        <w:jc w:val="left"/>
      </w:pPr>
      <w:r w:rsidRPr="00A30882">
        <w:t xml:space="preserve">                }</w:t>
      </w:r>
    </w:p>
    <w:p w14:paraId="5564782E" w14:textId="77777777" w:rsidR="007B493F" w:rsidRPr="00A30882" w:rsidRDefault="007B493F" w:rsidP="00F330D0">
      <w:pPr>
        <w:pStyle w:val="Sourcewithforeground"/>
        <w:jc w:val="left"/>
      </w:pPr>
      <w:r w:rsidRPr="00A30882">
        <w:t xml:space="preserve">            }</w:t>
      </w:r>
    </w:p>
    <w:p w14:paraId="0A634E29" w14:textId="77777777" w:rsidR="007B493F" w:rsidRPr="00A30882" w:rsidRDefault="007B493F" w:rsidP="00F330D0">
      <w:pPr>
        <w:pStyle w:val="Sourcewithforeground"/>
        <w:jc w:val="left"/>
      </w:pPr>
    </w:p>
    <w:p w14:paraId="1EBA3F62" w14:textId="77777777" w:rsidR="007B493F" w:rsidRPr="00A30882" w:rsidRDefault="007B493F" w:rsidP="00F330D0">
      <w:pPr>
        <w:pStyle w:val="Sourcewithforeground"/>
        <w:jc w:val="left"/>
      </w:pPr>
      <w:r w:rsidRPr="00A30882">
        <w:t xml:space="preserve">            </w:t>
      </w:r>
      <w:proofErr w:type="spellStart"/>
      <w:r w:rsidRPr="00A30882">
        <w:t>using</w:t>
      </w:r>
      <w:proofErr w:type="spellEnd"/>
      <w:r w:rsidRPr="00A30882">
        <w:t xml:space="preserve"> (</w:t>
      </w:r>
      <w:proofErr w:type="spellStart"/>
      <w:r w:rsidRPr="00A30882">
        <w:t>ProxyToService.DitService.DITMessageServiceContractClient</w:t>
      </w:r>
      <w:proofErr w:type="spellEnd"/>
      <w:r w:rsidRPr="00A30882">
        <w:t xml:space="preserve"> </w:t>
      </w:r>
      <w:proofErr w:type="spellStart"/>
      <w:r w:rsidRPr="00A30882">
        <w:t>client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ProxyToService.DitService.DITMessageServiceContractClient("MessageService"))</w:t>
      </w:r>
    </w:p>
    <w:p w14:paraId="6A1E46D3" w14:textId="77777777" w:rsidR="007B493F" w:rsidRPr="00A30882" w:rsidRDefault="007B493F" w:rsidP="00F330D0">
      <w:pPr>
        <w:pStyle w:val="Sourcewithforeground"/>
        <w:jc w:val="left"/>
      </w:pPr>
      <w:r w:rsidRPr="00A30882">
        <w:t xml:space="preserve">            {</w:t>
      </w:r>
    </w:p>
    <w:p w14:paraId="268FFDA5" w14:textId="77777777" w:rsidR="007B493F" w:rsidRPr="00A30882" w:rsidRDefault="007B493F" w:rsidP="00F330D0">
      <w:pPr>
        <w:pStyle w:val="Sourcewithforeground"/>
        <w:jc w:val="left"/>
      </w:pPr>
      <w:r w:rsidRPr="00A30882">
        <w:t xml:space="preserve">                var </w:t>
      </w:r>
      <w:proofErr w:type="spellStart"/>
      <w:r w:rsidRPr="00A30882">
        <w:t>applyTo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Uri</w:t>
      </w:r>
      <w:proofErr w:type="spellEnd"/>
      <w:r w:rsidRPr="00A30882">
        <w:t>("https://ivis.eps.gov.lv/DIT.WebService");</w:t>
      </w:r>
    </w:p>
    <w:p w14:paraId="7D02797B" w14:textId="77777777" w:rsidR="007B493F" w:rsidRPr="00A30882" w:rsidRDefault="007B493F" w:rsidP="00F330D0">
      <w:pPr>
        <w:pStyle w:val="Sourcewithforeground"/>
        <w:jc w:val="left"/>
      </w:pPr>
      <w:r w:rsidRPr="00A30882">
        <w:t xml:space="preserve">                var </w:t>
      </w:r>
      <w:proofErr w:type="spellStart"/>
      <w:r w:rsidRPr="00A30882">
        <w:t>factory</w:t>
      </w:r>
      <w:proofErr w:type="spellEnd"/>
      <w:r w:rsidRPr="00A30882">
        <w:t xml:space="preserve"> = </w:t>
      </w:r>
      <w:proofErr w:type="spellStart"/>
      <w:r w:rsidRPr="00A30882">
        <w:t>client.ChannelFactory</w:t>
      </w:r>
      <w:proofErr w:type="spellEnd"/>
      <w:r w:rsidRPr="00A30882">
        <w:t>;</w:t>
      </w:r>
    </w:p>
    <w:p w14:paraId="62FB5C04" w14:textId="77777777" w:rsidR="007B493F" w:rsidRPr="00A30882" w:rsidRDefault="007B493F" w:rsidP="00F330D0">
      <w:pPr>
        <w:pStyle w:val="Sourcewithforeground"/>
        <w:jc w:val="left"/>
      </w:pPr>
      <w:r w:rsidRPr="00A30882">
        <w:t xml:space="preserve">                var </w:t>
      </w:r>
      <w:proofErr w:type="spellStart"/>
      <w:r w:rsidRPr="00A30882">
        <w:t>other</w:t>
      </w:r>
      <w:proofErr w:type="spellEnd"/>
      <w:r w:rsidRPr="00A30882">
        <w:t xml:space="preserve"> = </w:t>
      </w:r>
      <w:proofErr w:type="spellStart"/>
      <w:r w:rsidRPr="00A30882">
        <w:t>factory.Endpoint.Behaviors.Find</w:t>
      </w:r>
      <w:proofErr w:type="spellEnd"/>
      <w:r w:rsidRPr="00A30882">
        <w:t>&lt;</w:t>
      </w:r>
      <w:proofErr w:type="spellStart"/>
      <w:r w:rsidRPr="00A30882">
        <w:t>ClientCredentials</w:t>
      </w:r>
      <w:proofErr w:type="spellEnd"/>
      <w:r w:rsidRPr="00A30882">
        <w:t>&gt;();</w:t>
      </w:r>
    </w:p>
    <w:p w14:paraId="6005FADD" w14:textId="77777777" w:rsidR="007B493F" w:rsidRPr="00A30882" w:rsidRDefault="007B493F" w:rsidP="00F330D0">
      <w:pPr>
        <w:pStyle w:val="Sourcewithforeground"/>
        <w:jc w:val="left"/>
      </w:pPr>
      <w:r w:rsidRPr="00A30882">
        <w:t xml:space="preserve">                </w:t>
      </w:r>
      <w:proofErr w:type="spellStart"/>
      <w:r w:rsidRPr="00A30882">
        <w:t>factory.Endpoint.Behaviors.Remove</w:t>
      </w:r>
      <w:proofErr w:type="spellEnd"/>
      <w:r w:rsidRPr="00A30882">
        <w:t>(</w:t>
      </w:r>
      <w:proofErr w:type="spellStart"/>
      <w:r w:rsidRPr="00A30882">
        <w:t>other.GetType</w:t>
      </w:r>
      <w:proofErr w:type="spellEnd"/>
      <w:r w:rsidRPr="00A30882">
        <w:t>());</w:t>
      </w:r>
    </w:p>
    <w:p w14:paraId="6075E253" w14:textId="77777777" w:rsidR="007B493F" w:rsidRPr="00A30882" w:rsidRDefault="007B493F" w:rsidP="00F330D0">
      <w:pPr>
        <w:pStyle w:val="Sourcewithforeground"/>
        <w:jc w:val="left"/>
      </w:pPr>
      <w:r w:rsidRPr="00A30882">
        <w:t xml:space="preserve">                var </w:t>
      </w:r>
      <w:proofErr w:type="spellStart"/>
      <w:r w:rsidRPr="00A30882">
        <w:t>item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ApplyToClientCredentials</w:t>
      </w:r>
      <w:proofErr w:type="spellEnd"/>
      <w:r w:rsidRPr="00A30882">
        <w:t>(</w:t>
      </w:r>
      <w:proofErr w:type="spellStart"/>
      <w:r w:rsidRPr="00A30882">
        <w:t>other</w:t>
      </w:r>
      <w:proofErr w:type="spellEnd"/>
      <w:r w:rsidRPr="00A30882">
        <w:t xml:space="preserve">) { </w:t>
      </w:r>
      <w:proofErr w:type="spellStart"/>
      <w:r w:rsidRPr="00A30882">
        <w:t>ApplyTo</w:t>
      </w:r>
      <w:proofErr w:type="spellEnd"/>
      <w:r w:rsidRPr="00A30882">
        <w:t xml:space="preserve"> = </w:t>
      </w:r>
      <w:proofErr w:type="spellStart"/>
      <w:r w:rsidRPr="00A30882">
        <w:t>applyTo</w:t>
      </w:r>
      <w:proofErr w:type="spellEnd"/>
      <w:r w:rsidRPr="00A30882">
        <w:t xml:space="preserve"> };</w:t>
      </w:r>
    </w:p>
    <w:p w14:paraId="25787587" w14:textId="77777777" w:rsidR="007B493F" w:rsidRPr="00A30882" w:rsidRDefault="007B493F" w:rsidP="00F330D0">
      <w:pPr>
        <w:pStyle w:val="Sourcewithforeground"/>
        <w:jc w:val="left"/>
      </w:pPr>
      <w:r w:rsidRPr="00A30882">
        <w:t xml:space="preserve">                </w:t>
      </w:r>
      <w:proofErr w:type="spellStart"/>
      <w:r w:rsidRPr="00A30882">
        <w:t>factory.Endpoint.Behaviors.Add</w:t>
      </w:r>
      <w:proofErr w:type="spellEnd"/>
      <w:r w:rsidRPr="00A30882">
        <w:t>(</w:t>
      </w:r>
      <w:proofErr w:type="spellStart"/>
      <w:r w:rsidRPr="00A30882">
        <w:t>item</w:t>
      </w:r>
      <w:proofErr w:type="spellEnd"/>
      <w:r w:rsidRPr="00A30882">
        <w:t>);</w:t>
      </w:r>
    </w:p>
    <w:p w14:paraId="19417AB0" w14:textId="77777777" w:rsidR="007B493F" w:rsidRPr="00A30882" w:rsidRDefault="007B493F" w:rsidP="00F330D0">
      <w:pPr>
        <w:pStyle w:val="Sourcewithforeground"/>
        <w:jc w:val="left"/>
      </w:pPr>
    </w:p>
    <w:p w14:paraId="000C5FB9" w14:textId="77777777" w:rsidR="007B493F" w:rsidRPr="00A30882" w:rsidRDefault="007B493F" w:rsidP="00F330D0">
      <w:pPr>
        <w:pStyle w:val="Sourcewithforeground"/>
        <w:jc w:val="left"/>
      </w:pPr>
      <w:r w:rsidRPr="00A30882">
        <w:t xml:space="preserve">                </w:t>
      </w:r>
      <w:proofErr w:type="spellStart"/>
      <w:r w:rsidRPr="00A30882">
        <w:t>try</w:t>
      </w:r>
      <w:proofErr w:type="spellEnd"/>
    </w:p>
    <w:p w14:paraId="75C0EF01" w14:textId="77777777" w:rsidR="007B493F" w:rsidRPr="00A30882" w:rsidRDefault="007B493F" w:rsidP="00F330D0">
      <w:pPr>
        <w:pStyle w:val="Sourcewithforeground"/>
        <w:jc w:val="left"/>
      </w:pPr>
      <w:r w:rsidRPr="00A30882">
        <w:t xml:space="preserve">                {</w:t>
      </w:r>
    </w:p>
    <w:p w14:paraId="059DFF6A" w14:textId="77777777" w:rsidR="007B493F" w:rsidRPr="00A30882" w:rsidRDefault="007B493F" w:rsidP="00F330D0">
      <w:pPr>
        <w:pStyle w:val="Sourcewithforeground"/>
        <w:jc w:val="left"/>
      </w:pPr>
      <w:r w:rsidRPr="00A30882">
        <w:t xml:space="preserve">                    ProxyToService.DitService.MessageSaveStructure2 </w:t>
      </w:r>
      <w:proofErr w:type="spellStart"/>
      <w:r w:rsidRPr="00A30882">
        <w:t>message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ProxyToService.DitService.MessageSaveStructure2();</w:t>
      </w:r>
    </w:p>
    <w:p w14:paraId="195C44FA" w14:textId="77777777" w:rsidR="007B493F" w:rsidRPr="00A30882" w:rsidRDefault="007B493F" w:rsidP="00F330D0">
      <w:pPr>
        <w:pStyle w:val="Sourcewithforeground"/>
        <w:jc w:val="left"/>
      </w:pPr>
      <w:r w:rsidRPr="00A30882">
        <w:t xml:space="preserve">                    </w:t>
      </w:r>
      <w:proofErr w:type="spellStart"/>
      <w:r w:rsidRPr="00A30882">
        <w:t>message.ChannelVersionURN</w:t>
      </w:r>
      <w:proofErr w:type="spellEnd"/>
      <w:r w:rsidRPr="00A30882">
        <w:t xml:space="preserve"> = </w:t>
      </w:r>
      <w:proofErr w:type="spellStart"/>
      <w:r w:rsidRPr="00A30882">
        <w:t>channelVersionURN</w:t>
      </w:r>
      <w:proofErr w:type="spellEnd"/>
      <w:r w:rsidRPr="00A30882">
        <w:t>;</w:t>
      </w:r>
    </w:p>
    <w:p w14:paraId="03CED888" w14:textId="77777777" w:rsidR="007B493F" w:rsidRPr="00A30882" w:rsidRDefault="007B493F" w:rsidP="00F330D0">
      <w:pPr>
        <w:pStyle w:val="Sourcewithforeground"/>
        <w:jc w:val="left"/>
      </w:pPr>
      <w:r w:rsidRPr="00A30882">
        <w:t xml:space="preserve">                    </w:t>
      </w:r>
      <w:proofErr w:type="spellStart"/>
      <w:r w:rsidRPr="00A30882">
        <w:t>BussinesMessageType</w:t>
      </w:r>
      <w:proofErr w:type="spellEnd"/>
      <w:r w:rsidRPr="00A30882">
        <w:t xml:space="preserve"> </w:t>
      </w:r>
      <w:proofErr w:type="spellStart"/>
      <w:r w:rsidRPr="00A30882">
        <w:t>bussinesMessage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BussinesMessageType</w:t>
      </w:r>
      <w:proofErr w:type="spellEnd"/>
      <w:r w:rsidRPr="00A30882">
        <w:t>();</w:t>
      </w:r>
    </w:p>
    <w:p w14:paraId="3155853E" w14:textId="77777777" w:rsidR="007B493F" w:rsidRPr="00A30882" w:rsidRDefault="007B493F" w:rsidP="00F330D0">
      <w:pPr>
        <w:pStyle w:val="Sourcewithforeground"/>
        <w:jc w:val="left"/>
      </w:pPr>
      <w:r w:rsidRPr="00A30882">
        <w:t xml:space="preserve">                    </w:t>
      </w:r>
      <w:proofErr w:type="spellStart"/>
      <w:r w:rsidRPr="00A30882">
        <w:t>XmlDocument</w:t>
      </w:r>
      <w:proofErr w:type="spellEnd"/>
      <w:r w:rsidRPr="00A30882">
        <w:t xml:space="preserve"> </w:t>
      </w:r>
      <w:proofErr w:type="spellStart"/>
      <w:r w:rsidRPr="00A30882">
        <w:t>xml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XmlDocument</w:t>
      </w:r>
      <w:proofErr w:type="spellEnd"/>
      <w:r w:rsidRPr="00A30882">
        <w:t>();</w:t>
      </w:r>
    </w:p>
    <w:p w14:paraId="38E558F7" w14:textId="77777777" w:rsidR="007B493F" w:rsidRPr="00A30882" w:rsidRDefault="007B493F" w:rsidP="00F330D0">
      <w:pPr>
        <w:pStyle w:val="Sourcewithforeground"/>
        <w:jc w:val="left"/>
      </w:pPr>
      <w:r w:rsidRPr="00A30882">
        <w:t xml:space="preserve">                    </w:t>
      </w:r>
      <w:proofErr w:type="spellStart"/>
      <w:r w:rsidRPr="00A30882">
        <w:t>xml.Load</w:t>
      </w:r>
      <w:proofErr w:type="spellEnd"/>
      <w:r w:rsidRPr="00A30882">
        <w:t>("../../../data.xml");</w:t>
      </w:r>
    </w:p>
    <w:p w14:paraId="5192D379" w14:textId="77777777" w:rsidR="007B493F" w:rsidRPr="00A30882" w:rsidRDefault="007B493F" w:rsidP="00F330D0">
      <w:pPr>
        <w:pStyle w:val="Sourcewithforeground"/>
        <w:jc w:val="left"/>
      </w:pPr>
      <w:r w:rsidRPr="00A30882">
        <w:t xml:space="preserve">                    </w:t>
      </w:r>
      <w:proofErr w:type="spellStart"/>
      <w:r w:rsidRPr="00A30882">
        <w:t>bussinesMessage.Any</w:t>
      </w:r>
      <w:proofErr w:type="spellEnd"/>
      <w:r w:rsidRPr="00A30882">
        <w:t xml:space="preserve"> = </w:t>
      </w:r>
      <w:proofErr w:type="spellStart"/>
      <w:r w:rsidRPr="00A30882">
        <w:t>xml.DocumentElement</w:t>
      </w:r>
      <w:proofErr w:type="spellEnd"/>
      <w:r w:rsidRPr="00A30882">
        <w:t>;</w:t>
      </w:r>
    </w:p>
    <w:p w14:paraId="08C79756" w14:textId="77777777" w:rsidR="007B493F" w:rsidRPr="00A30882" w:rsidRDefault="007B493F" w:rsidP="00F330D0">
      <w:pPr>
        <w:pStyle w:val="Sourcewithforeground"/>
        <w:jc w:val="left"/>
      </w:pPr>
    </w:p>
    <w:p w14:paraId="6C057191" w14:textId="77777777" w:rsidR="007B493F" w:rsidRPr="00A30882" w:rsidRDefault="007B493F" w:rsidP="00F330D0">
      <w:pPr>
        <w:pStyle w:val="Sourcewithforeground"/>
        <w:jc w:val="left"/>
      </w:pPr>
      <w:r w:rsidRPr="00A30882">
        <w:t xml:space="preserve">                    </w:t>
      </w:r>
      <w:proofErr w:type="spellStart"/>
      <w:r w:rsidRPr="00A30882">
        <w:t>message.Item</w:t>
      </w:r>
      <w:proofErr w:type="spellEnd"/>
      <w:r w:rsidRPr="00A30882">
        <w:t xml:space="preserve"> = </w:t>
      </w:r>
      <w:proofErr w:type="spellStart"/>
      <w:r w:rsidRPr="00A30882">
        <w:t>bussinesMessage</w:t>
      </w:r>
      <w:proofErr w:type="spellEnd"/>
      <w:r w:rsidRPr="00A30882">
        <w:t>;</w:t>
      </w:r>
    </w:p>
    <w:p w14:paraId="27E2B1C7" w14:textId="77777777" w:rsidR="007B493F" w:rsidRPr="00A30882" w:rsidRDefault="007B493F" w:rsidP="00F330D0">
      <w:pPr>
        <w:pStyle w:val="Sourcewithforeground"/>
        <w:jc w:val="left"/>
      </w:pPr>
    </w:p>
    <w:p w14:paraId="3ECADA90" w14:textId="77777777" w:rsidR="007B493F" w:rsidRPr="00A30882" w:rsidRDefault="007B493F" w:rsidP="00F330D0">
      <w:pPr>
        <w:pStyle w:val="Sourcewithforeground"/>
        <w:jc w:val="left"/>
      </w:pPr>
      <w:r w:rsidRPr="00A30882">
        <w:t xml:space="preserve">                    </w:t>
      </w:r>
      <w:proofErr w:type="spellStart"/>
      <w:r w:rsidRPr="00A30882">
        <w:t>bool</w:t>
      </w:r>
      <w:proofErr w:type="spellEnd"/>
      <w:r w:rsidRPr="00A30882">
        <w:t xml:space="preserve"> </w:t>
      </w:r>
      <w:proofErr w:type="spellStart"/>
      <w:r w:rsidRPr="00A30882">
        <w:t>resp</w:t>
      </w:r>
      <w:proofErr w:type="spellEnd"/>
      <w:r w:rsidRPr="00A30882">
        <w:t xml:space="preserve"> = client.SendMessage2(</w:t>
      </w:r>
      <w:proofErr w:type="spellStart"/>
      <w:r w:rsidRPr="00A30882">
        <w:t>message</w:t>
      </w:r>
      <w:proofErr w:type="spellEnd"/>
      <w:r w:rsidRPr="00A30882">
        <w:t>);</w:t>
      </w:r>
    </w:p>
    <w:p w14:paraId="072F93CB" w14:textId="77777777" w:rsidR="007B493F" w:rsidRPr="00A30882" w:rsidRDefault="007B493F" w:rsidP="00F330D0">
      <w:pPr>
        <w:pStyle w:val="Sourcewithforeground"/>
        <w:jc w:val="left"/>
      </w:pPr>
    </w:p>
    <w:p w14:paraId="47457F2E" w14:textId="77777777" w:rsidR="007B493F" w:rsidRPr="00A30882" w:rsidRDefault="007B493F" w:rsidP="00F330D0">
      <w:pPr>
        <w:pStyle w:val="Sourcewithforeground"/>
        <w:jc w:val="left"/>
      </w:pPr>
      <w:r w:rsidRPr="00A30882">
        <w:t xml:space="preserve">                    </w:t>
      </w:r>
      <w:proofErr w:type="spellStart"/>
      <w:r w:rsidRPr="00A30882">
        <w:t>Console.WriteLine</w:t>
      </w:r>
      <w:proofErr w:type="spellEnd"/>
      <w:r w:rsidRPr="00A30882">
        <w:t>("</w:t>
      </w:r>
      <w:proofErr w:type="spellStart"/>
      <w:r w:rsidRPr="00A30882">
        <w:t>message</w:t>
      </w:r>
      <w:proofErr w:type="spellEnd"/>
      <w:r w:rsidRPr="00A30882">
        <w:t xml:space="preserve"> </w:t>
      </w:r>
      <w:proofErr w:type="spellStart"/>
      <w:r w:rsidRPr="00A30882">
        <w:t>was</w:t>
      </w:r>
      <w:proofErr w:type="spellEnd"/>
      <w:r w:rsidRPr="00A30882">
        <w:t xml:space="preserve"> </w:t>
      </w:r>
      <w:proofErr w:type="spellStart"/>
      <w:r w:rsidRPr="00A30882">
        <w:t>sent</w:t>
      </w:r>
      <w:proofErr w:type="spellEnd"/>
      <w:r w:rsidRPr="00A30882">
        <w:t>");</w:t>
      </w:r>
    </w:p>
    <w:p w14:paraId="502CD689" w14:textId="77777777" w:rsidR="007B493F" w:rsidRPr="00A30882" w:rsidRDefault="007B493F" w:rsidP="00F330D0">
      <w:pPr>
        <w:pStyle w:val="Sourcewithforeground"/>
        <w:jc w:val="left"/>
      </w:pPr>
      <w:r w:rsidRPr="00A30882">
        <w:t xml:space="preserve">                    </w:t>
      </w:r>
      <w:proofErr w:type="spellStart"/>
      <w:r w:rsidRPr="00A30882">
        <w:t>Console.WriteLine</w:t>
      </w:r>
      <w:proofErr w:type="spellEnd"/>
      <w:r w:rsidRPr="00A30882">
        <w:t>("</w:t>
      </w:r>
      <w:proofErr w:type="spellStart"/>
      <w:r w:rsidRPr="00A30882">
        <w:t>Press</w:t>
      </w:r>
      <w:proofErr w:type="spellEnd"/>
      <w:r w:rsidRPr="00A30882">
        <w:t xml:space="preserve"> </w:t>
      </w:r>
      <w:proofErr w:type="spellStart"/>
      <w:r w:rsidRPr="00A30882">
        <w:t>key</w:t>
      </w:r>
      <w:proofErr w:type="spellEnd"/>
      <w:r w:rsidRPr="00A30882">
        <w:t>...");</w:t>
      </w:r>
    </w:p>
    <w:p w14:paraId="632F22E7" w14:textId="77777777" w:rsidR="007B493F" w:rsidRPr="00A30882" w:rsidRDefault="007B493F" w:rsidP="00F330D0">
      <w:pPr>
        <w:pStyle w:val="Sourcewithforeground"/>
        <w:jc w:val="left"/>
      </w:pPr>
      <w:r w:rsidRPr="00A30882">
        <w:t xml:space="preserve">                }</w:t>
      </w:r>
    </w:p>
    <w:p w14:paraId="225AEFA8" w14:textId="77777777" w:rsidR="007B493F" w:rsidRPr="00A30882" w:rsidRDefault="007B493F" w:rsidP="00F330D0">
      <w:pPr>
        <w:pStyle w:val="Sourcewithforeground"/>
        <w:jc w:val="left"/>
      </w:pPr>
      <w:r w:rsidRPr="00A30882">
        <w:t xml:space="preserve">                </w:t>
      </w:r>
      <w:proofErr w:type="spellStart"/>
      <w:r w:rsidRPr="00A30882">
        <w:t>catch</w:t>
      </w:r>
      <w:proofErr w:type="spellEnd"/>
      <w:r w:rsidRPr="00A30882">
        <w:t xml:space="preserve"> (</w:t>
      </w:r>
      <w:proofErr w:type="spellStart"/>
      <w:r w:rsidRPr="00A30882">
        <w:t>CommunicationException</w:t>
      </w:r>
      <w:proofErr w:type="spellEnd"/>
      <w:r w:rsidRPr="00A30882">
        <w:t xml:space="preserve"> e)</w:t>
      </w:r>
    </w:p>
    <w:p w14:paraId="15A8BD8D" w14:textId="77777777" w:rsidR="007B493F" w:rsidRPr="00A30882" w:rsidRDefault="007B493F" w:rsidP="00F330D0">
      <w:pPr>
        <w:pStyle w:val="Sourcewithforeground"/>
        <w:jc w:val="left"/>
      </w:pPr>
      <w:r w:rsidRPr="00A30882">
        <w:lastRenderedPageBreak/>
        <w:t xml:space="preserve">                {</w:t>
      </w:r>
    </w:p>
    <w:p w14:paraId="057C8293" w14:textId="77777777" w:rsidR="007B493F" w:rsidRPr="00A30882" w:rsidRDefault="007B493F" w:rsidP="00F330D0">
      <w:pPr>
        <w:pStyle w:val="Sourcewithforeground"/>
        <w:jc w:val="left"/>
      </w:pPr>
      <w:r w:rsidRPr="00A30882">
        <w:t xml:space="preserve">                    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mess</w:t>
      </w:r>
      <w:proofErr w:type="spellEnd"/>
      <w:r w:rsidRPr="00A30882">
        <w:t xml:space="preserve"> = </w:t>
      </w:r>
      <w:proofErr w:type="spellStart"/>
      <w:r w:rsidRPr="00A30882">
        <w:t>e.Message</w:t>
      </w:r>
      <w:proofErr w:type="spellEnd"/>
      <w:r w:rsidRPr="00A30882">
        <w:t>;</w:t>
      </w:r>
    </w:p>
    <w:p w14:paraId="14A9E54C" w14:textId="77777777" w:rsidR="007B493F" w:rsidRPr="00A30882" w:rsidRDefault="007B493F" w:rsidP="00F330D0">
      <w:pPr>
        <w:pStyle w:val="Sourcewithforeground"/>
        <w:jc w:val="left"/>
      </w:pPr>
      <w:r w:rsidRPr="00A30882">
        <w:t xml:space="preserve">                    </w:t>
      </w:r>
      <w:proofErr w:type="spellStart"/>
      <w:r w:rsidRPr="00A30882">
        <w:t>Console.WriteLine</w:t>
      </w:r>
      <w:proofErr w:type="spellEnd"/>
      <w:r w:rsidRPr="00A30882">
        <w:t>(</w:t>
      </w:r>
      <w:proofErr w:type="spellStart"/>
      <w:r w:rsidRPr="00A30882">
        <w:t>mess</w:t>
      </w:r>
      <w:proofErr w:type="spellEnd"/>
      <w:r w:rsidRPr="00A30882">
        <w:t>);</w:t>
      </w:r>
    </w:p>
    <w:p w14:paraId="54CE484F" w14:textId="77777777" w:rsidR="007B493F" w:rsidRPr="00A30882" w:rsidRDefault="007B493F" w:rsidP="00F330D0">
      <w:pPr>
        <w:pStyle w:val="Sourcewithforeground"/>
        <w:jc w:val="left"/>
      </w:pPr>
    </w:p>
    <w:p w14:paraId="08B8E548" w14:textId="77777777" w:rsidR="007B493F" w:rsidRPr="00A30882" w:rsidRDefault="007B493F" w:rsidP="00F330D0">
      <w:pPr>
        <w:pStyle w:val="Sourcewithforeground"/>
        <w:jc w:val="left"/>
      </w:pPr>
      <w:r w:rsidRPr="00A30882">
        <w:t xml:space="preserve">                    </w:t>
      </w:r>
      <w:proofErr w:type="spellStart"/>
      <w:r w:rsidRPr="00A30882">
        <w:t>client.Abort</w:t>
      </w:r>
      <w:proofErr w:type="spellEnd"/>
      <w:r w:rsidRPr="00A30882">
        <w:t>();</w:t>
      </w:r>
    </w:p>
    <w:p w14:paraId="3840A1D2" w14:textId="77777777" w:rsidR="007B493F" w:rsidRPr="00A30882" w:rsidRDefault="007B493F" w:rsidP="00F330D0">
      <w:pPr>
        <w:pStyle w:val="Sourcewithforeground"/>
        <w:jc w:val="left"/>
      </w:pPr>
      <w:r w:rsidRPr="00A30882">
        <w:t xml:space="preserve">                }</w:t>
      </w:r>
    </w:p>
    <w:p w14:paraId="228CC4A4" w14:textId="77777777" w:rsidR="007B493F" w:rsidRPr="00A30882" w:rsidRDefault="007B493F" w:rsidP="00F330D0">
      <w:pPr>
        <w:pStyle w:val="Sourcewithforeground"/>
        <w:jc w:val="left"/>
      </w:pPr>
      <w:r w:rsidRPr="00A30882">
        <w:t xml:space="preserve">                </w:t>
      </w:r>
      <w:proofErr w:type="spellStart"/>
      <w:r w:rsidRPr="00A30882">
        <w:t>catch</w:t>
      </w:r>
      <w:proofErr w:type="spellEnd"/>
      <w:r w:rsidRPr="00A30882">
        <w:t xml:space="preserve"> (</w:t>
      </w:r>
      <w:proofErr w:type="spellStart"/>
      <w:r w:rsidRPr="00A30882">
        <w:t>TimeoutException</w:t>
      </w:r>
      <w:proofErr w:type="spellEnd"/>
      <w:r w:rsidRPr="00A30882">
        <w:t xml:space="preserve"> e)</w:t>
      </w:r>
    </w:p>
    <w:p w14:paraId="0D6088C5" w14:textId="77777777" w:rsidR="007B493F" w:rsidRPr="00A30882" w:rsidRDefault="007B493F" w:rsidP="00F330D0">
      <w:pPr>
        <w:pStyle w:val="Sourcewithforeground"/>
        <w:jc w:val="left"/>
      </w:pPr>
      <w:r w:rsidRPr="00A30882">
        <w:t xml:space="preserve">                {</w:t>
      </w:r>
    </w:p>
    <w:p w14:paraId="4B6BA217" w14:textId="77777777" w:rsidR="007B493F" w:rsidRPr="00A30882" w:rsidRDefault="007B493F" w:rsidP="00F330D0">
      <w:pPr>
        <w:pStyle w:val="Sourcewithforeground"/>
        <w:jc w:val="left"/>
      </w:pPr>
      <w:r w:rsidRPr="00A30882">
        <w:t xml:space="preserve">                    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mess</w:t>
      </w:r>
      <w:proofErr w:type="spellEnd"/>
      <w:r w:rsidRPr="00A30882">
        <w:t xml:space="preserve"> = </w:t>
      </w:r>
      <w:proofErr w:type="spellStart"/>
      <w:r w:rsidRPr="00A30882">
        <w:t>e.Message</w:t>
      </w:r>
      <w:proofErr w:type="spellEnd"/>
      <w:r w:rsidRPr="00A30882">
        <w:t>;</w:t>
      </w:r>
    </w:p>
    <w:p w14:paraId="7B3632DB" w14:textId="77777777" w:rsidR="007B493F" w:rsidRPr="00A30882" w:rsidRDefault="007B493F" w:rsidP="00F330D0">
      <w:pPr>
        <w:pStyle w:val="Sourcewithforeground"/>
        <w:jc w:val="left"/>
      </w:pPr>
      <w:r w:rsidRPr="00A30882">
        <w:t xml:space="preserve">                    </w:t>
      </w:r>
      <w:proofErr w:type="spellStart"/>
      <w:r w:rsidRPr="00A30882">
        <w:t>Console.WriteLine</w:t>
      </w:r>
      <w:proofErr w:type="spellEnd"/>
      <w:r w:rsidRPr="00A30882">
        <w:t>(</w:t>
      </w:r>
      <w:proofErr w:type="spellStart"/>
      <w:r w:rsidRPr="00A30882">
        <w:t>mess</w:t>
      </w:r>
      <w:proofErr w:type="spellEnd"/>
      <w:r w:rsidRPr="00A30882">
        <w:t>);</w:t>
      </w:r>
    </w:p>
    <w:p w14:paraId="6949E7FA" w14:textId="77777777" w:rsidR="007B493F" w:rsidRPr="00A30882" w:rsidRDefault="007B493F" w:rsidP="00F330D0">
      <w:pPr>
        <w:pStyle w:val="Sourcewithforeground"/>
        <w:jc w:val="left"/>
      </w:pPr>
    </w:p>
    <w:p w14:paraId="53555BBA" w14:textId="77777777" w:rsidR="007B493F" w:rsidRPr="00A30882" w:rsidRDefault="007B493F" w:rsidP="00F330D0">
      <w:pPr>
        <w:pStyle w:val="Sourcewithforeground"/>
        <w:jc w:val="left"/>
      </w:pPr>
      <w:r w:rsidRPr="00A30882">
        <w:t xml:space="preserve">                    </w:t>
      </w:r>
      <w:proofErr w:type="spellStart"/>
      <w:r w:rsidRPr="00A30882">
        <w:t>client.Abort</w:t>
      </w:r>
      <w:proofErr w:type="spellEnd"/>
      <w:r w:rsidRPr="00A30882">
        <w:t>();</w:t>
      </w:r>
    </w:p>
    <w:p w14:paraId="0CACDCB8" w14:textId="77777777" w:rsidR="007B493F" w:rsidRPr="00A30882" w:rsidRDefault="007B493F" w:rsidP="00F330D0">
      <w:pPr>
        <w:pStyle w:val="Sourcewithforeground"/>
        <w:jc w:val="left"/>
      </w:pPr>
      <w:r w:rsidRPr="00A30882">
        <w:t xml:space="preserve">                }</w:t>
      </w:r>
    </w:p>
    <w:p w14:paraId="5E9C32C4" w14:textId="77777777" w:rsidR="007B493F" w:rsidRPr="00A30882" w:rsidRDefault="007B493F" w:rsidP="00F330D0">
      <w:pPr>
        <w:pStyle w:val="Sourcewithforeground"/>
        <w:jc w:val="left"/>
      </w:pPr>
      <w:r w:rsidRPr="00A30882">
        <w:t xml:space="preserve">                </w:t>
      </w:r>
      <w:proofErr w:type="spellStart"/>
      <w:r w:rsidRPr="00A30882">
        <w:t>catch</w:t>
      </w:r>
      <w:proofErr w:type="spellEnd"/>
      <w:r w:rsidRPr="00A30882">
        <w:t xml:space="preserve"> (</w:t>
      </w:r>
      <w:proofErr w:type="spellStart"/>
      <w:r w:rsidRPr="00A30882">
        <w:t>Exception</w:t>
      </w:r>
      <w:proofErr w:type="spellEnd"/>
      <w:r w:rsidRPr="00A30882">
        <w:t xml:space="preserve"> e)</w:t>
      </w:r>
    </w:p>
    <w:p w14:paraId="295484B0" w14:textId="77777777" w:rsidR="007B493F" w:rsidRPr="00A30882" w:rsidRDefault="007B493F" w:rsidP="00F330D0">
      <w:pPr>
        <w:pStyle w:val="Sourcewithforeground"/>
        <w:jc w:val="left"/>
      </w:pPr>
      <w:r w:rsidRPr="00A30882">
        <w:t xml:space="preserve">                {</w:t>
      </w:r>
    </w:p>
    <w:p w14:paraId="2A73149A" w14:textId="77777777" w:rsidR="007B493F" w:rsidRPr="00A30882" w:rsidRDefault="007B493F" w:rsidP="00F330D0">
      <w:pPr>
        <w:pStyle w:val="Sourcewithforeground"/>
        <w:jc w:val="left"/>
      </w:pPr>
      <w:r w:rsidRPr="00A30882">
        <w:t xml:space="preserve">                    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mess</w:t>
      </w:r>
      <w:proofErr w:type="spellEnd"/>
      <w:r w:rsidRPr="00A30882">
        <w:t xml:space="preserve"> = </w:t>
      </w:r>
      <w:proofErr w:type="spellStart"/>
      <w:r w:rsidRPr="00A30882">
        <w:t>e.Message</w:t>
      </w:r>
      <w:proofErr w:type="spellEnd"/>
      <w:r w:rsidRPr="00A30882">
        <w:t>;</w:t>
      </w:r>
    </w:p>
    <w:p w14:paraId="1BEA286C" w14:textId="77777777" w:rsidR="007B493F" w:rsidRPr="00A30882" w:rsidRDefault="007B493F" w:rsidP="00F330D0">
      <w:pPr>
        <w:pStyle w:val="Sourcewithforeground"/>
        <w:jc w:val="left"/>
      </w:pPr>
      <w:r w:rsidRPr="00A30882">
        <w:t xml:space="preserve">                    </w:t>
      </w:r>
      <w:proofErr w:type="spellStart"/>
      <w:r w:rsidRPr="00A30882">
        <w:t>Console.WriteLine</w:t>
      </w:r>
      <w:proofErr w:type="spellEnd"/>
      <w:r w:rsidRPr="00A30882">
        <w:t>(</w:t>
      </w:r>
      <w:proofErr w:type="spellStart"/>
      <w:r w:rsidRPr="00A30882">
        <w:t>mess</w:t>
      </w:r>
      <w:proofErr w:type="spellEnd"/>
      <w:r w:rsidRPr="00A30882">
        <w:t>);</w:t>
      </w:r>
    </w:p>
    <w:p w14:paraId="011D6DDC" w14:textId="77777777" w:rsidR="007B493F" w:rsidRPr="00A30882" w:rsidRDefault="007B493F" w:rsidP="00F330D0">
      <w:pPr>
        <w:pStyle w:val="Sourcewithforeground"/>
        <w:jc w:val="left"/>
      </w:pPr>
      <w:r w:rsidRPr="00A30882">
        <w:t xml:space="preserve">                    </w:t>
      </w:r>
      <w:proofErr w:type="spellStart"/>
      <w:r w:rsidRPr="00A30882">
        <w:t>client.Abort</w:t>
      </w:r>
      <w:proofErr w:type="spellEnd"/>
      <w:r w:rsidRPr="00A30882">
        <w:t>();</w:t>
      </w:r>
    </w:p>
    <w:p w14:paraId="610C545B" w14:textId="77777777" w:rsidR="007B493F" w:rsidRPr="00A30882" w:rsidRDefault="007B493F" w:rsidP="00F330D0">
      <w:pPr>
        <w:pStyle w:val="Sourcewithforeground"/>
        <w:jc w:val="left"/>
      </w:pPr>
      <w:r w:rsidRPr="00A30882">
        <w:t xml:space="preserve">                    </w:t>
      </w:r>
      <w:proofErr w:type="spellStart"/>
      <w:r w:rsidRPr="00A30882">
        <w:t>throw</w:t>
      </w:r>
      <w:proofErr w:type="spellEnd"/>
      <w:r w:rsidRPr="00A30882">
        <w:t>;</w:t>
      </w:r>
    </w:p>
    <w:p w14:paraId="310D132F" w14:textId="77777777" w:rsidR="007B493F" w:rsidRPr="00A30882" w:rsidRDefault="007B493F" w:rsidP="00F330D0">
      <w:pPr>
        <w:pStyle w:val="Sourcewithforeground"/>
        <w:jc w:val="left"/>
      </w:pPr>
      <w:r w:rsidRPr="00A30882">
        <w:t xml:space="preserve">                }</w:t>
      </w:r>
    </w:p>
    <w:p w14:paraId="5DA5B522" w14:textId="77777777" w:rsidR="007B493F" w:rsidRPr="00A30882" w:rsidRDefault="007B493F" w:rsidP="00F330D0">
      <w:pPr>
        <w:pStyle w:val="Sourcewithforeground"/>
        <w:jc w:val="left"/>
      </w:pPr>
    </w:p>
    <w:p w14:paraId="3922C8FF" w14:textId="77777777" w:rsidR="007B493F" w:rsidRPr="00A30882" w:rsidRDefault="007B493F" w:rsidP="00F330D0">
      <w:pPr>
        <w:pStyle w:val="Sourcewithforeground"/>
        <w:jc w:val="left"/>
      </w:pPr>
      <w:r w:rsidRPr="00A30882">
        <w:t xml:space="preserve">                </w:t>
      </w:r>
      <w:proofErr w:type="spellStart"/>
      <w:r w:rsidRPr="00A30882">
        <w:t>Console.ReadLine</w:t>
      </w:r>
      <w:proofErr w:type="spellEnd"/>
      <w:r w:rsidRPr="00A30882">
        <w:t>();</w:t>
      </w:r>
    </w:p>
    <w:p w14:paraId="3B6BD5DC" w14:textId="0685AAD8" w:rsidR="007B493F" w:rsidRPr="00A30882" w:rsidRDefault="007B493F" w:rsidP="00F330D0">
      <w:pPr>
        <w:pStyle w:val="Sourcewithforeground"/>
        <w:jc w:val="left"/>
      </w:pPr>
      <w:r w:rsidRPr="00A30882">
        <w:t xml:space="preserve">            }</w:t>
      </w:r>
    </w:p>
    <w:p w14:paraId="08827FE5" w14:textId="77777777" w:rsidR="007B493F" w:rsidRPr="00A30882" w:rsidRDefault="007B493F" w:rsidP="002F3430">
      <w:pPr>
        <w:pStyle w:val="Sourcewithforeground"/>
      </w:pPr>
    </w:p>
    <w:p w14:paraId="1FE9123E" w14:textId="77777777" w:rsidR="007B493F" w:rsidRPr="00A30882" w:rsidRDefault="007B493F" w:rsidP="002F3430">
      <w:pPr>
        <w:pStyle w:val="Pictureposition"/>
      </w:pPr>
    </w:p>
    <w:p w14:paraId="59A4C91F" w14:textId="77777777" w:rsidR="007B493F" w:rsidRPr="00A30882" w:rsidRDefault="007B493F" w:rsidP="002F3430">
      <w:pPr>
        <w:pStyle w:val="Pictureposition"/>
      </w:pPr>
    </w:p>
    <w:p w14:paraId="4B589AD9" w14:textId="0E07BB30" w:rsidR="001602BF" w:rsidRPr="00A30882" w:rsidRDefault="001602BF" w:rsidP="002F3430">
      <w:pPr>
        <w:pStyle w:val="Pictureposition"/>
      </w:pPr>
      <w:r w:rsidRPr="00A30882">
        <w:rPr>
          <w:noProof/>
          <w:lang w:val="en-US"/>
        </w:rPr>
        <w:drawing>
          <wp:inline distT="0" distB="0" distL="0" distR="0" wp14:anchorId="45D553B3" wp14:editId="23F8D49E">
            <wp:extent cx="5486400" cy="1045845"/>
            <wp:effectExtent l="0" t="0" r="0" b="1905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1045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A336BE" w14:textId="4C5B99BA" w:rsidR="00C633F3" w:rsidRPr="00A30882" w:rsidRDefault="008C1677" w:rsidP="002F3430">
      <w:pPr>
        <w:pStyle w:val="Picturecaption"/>
      </w:pPr>
      <w:fldSimple w:instr=" SEQ Attēls \* ARABIC ">
        <w:bookmarkStart w:id="90" w:name="_Toc110419764"/>
        <w:r w:rsidR="00B93481">
          <w:rPr>
            <w:noProof/>
          </w:rPr>
          <w:t>15</w:t>
        </w:r>
      </w:fldSimple>
      <w:r w:rsidR="00957D4C" w:rsidRPr="00A30882">
        <w:t>.</w:t>
      </w:r>
      <w:r w:rsidR="00C633F3" w:rsidRPr="00A30882">
        <w:t>attēls. Izveidotais ziņojums</w:t>
      </w:r>
      <w:bookmarkEnd w:id="90"/>
    </w:p>
    <w:p w14:paraId="25D2CA5F" w14:textId="2E49413D" w:rsidR="002D0BC7" w:rsidRPr="00A30882" w:rsidRDefault="001602BF" w:rsidP="002F3430">
      <w:pPr>
        <w:pStyle w:val="Heading4"/>
      </w:pPr>
      <w:bookmarkStart w:id="91" w:name="_Toc110419694"/>
      <w:r w:rsidRPr="00A30882">
        <w:t>Ziņojumu dzēšana (</w:t>
      </w:r>
      <w:proofErr w:type="spellStart"/>
      <w:r w:rsidRPr="00A30882">
        <w:t>MessageDelete</w:t>
      </w:r>
      <w:proofErr w:type="spellEnd"/>
      <w:r w:rsidRPr="00A30882">
        <w:t>)</w:t>
      </w:r>
      <w:bookmarkEnd w:id="91"/>
    </w:p>
    <w:p w14:paraId="390AE3BD" w14:textId="12036938" w:rsidR="00B4000A" w:rsidRPr="00A30882" w:rsidRDefault="00B4000A" w:rsidP="002F3430">
      <w:r w:rsidRPr="00A30882">
        <w:t xml:space="preserve">No kanāla tiek </w:t>
      </w:r>
      <w:r w:rsidR="00F818A0" w:rsidRPr="00A30882">
        <w:t>dzēsti</w:t>
      </w:r>
      <w:r w:rsidRPr="00A30882">
        <w:t xml:space="preserve"> ziņojumi</w:t>
      </w:r>
      <w:r w:rsidR="003150C8" w:rsidRPr="00A30882">
        <w:t>:</w:t>
      </w:r>
    </w:p>
    <w:p w14:paraId="085DF4C1" w14:textId="77777777" w:rsidR="00B82CD1" w:rsidRPr="00A30882" w:rsidRDefault="00B82CD1" w:rsidP="00B82CD1">
      <w:pPr>
        <w:pStyle w:val="Sourcewithforeground"/>
      </w:pP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channelName</w:t>
      </w:r>
      <w:proofErr w:type="spellEnd"/>
      <w:r w:rsidRPr="00A30882">
        <w:t xml:space="preserve"> = "</w:t>
      </w:r>
      <w:proofErr w:type="spellStart"/>
      <w:r w:rsidRPr="00A30882">
        <w:t>SampleChannel</w:t>
      </w:r>
      <w:proofErr w:type="spellEnd"/>
      <w:r w:rsidRPr="00A30882">
        <w:t>";</w:t>
      </w:r>
    </w:p>
    <w:p w14:paraId="17834A09" w14:textId="77777777" w:rsidR="00B82CD1" w:rsidRPr="00A30882" w:rsidRDefault="00B82CD1" w:rsidP="00B82CD1">
      <w:pPr>
        <w:pStyle w:val="Sourcewithforeground"/>
      </w:pPr>
      <w:r w:rsidRPr="00A30882">
        <w:t xml:space="preserve">            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channelURN</w:t>
      </w:r>
      <w:proofErr w:type="spellEnd"/>
      <w:r w:rsidRPr="00A30882">
        <w:t xml:space="preserve"> = "URN:IVIS:100001:CHA-" + </w:t>
      </w:r>
      <w:proofErr w:type="spellStart"/>
      <w:r w:rsidRPr="00A30882">
        <w:t>channelName</w:t>
      </w:r>
      <w:proofErr w:type="spellEnd"/>
      <w:r w:rsidRPr="00A30882">
        <w:t xml:space="preserve"> + "-TYPE-DIK";</w:t>
      </w:r>
    </w:p>
    <w:p w14:paraId="22BBFE68" w14:textId="77777777" w:rsidR="00B82CD1" w:rsidRPr="00A30882" w:rsidRDefault="00B82CD1" w:rsidP="00B82CD1">
      <w:pPr>
        <w:pStyle w:val="Sourcewithforeground"/>
      </w:pPr>
      <w:r w:rsidRPr="00A30882">
        <w:t xml:space="preserve">            //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channelVersionURN</w:t>
      </w:r>
      <w:proofErr w:type="spellEnd"/>
      <w:r w:rsidRPr="00A30882">
        <w:t xml:space="preserve"> = "URN:IVIS:100001:CHA-" + </w:t>
      </w:r>
      <w:proofErr w:type="spellStart"/>
      <w:r w:rsidRPr="00A30882">
        <w:t>channelName</w:t>
      </w:r>
      <w:proofErr w:type="spellEnd"/>
      <w:r w:rsidRPr="00A30882">
        <w:t xml:space="preserve"> + "-v1-0-TYPE-DIK";</w:t>
      </w:r>
    </w:p>
    <w:p w14:paraId="211BAC08" w14:textId="77777777" w:rsidR="00B82CD1" w:rsidRPr="00A30882" w:rsidRDefault="00B82CD1" w:rsidP="00B82CD1">
      <w:pPr>
        <w:pStyle w:val="Sourcewithforeground"/>
      </w:pPr>
    </w:p>
    <w:p w14:paraId="3DA376FD" w14:textId="77777777" w:rsidR="00B82CD1" w:rsidRPr="00A30882" w:rsidRDefault="00B82CD1" w:rsidP="00B82CD1">
      <w:pPr>
        <w:pStyle w:val="Sourcewithforeground"/>
      </w:pPr>
      <w:r w:rsidRPr="00A30882">
        <w:t xml:space="preserve">            </w:t>
      </w:r>
      <w:proofErr w:type="spellStart"/>
      <w:r w:rsidRPr="00A30882">
        <w:t>using</w:t>
      </w:r>
      <w:proofErr w:type="spellEnd"/>
      <w:r w:rsidRPr="00A30882">
        <w:t xml:space="preserve"> (</w:t>
      </w:r>
      <w:proofErr w:type="spellStart"/>
      <w:r w:rsidRPr="00A30882">
        <w:t>ProxyToService.DitService.DITMessageServiceContractClient</w:t>
      </w:r>
      <w:proofErr w:type="spellEnd"/>
      <w:r w:rsidRPr="00A30882">
        <w:t xml:space="preserve"> </w:t>
      </w:r>
      <w:proofErr w:type="spellStart"/>
      <w:r w:rsidRPr="00A30882">
        <w:t>client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ProxyToService.DitService.DITMessageServiceContractClient("MessageService"))</w:t>
      </w:r>
    </w:p>
    <w:p w14:paraId="431897B5" w14:textId="77777777" w:rsidR="00B82CD1" w:rsidRPr="00A30882" w:rsidRDefault="00B82CD1" w:rsidP="00B82CD1">
      <w:pPr>
        <w:pStyle w:val="Sourcewithforeground"/>
      </w:pPr>
      <w:r w:rsidRPr="00A30882">
        <w:t xml:space="preserve">            {</w:t>
      </w:r>
    </w:p>
    <w:p w14:paraId="2180E5C1" w14:textId="77777777" w:rsidR="00B82CD1" w:rsidRPr="00A30882" w:rsidRDefault="00B82CD1" w:rsidP="00B82CD1">
      <w:pPr>
        <w:pStyle w:val="Sourcewithforeground"/>
      </w:pPr>
      <w:r w:rsidRPr="00A30882">
        <w:lastRenderedPageBreak/>
        <w:t xml:space="preserve">                </w:t>
      </w:r>
      <w:proofErr w:type="spellStart"/>
      <w:r w:rsidRPr="00A30882">
        <w:t>try</w:t>
      </w:r>
      <w:proofErr w:type="spellEnd"/>
    </w:p>
    <w:p w14:paraId="68FADF46" w14:textId="77777777" w:rsidR="00B82CD1" w:rsidRPr="00A30882" w:rsidRDefault="00B82CD1" w:rsidP="00B82CD1">
      <w:pPr>
        <w:pStyle w:val="Sourcewithforeground"/>
      </w:pPr>
      <w:r w:rsidRPr="00A30882">
        <w:t xml:space="preserve">                {</w:t>
      </w:r>
    </w:p>
    <w:p w14:paraId="7B54692D" w14:textId="77777777" w:rsidR="00B82CD1" w:rsidRPr="00A30882" w:rsidRDefault="00B82CD1" w:rsidP="00B82CD1">
      <w:pPr>
        <w:pStyle w:val="Sourcewithforeground"/>
      </w:pPr>
    </w:p>
    <w:p w14:paraId="7053E100" w14:textId="77777777" w:rsidR="00B82CD1" w:rsidRPr="00A30882" w:rsidRDefault="00B82CD1" w:rsidP="00B82CD1">
      <w:pPr>
        <w:pStyle w:val="Sourcewithforeground"/>
      </w:pPr>
      <w:r w:rsidRPr="00A30882">
        <w:t xml:space="preserve">                    </w:t>
      </w:r>
      <w:proofErr w:type="spellStart"/>
      <w:r w:rsidRPr="00A30882">
        <w:t>MessageRequestStructure</w:t>
      </w:r>
      <w:proofErr w:type="spellEnd"/>
      <w:r w:rsidRPr="00A30882">
        <w:t xml:space="preserve"> </w:t>
      </w:r>
      <w:proofErr w:type="spellStart"/>
      <w:r w:rsidRPr="00A30882">
        <w:t>messDelete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MessageRequestStructure</w:t>
      </w:r>
      <w:proofErr w:type="spellEnd"/>
      <w:r w:rsidRPr="00A30882">
        <w:t>();</w:t>
      </w:r>
    </w:p>
    <w:p w14:paraId="5CEBAE5D" w14:textId="77777777" w:rsidR="00B82CD1" w:rsidRPr="00A30882" w:rsidRDefault="00B82CD1" w:rsidP="00B82CD1">
      <w:pPr>
        <w:pStyle w:val="Sourcewithforeground"/>
      </w:pPr>
      <w:r w:rsidRPr="00A30882">
        <w:t xml:space="preserve">                    </w:t>
      </w:r>
      <w:proofErr w:type="spellStart"/>
      <w:r w:rsidRPr="00A30882">
        <w:t>messDelete.Item</w:t>
      </w:r>
      <w:proofErr w:type="spellEnd"/>
      <w:r w:rsidRPr="00A30882">
        <w:t xml:space="preserve"> = </w:t>
      </w:r>
      <w:proofErr w:type="spellStart"/>
      <w:r w:rsidRPr="00A30882">
        <w:t>channelURN</w:t>
      </w:r>
      <w:proofErr w:type="spellEnd"/>
      <w:r w:rsidRPr="00A30882">
        <w:t>;</w:t>
      </w:r>
    </w:p>
    <w:p w14:paraId="588D1F3E" w14:textId="77777777" w:rsidR="00B82CD1" w:rsidRPr="00A30882" w:rsidRDefault="00B82CD1" w:rsidP="00B82CD1">
      <w:pPr>
        <w:pStyle w:val="Sourcewithforeground"/>
      </w:pPr>
    </w:p>
    <w:p w14:paraId="38F47839" w14:textId="77777777" w:rsidR="00B82CD1" w:rsidRPr="00A30882" w:rsidRDefault="00B82CD1" w:rsidP="00B82CD1">
      <w:pPr>
        <w:pStyle w:val="Sourcewithforeground"/>
      </w:pPr>
      <w:r w:rsidRPr="00A30882">
        <w:t xml:space="preserve">                    </w:t>
      </w:r>
      <w:proofErr w:type="spellStart"/>
      <w:r w:rsidRPr="00A30882">
        <w:t>bool</w:t>
      </w:r>
      <w:proofErr w:type="spellEnd"/>
      <w:r w:rsidRPr="00A30882">
        <w:t xml:space="preserve"> </w:t>
      </w:r>
      <w:proofErr w:type="spellStart"/>
      <w:r w:rsidRPr="00A30882">
        <w:t>resp</w:t>
      </w:r>
      <w:proofErr w:type="spellEnd"/>
      <w:r w:rsidRPr="00A30882">
        <w:t xml:space="preserve"> = </w:t>
      </w:r>
      <w:proofErr w:type="spellStart"/>
      <w:r w:rsidRPr="00A30882">
        <w:t>client.DeleteMessage</w:t>
      </w:r>
      <w:proofErr w:type="spellEnd"/>
      <w:r w:rsidRPr="00A30882">
        <w:t>(</w:t>
      </w:r>
      <w:proofErr w:type="spellStart"/>
      <w:r w:rsidRPr="00A30882">
        <w:t>messDelete</w:t>
      </w:r>
      <w:proofErr w:type="spellEnd"/>
      <w:r w:rsidRPr="00A30882">
        <w:t>);</w:t>
      </w:r>
    </w:p>
    <w:p w14:paraId="15B4EF5D" w14:textId="77777777" w:rsidR="00B82CD1" w:rsidRPr="00A30882" w:rsidRDefault="00B82CD1" w:rsidP="00B82CD1">
      <w:pPr>
        <w:pStyle w:val="Sourcewithforeground"/>
      </w:pPr>
    </w:p>
    <w:p w14:paraId="594F6F4B" w14:textId="77777777" w:rsidR="00B82CD1" w:rsidRPr="00A30882" w:rsidRDefault="00B82CD1" w:rsidP="00B82CD1">
      <w:pPr>
        <w:pStyle w:val="Sourcewithforeground"/>
      </w:pPr>
      <w:r w:rsidRPr="00A30882">
        <w:t xml:space="preserve">                    </w:t>
      </w:r>
      <w:proofErr w:type="spellStart"/>
      <w:r w:rsidRPr="00A30882">
        <w:t>Console.WriteLine</w:t>
      </w:r>
      <w:proofErr w:type="spellEnd"/>
      <w:r w:rsidRPr="00A30882">
        <w:t>("</w:t>
      </w:r>
      <w:proofErr w:type="spellStart"/>
      <w:r w:rsidRPr="00A30882">
        <w:t>message</w:t>
      </w:r>
      <w:proofErr w:type="spellEnd"/>
      <w:r w:rsidRPr="00A30882">
        <w:t xml:space="preserve"> </w:t>
      </w:r>
      <w:proofErr w:type="spellStart"/>
      <w:r w:rsidRPr="00A30882">
        <w:t>was</w:t>
      </w:r>
      <w:proofErr w:type="spellEnd"/>
      <w:r w:rsidRPr="00A30882">
        <w:t xml:space="preserve"> </w:t>
      </w:r>
      <w:proofErr w:type="spellStart"/>
      <w:r w:rsidRPr="00A30882">
        <w:t>deleted</w:t>
      </w:r>
      <w:proofErr w:type="spellEnd"/>
      <w:r w:rsidRPr="00A30882">
        <w:t>");</w:t>
      </w:r>
    </w:p>
    <w:p w14:paraId="576D660A" w14:textId="77777777" w:rsidR="00B82CD1" w:rsidRPr="00A30882" w:rsidRDefault="00B82CD1" w:rsidP="00B82CD1">
      <w:pPr>
        <w:pStyle w:val="Sourcewithforeground"/>
      </w:pPr>
      <w:r w:rsidRPr="00A30882">
        <w:t xml:space="preserve">                    </w:t>
      </w:r>
      <w:proofErr w:type="spellStart"/>
      <w:r w:rsidRPr="00A30882">
        <w:t>Console.WriteLine</w:t>
      </w:r>
      <w:proofErr w:type="spellEnd"/>
      <w:r w:rsidRPr="00A30882">
        <w:t>("</w:t>
      </w:r>
      <w:proofErr w:type="spellStart"/>
      <w:r w:rsidRPr="00A30882">
        <w:t>Press</w:t>
      </w:r>
      <w:proofErr w:type="spellEnd"/>
      <w:r w:rsidRPr="00A30882">
        <w:t xml:space="preserve"> </w:t>
      </w:r>
      <w:proofErr w:type="spellStart"/>
      <w:r w:rsidRPr="00A30882">
        <w:t>key</w:t>
      </w:r>
      <w:proofErr w:type="spellEnd"/>
      <w:r w:rsidRPr="00A30882">
        <w:t>...");</w:t>
      </w:r>
    </w:p>
    <w:p w14:paraId="1AF066A6" w14:textId="77777777" w:rsidR="00B82CD1" w:rsidRPr="00A30882" w:rsidRDefault="00B82CD1" w:rsidP="00B82CD1">
      <w:pPr>
        <w:pStyle w:val="Sourcewithforeground"/>
      </w:pPr>
      <w:r w:rsidRPr="00A30882">
        <w:t xml:space="preserve">                }</w:t>
      </w:r>
    </w:p>
    <w:p w14:paraId="139EC00E" w14:textId="77777777" w:rsidR="00B82CD1" w:rsidRPr="00A30882" w:rsidRDefault="00B82CD1" w:rsidP="00B82CD1">
      <w:pPr>
        <w:pStyle w:val="Sourcewithforeground"/>
      </w:pPr>
      <w:r w:rsidRPr="00A30882">
        <w:t xml:space="preserve">                </w:t>
      </w:r>
      <w:proofErr w:type="spellStart"/>
      <w:r w:rsidRPr="00A30882">
        <w:t>catch</w:t>
      </w:r>
      <w:proofErr w:type="spellEnd"/>
      <w:r w:rsidRPr="00A30882">
        <w:t xml:space="preserve"> (</w:t>
      </w:r>
      <w:proofErr w:type="spellStart"/>
      <w:r w:rsidRPr="00A30882">
        <w:t>CommunicationException</w:t>
      </w:r>
      <w:proofErr w:type="spellEnd"/>
      <w:r w:rsidRPr="00A30882">
        <w:t xml:space="preserve"> e)</w:t>
      </w:r>
    </w:p>
    <w:p w14:paraId="4C3A9314" w14:textId="77777777" w:rsidR="00B82CD1" w:rsidRPr="00A30882" w:rsidRDefault="00B82CD1" w:rsidP="00B82CD1">
      <w:pPr>
        <w:pStyle w:val="Sourcewithforeground"/>
      </w:pPr>
      <w:r w:rsidRPr="00A30882">
        <w:t xml:space="preserve">                {</w:t>
      </w:r>
    </w:p>
    <w:p w14:paraId="7E2956BB" w14:textId="77777777" w:rsidR="00B82CD1" w:rsidRPr="00A30882" w:rsidRDefault="00B82CD1" w:rsidP="00B82CD1">
      <w:pPr>
        <w:pStyle w:val="Sourcewithforeground"/>
      </w:pPr>
      <w:r w:rsidRPr="00A30882">
        <w:t xml:space="preserve">                    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mess</w:t>
      </w:r>
      <w:proofErr w:type="spellEnd"/>
      <w:r w:rsidRPr="00A30882">
        <w:t xml:space="preserve"> = </w:t>
      </w:r>
      <w:proofErr w:type="spellStart"/>
      <w:r w:rsidRPr="00A30882">
        <w:t>e.Message</w:t>
      </w:r>
      <w:proofErr w:type="spellEnd"/>
      <w:r w:rsidRPr="00A30882">
        <w:t>;</w:t>
      </w:r>
    </w:p>
    <w:p w14:paraId="12F1366D" w14:textId="77777777" w:rsidR="00B82CD1" w:rsidRPr="00A30882" w:rsidRDefault="00B82CD1" w:rsidP="00B82CD1">
      <w:pPr>
        <w:pStyle w:val="Sourcewithforeground"/>
      </w:pPr>
      <w:r w:rsidRPr="00A30882">
        <w:t xml:space="preserve">                    </w:t>
      </w:r>
      <w:proofErr w:type="spellStart"/>
      <w:r w:rsidRPr="00A30882">
        <w:t>Console.WriteLine</w:t>
      </w:r>
      <w:proofErr w:type="spellEnd"/>
      <w:r w:rsidRPr="00A30882">
        <w:t>(</w:t>
      </w:r>
      <w:proofErr w:type="spellStart"/>
      <w:r w:rsidRPr="00A30882">
        <w:t>mess</w:t>
      </w:r>
      <w:proofErr w:type="spellEnd"/>
      <w:r w:rsidRPr="00A30882">
        <w:t>);</w:t>
      </w:r>
    </w:p>
    <w:p w14:paraId="4AC1BC0E" w14:textId="77777777" w:rsidR="00B82CD1" w:rsidRPr="00A30882" w:rsidRDefault="00B82CD1" w:rsidP="00B82CD1">
      <w:pPr>
        <w:pStyle w:val="Sourcewithforeground"/>
      </w:pPr>
    </w:p>
    <w:p w14:paraId="0558315E" w14:textId="77777777" w:rsidR="00B82CD1" w:rsidRPr="00A30882" w:rsidRDefault="00B82CD1" w:rsidP="00B82CD1">
      <w:pPr>
        <w:pStyle w:val="Sourcewithforeground"/>
      </w:pPr>
      <w:r w:rsidRPr="00A30882">
        <w:t xml:space="preserve">                    </w:t>
      </w:r>
      <w:proofErr w:type="spellStart"/>
      <w:r w:rsidRPr="00A30882">
        <w:t>client.Abort</w:t>
      </w:r>
      <w:proofErr w:type="spellEnd"/>
      <w:r w:rsidRPr="00A30882">
        <w:t>();</w:t>
      </w:r>
    </w:p>
    <w:p w14:paraId="236A932E" w14:textId="77777777" w:rsidR="00B82CD1" w:rsidRPr="00A30882" w:rsidRDefault="00B82CD1" w:rsidP="00B82CD1">
      <w:pPr>
        <w:pStyle w:val="Sourcewithforeground"/>
      </w:pPr>
      <w:r w:rsidRPr="00A30882">
        <w:t xml:space="preserve">                }</w:t>
      </w:r>
    </w:p>
    <w:p w14:paraId="4A9D0FBF" w14:textId="77777777" w:rsidR="00B82CD1" w:rsidRPr="00A30882" w:rsidRDefault="00B82CD1" w:rsidP="00B82CD1">
      <w:pPr>
        <w:pStyle w:val="Sourcewithforeground"/>
      </w:pPr>
      <w:r w:rsidRPr="00A30882">
        <w:t xml:space="preserve">                </w:t>
      </w:r>
      <w:proofErr w:type="spellStart"/>
      <w:r w:rsidRPr="00A30882">
        <w:t>catch</w:t>
      </w:r>
      <w:proofErr w:type="spellEnd"/>
      <w:r w:rsidRPr="00A30882">
        <w:t xml:space="preserve"> (</w:t>
      </w:r>
      <w:proofErr w:type="spellStart"/>
      <w:r w:rsidRPr="00A30882">
        <w:t>TimeoutException</w:t>
      </w:r>
      <w:proofErr w:type="spellEnd"/>
      <w:r w:rsidRPr="00A30882">
        <w:t xml:space="preserve"> e)</w:t>
      </w:r>
    </w:p>
    <w:p w14:paraId="0671E988" w14:textId="77777777" w:rsidR="00B82CD1" w:rsidRPr="00A30882" w:rsidRDefault="00B82CD1" w:rsidP="00B82CD1">
      <w:pPr>
        <w:pStyle w:val="Sourcewithforeground"/>
      </w:pPr>
      <w:r w:rsidRPr="00A30882">
        <w:t xml:space="preserve">                {</w:t>
      </w:r>
    </w:p>
    <w:p w14:paraId="5B18C366" w14:textId="77777777" w:rsidR="00B82CD1" w:rsidRPr="00A30882" w:rsidRDefault="00B82CD1" w:rsidP="00B82CD1">
      <w:pPr>
        <w:pStyle w:val="Sourcewithforeground"/>
      </w:pPr>
      <w:r w:rsidRPr="00A30882">
        <w:t xml:space="preserve">                    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mess</w:t>
      </w:r>
      <w:proofErr w:type="spellEnd"/>
      <w:r w:rsidRPr="00A30882">
        <w:t xml:space="preserve"> = </w:t>
      </w:r>
      <w:proofErr w:type="spellStart"/>
      <w:r w:rsidRPr="00A30882">
        <w:t>e.Message</w:t>
      </w:r>
      <w:proofErr w:type="spellEnd"/>
      <w:r w:rsidRPr="00A30882">
        <w:t>;</w:t>
      </w:r>
    </w:p>
    <w:p w14:paraId="600CF459" w14:textId="77777777" w:rsidR="00B82CD1" w:rsidRPr="00A30882" w:rsidRDefault="00B82CD1" w:rsidP="00B82CD1">
      <w:pPr>
        <w:pStyle w:val="Sourcewithforeground"/>
      </w:pPr>
      <w:r w:rsidRPr="00A30882">
        <w:t xml:space="preserve">                    </w:t>
      </w:r>
      <w:proofErr w:type="spellStart"/>
      <w:r w:rsidRPr="00A30882">
        <w:t>Console.WriteLine</w:t>
      </w:r>
      <w:proofErr w:type="spellEnd"/>
      <w:r w:rsidRPr="00A30882">
        <w:t>(</w:t>
      </w:r>
      <w:proofErr w:type="spellStart"/>
      <w:r w:rsidRPr="00A30882">
        <w:t>mess</w:t>
      </w:r>
      <w:proofErr w:type="spellEnd"/>
      <w:r w:rsidRPr="00A30882">
        <w:t>);</w:t>
      </w:r>
    </w:p>
    <w:p w14:paraId="6C06E16E" w14:textId="77777777" w:rsidR="00B82CD1" w:rsidRPr="00A30882" w:rsidRDefault="00B82CD1" w:rsidP="00B82CD1">
      <w:pPr>
        <w:pStyle w:val="Sourcewithforeground"/>
      </w:pPr>
    </w:p>
    <w:p w14:paraId="5F0336C4" w14:textId="77777777" w:rsidR="00B82CD1" w:rsidRPr="00A30882" w:rsidRDefault="00B82CD1" w:rsidP="00B82CD1">
      <w:pPr>
        <w:pStyle w:val="Sourcewithforeground"/>
      </w:pPr>
      <w:r w:rsidRPr="00A30882">
        <w:t xml:space="preserve">                    </w:t>
      </w:r>
      <w:proofErr w:type="spellStart"/>
      <w:r w:rsidRPr="00A30882">
        <w:t>client.Abort</w:t>
      </w:r>
      <w:proofErr w:type="spellEnd"/>
      <w:r w:rsidRPr="00A30882">
        <w:t>();</w:t>
      </w:r>
    </w:p>
    <w:p w14:paraId="1958D625" w14:textId="77777777" w:rsidR="00B82CD1" w:rsidRPr="00A30882" w:rsidRDefault="00B82CD1" w:rsidP="00B82CD1">
      <w:pPr>
        <w:pStyle w:val="Sourcewithforeground"/>
      </w:pPr>
      <w:r w:rsidRPr="00A30882">
        <w:t xml:space="preserve">                }</w:t>
      </w:r>
    </w:p>
    <w:p w14:paraId="001C1439" w14:textId="77777777" w:rsidR="00B82CD1" w:rsidRPr="00A30882" w:rsidRDefault="00B82CD1" w:rsidP="00B82CD1">
      <w:pPr>
        <w:pStyle w:val="Sourcewithforeground"/>
      </w:pPr>
      <w:r w:rsidRPr="00A30882">
        <w:t xml:space="preserve">                </w:t>
      </w:r>
      <w:proofErr w:type="spellStart"/>
      <w:r w:rsidRPr="00A30882">
        <w:t>catch</w:t>
      </w:r>
      <w:proofErr w:type="spellEnd"/>
      <w:r w:rsidRPr="00A30882">
        <w:t xml:space="preserve"> (</w:t>
      </w:r>
      <w:proofErr w:type="spellStart"/>
      <w:r w:rsidRPr="00A30882">
        <w:t>Exception</w:t>
      </w:r>
      <w:proofErr w:type="spellEnd"/>
      <w:r w:rsidRPr="00A30882">
        <w:t xml:space="preserve"> e)</w:t>
      </w:r>
    </w:p>
    <w:p w14:paraId="50408CD2" w14:textId="77777777" w:rsidR="00B82CD1" w:rsidRPr="00A30882" w:rsidRDefault="00B82CD1" w:rsidP="00B82CD1">
      <w:pPr>
        <w:pStyle w:val="Sourcewithforeground"/>
      </w:pPr>
      <w:r w:rsidRPr="00A30882">
        <w:t xml:space="preserve">                {</w:t>
      </w:r>
    </w:p>
    <w:p w14:paraId="57674462" w14:textId="77777777" w:rsidR="00B82CD1" w:rsidRPr="00A30882" w:rsidRDefault="00B82CD1" w:rsidP="00B82CD1">
      <w:pPr>
        <w:pStyle w:val="Sourcewithforeground"/>
      </w:pPr>
      <w:r w:rsidRPr="00A30882">
        <w:t xml:space="preserve">                    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mess</w:t>
      </w:r>
      <w:proofErr w:type="spellEnd"/>
      <w:r w:rsidRPr="00A30882">
        <w:t xml:space="preserve"> = </w:t>
      </w:r>
      <w:proofErr w:type="spellStart"/>
      <w:r w:rsidRPr="00A30882">
        <w:t>e.Message</w:t>
      </w:r>
      <w:proofErr w:type="spellEnd"/>
      <w:r w:rsidRPr="00A30882">
        <w:t>;</w:t>
      </w:r>
    </w:p>
    <w:p w14:paraId="2FB741A3" w14:textId="77777777" w:rsidR="00B82CD1" w:rsidRPr="00A30882" w:rsidRDefault="00B82CD1" w:rsidP="00B82CD1">
      <w:pPr>
        <w:pStyle w:val="Sourcewithforeground"/>
      </w:pPr>
      <w:r w:rsidRPr="00A30882">
        <w:t xml:space="preserve">                    </w:t>
      </w:r>
      <w:proofErr w:type="spellStart"/>
      <w:r w:rsidRPr="00A30882">
        <w:t>Console.WriteLine</w:t>
      </w:r>
      <w:proofErr w:type="spellEnd"/>
      <w:r w:rsidRPr="00A30882">
        <w:t>(</w:t>
      </w:r>
      <w:proofErr w:type="spellStart"/>
      <w:r w:rsidRPr="00A30882">
        <w:t>mess</w:t>
      </w:r>
      <w:proofErr w:type="spellEnd"/>
      <w:r w:rsidRPr="00A30882">
        <w:t>);</w:t>
      </w:r>
    </w:p>
    <w:p w14:paraId="245DE27B" w14:textId="77777777" w:rsidR="00B82CD1" w:rsidRPr="00A30882" w:rsidRDefault="00B82CD1" w:rsidP="00B82CD1">
      <w:pPr>
        <w:pStyle w:val="Sourcewithforeground"/>
      </w:pPr>
      <w:r w:rsidRPr="00A30882">
        <w:t xml:space="preserve">                    </w:t>
      </w:r>
      <w:proofErr w:type="spellStart"/>
      <w:r w:rsidRPr="00A30882">
        <w:t>client.Abort</w:t>
      </w:r>
      <w:proofErr w:type="spellEnd"/>
      <w:r w:rsidRPr="00A30882">
        <w:t>();</w:t>
      </w:r>
    </w:p>
    <w:p w14:paraId="40C66179" w14:textId="77777777" w:rsidR="00B82CD1" w:rsidRPr="00A30882" w:rsidRDefault="00B82CD1" w:rsidP="00B82CD1">
      <w:pPr>
        <w:pStyle w:val="Sourcewithforeground"/>
      </w:pPr>
      <w:r w:rsidRPr="00A30882">
        <w:t xml:space="preserve">                    </w:t>
      </w:r>
      <w:proofErr w:type="spellStart"/>
      <w:r w:rsidRPr="00A30882">
        <w:t>throw</w:t>
      </w:r>
      <w:proofErr w:type="spellEnd"/>
      <w:r w:rsidRPr="00A30882">
        <w:t>;</w:t>
      </w:r>
    </w:p>
    <w:p w14:paraId="1596422A" w14:textId="77777777" w:rsidR="00B82CD1" w:rsidRPr="00A30882" w:rsidRDefault="00B82CD1" w:rsidP="00B82CD1">
      <w:pPr>
        <w:pStyle w:val="Sourcewithforeground"/>
      </w:pPr>
      <w:r w:rsidRPr="00A30882">
        <w:t xml:space="preserve">                }</w:t>
      </w:r>
    </w:p>
    <w:p w14:paraId="40750B9E" w14:textId="77777777" w:rsidR="00B82CD1" w:rsidRPr="00A30882" w:rsidRDefault="00B82CD1" w:rsidP="00B82CD1">
      <w:pPr>
        <w:pStyle w:val="Sourcewithforeground"/>
      </w:pPr>
    </w:p>
    <w:p w14:paraId="654B7560" w14:textId="77777777" w:rsidR="00B82CD1" w:rsidRPr="00A30882" w:rsidRDefault="00B82CD1" w:rsidP="00B82CD1">
      <w:pPr>
        <w:pStyle w:val="Sourcewithforeground"/>
      </w:pPr>
      <w:r w:rsidRPr="00A30882">
        <w:t xml:space="preserve">                </w:t>
      </w:r>
      <w:proofErr w:type="spellStart"/>
      <w:r w:rsidRPr="00A30882">
        <w:t>Console.ReadLine</w:t>
      </w:r>
      <w:proofErr w:type="spellEnd"/>
      <w:r w:rsidRPr="00A30882">
        <w:t>();</w:t>
      </w:r>
    </w:p>
    <w:p w14:paraId="77FE6E65" w14:textId="7D76B286" w:rsidR="00B82CD1" w:rsidRPr="00A30882" w:rsidRDefault="00B82CD1" w:rsidP="002F3430">
      <w:pPr>
        <w:pStyle w:val="Sourcewithforeground"/>
      </w:pPr>
      <w:r w:rsidRPr="00A30882">
        <w:t xml:space="preserve">            }</w:t>
      </w:r>
    </w:p>
    <w:p w14:paraId="17A9D84D" w14:textId="362512DB" w:rsidR="00C633F3" w:rsidRPr="00A30882" w:rsidRDefault="00C633F3" w:rsidP="002F3430">
      <w:pPr>
        <w:pStyle w:val="Pictureposition"/>
      </w:pPr>
      <w:r w:rsidRPr="00A30882">
        <w:rPr>
          <w:noProof/>
          <w:lang w:val="en-US"/>
        </w:rPr>
        <w:drawing>
          <wp:inline distT="0" distB="0" distL="0" distR="0" wp14:anchorId="475139BE" wp14:editId="1221143B">
            <wp:extent cx="5486400" cy="1209040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1209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407503" w14:textId="26CCB2C4" w:rsidR="00C633F3" w:rsidRPr="00A30882" w:rsidRDefault="008C1677" w:rsidP="002F3430">
      <w:pPr>
        <w:pStyle w:val="Picturecaption"/>
      </w:pPr>
      <w:fldSimple w:instr=" SEQ Attēls \* ARABIC ">
        <w:bookmarkStart w:id="92" w:name="_Toc110419765"/>
        <w:r w:rsidR="00B93481">
          <w:rPr>
            <w:noProof/>
          </w:rPr>
          <w:t>16</w:t>
        </w:r>
      </w:fldSimple>
      <w:r w:rsidR="00F41DFC" w:rsidRPr="00A30882">
        <w:t>.</w:t>
      </w:r>
      <w:r w:rsidR="00C633F3" w:rsidRPr="00A30882">
        <w:t>attēls. Dz</w:t>
      </w:r>
      <w:r w:rsidR="00F41DFC" w:rsidRPr="00A30882">
        <w:t>ēstie</w:t>
      </w:r>
      <w:r w:rsidR="00C633F3" w:rsidRPr="00A30882">
        <w:t xml:space="preserve"> ziņojumi</w:t>
      </w:r>
      <w:bookmarkEnd w:id="92"/>
    </w:p>
    <w:p w14:paraId="764DBC5F" w14:textId="38B3E643" w:rsidR="00C633F3" w:rsidRPr="00A30882" w:rsidRDefault="00B54710" w:rsidP="002F3430">
      <w:pPr>
        <w:pStyle w:val="Heading4"/>
      </w:pPr>
      <w:bookmarkStart w:id="93" w:name="_Toc110419695"/>
      <w:r w:rsidRPr="00A30882">
        <w:lastRenderedPageBreak/>
        <w:t>Tā, kas p</w:t>
      </w:r>
      <w:r w:rsidR="00724838" w:rsidRPr="00A30882">
        <w:t>arakstīj</w:t>
      </w:r>
      <w:r w:rsidRPr="00A30882">
        <w:t>ies</w:t>
      </w:r>
      <w:r w:rsidR="00EA66EC" w:rsidRPr="00A30882">
        <w:t xml:space="preserve"> p</w:t>
      </w:r>
      <w:r w:rsidR="0054685B" w:rsidRPr="00A30882">
        <w:t>ievieno</w:t>
      </w:r>
      <w:r w:rsidR="00EA66EC" w:rsidRPr="00A30882">
        <w:t xml:space="preserve">šana </w:t>
      </w:r>
      <w:r w:rsidR="0054685B" w:rsidRPr="00A30882">
        <w:t xml:space="preserve">kanāla versijai </w:t>
      </w:r>
      <w:r w:rsidR="00117F88" w:rsidRPr="00A30882">
        <w:t>(</w:t>
      </w:r>
      <w:proofErr w:type="spellStart"/>
      <w:r w:rsidR="00117F88" w:rsidRPr="00A30882">
        <w:t>CreateSubscriberToChannelVersion</w:t>
      </w:r>
      <w:proofErr w:type="spellEnd"/>
      <w:r w:rsidR="00117F88" w:rsidRPr="00A30882">
        <w:t>)</w:t>
      </w:r>
      <w:bookmarkEnd w:id="93"/>
    </w:p>
    <w:p w14:paraId="6568633B" w14:textId="1DEBF21A" w:rsidR="0054685B" w:rsidRPr="00A30882" w:rsidRDefault="0054685B" w:rsidP="002F3430">
      <w:r w:rsidRPr="00A30882">
        <w:t>Tiek pārbaudīts</w:t>
      </w:r>
      <w:r w:rsidR="00F818A0" w:rsidRPr="00A30882">
        <w:t>,</w:t>
      </w:r>
      <w:r w:rsidRPr="00A30882">
        <w:t xml:space="preserve"> vai </w:t>
      </w:r>
      <w:r w:rsidR="003E5C59" w:rsidRPr="00A30882">
        <w:t>uz kanālu kāds ir parakstījies</w:t>
      </w:r>
      <w:r w:rsidR="0083705C" w:rsidRPr="00A30882">
        <w:t>.</w:t>
      </w:r>
      <w:r w:rsidR="003E5C59" w:rsidRPr="00A30882">
        <w:t xml:space="preserve"> </w:t>
      </w:r>
      <w:r w:rsidR="0083705C" w:rsidRPr="00A30882">
        <w:t>J</w:t>
      </w:r>
      <w:r w:rsidRPr="00A30882">
        <w:t>a</w:t>
      </w:r>
      <w:r w:rsidR="003E5C59" w:rsidRPr="00A30882">
        <w:t xml:space="preserve"> nav, tad pievieno</w:t>
      </w:r>
      <w:r w:rsidR="00671281" w:rsidRPr="00A30882">
        <w:t xml:space="preserve"> kanāla dal</w:t>
      </w:r>
      <w:r w:rsidR="0083705C" w:rsidRPr="00A30882">
        <w:t>ī</w:t>
      </w:r>
      <w:r w:rsidR="00671281" w:rsidRPr="00A30882">
        <w:t>bnieku</w:t>
      </w:r>
      <w:r w:rsidR="001D5626" w:rsidRPr="00A30882">
        <w:t>.</w:t>
      </w:r>
    </w:p>
    <w:p w14:paraId="12B59D97" w14:textId="77777777" w:rsidR="008C22CE" w:rsidRPr="00A30882" w:rsidRDefault="008C22CE" w:rsidP="008C22CE">
      <w:pPr>
        <w:pStyle w:val="Sourcewithforeground"/>
      </w:pP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channelName</w:t>
      </w:r>
      <w:proofErr w:type="spellEnd"/>
      <w:r w:rsidRPr="00A30882">
        <w:t xml:space="preserve"> = "</w:t>
      </w:r>
      <w:proofErr w:type="spellStart"/>
      <w:r w:rsidRPr="00A30882">
        <w:t>SampleChannel</w:t>
      </w:r>
      <w:proofErr w:type="spellEnd"/>
      <w:r w:rsidRPr="00A30882">
        <w:t>";</w:t>
      </w:r>
    </w:p>
    <w:p w14:paraId="5C6B67E5" w14:textId="77777777" w:rsidR="008C22CE" w:rsidRPr="00A30882" w:rsidRDefault="008C22CE" w:rsidP="008C22CE">
      <w:pPr>
        <w:pStyle w:val="Sourcewithforeground"/>
      </w:pPr>
      <w:r w:rsidRPr="00A30882">
        <w:t xml:space="preserve">            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channelURN</w:t>
      </w:r>
      <w:proofErr w:type="spellEnd"/>
      <w:r w:rsidRPr="00A30882">
        <w:t xml:space="preserve"> = "URN:IVIS:100001:CHA-" + </w:t>
      </w:r>
      <w:proofErr w:type="spellStart"/>
      <w:r w:rsidRPr="00A30882">
        <w:t>channelName</w:t>
      </w:r>
      <w:proofErr w:type="spellEnd"/>
      <w:r w:rsidRPr="00A30882">
        <w:t xml:space="preserve"> + "-TYPE-DIK";</w:t>
      </w:r>
    </w:p>
    <w:p w14:paraId="1F7DA551" w14:textId="77777777" w:rsidR="008C22CE" w:rsidRPr="00A30882" w:rsidRDefault="008C22CE" w:rsidP="008C22CE">
      <w:pPr>
        <w:pStyle w:val="Sourcewithforeground"/>
      </w:pPr>
      <w:r w:rsidRPr="00A30882">
        <w:t xml:space="preserve">            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channelVersionURN</w:t>
      </w:r>
      <w:proofErr w:type="spellEnd"/>
      <w:r w:rsidRPr="00A30882">
        <w:t xml:space="preserve"> = "URN:IVIS:100001:CHA-SampleChannel-v1-0-TYPE-DIK";</w:t>
      </w:r>
    </w:p>
    <w:p w14:paraId="323BE832" w14:textId="77777777" w:rsidR="008C22CE" w:rsidRPr="00A30882" w:rsidRDefault="008C22CE" w:rsidP="008C22CE">
      <w:pPr>
        <w:pStyle w:val="Sourcewithforeground"/>
      </w:pPr>
    </w:p>
    <w:p w14:paraId="3F47A2DA" w14:textId="77777777" w:rsidR="008C22CE" w:rsidRPr="00A30882" w:rsidRDefault="008C22CE" w:rsidP="008C22CE">
      <w:pPr>
        <w:pStyle w:val="Sourcewithforeground"/>
      </w:pPr>
      <w:r w:rsidRPr="00A30882">
        <w:t xml:space="preserve">            </w:t>
      </w:r>
      <w:proofErr w:type="spellStart"/>
      <w:r w:rsidRPr="00A30882">
        <w:t>using</w:t>
      </w:r>
      <w:proofErr w:type="spellEnd"/>
      <w:r w:rsidRPr="00A30882">
        <w:t xml:space="preserve"> (ProxyToService.DitConfiguration.DITConfigurationServiceContractClient </w:t>
      </w:r>
      <w:proofErr w:type="spellStart"/>
      <w:r w:rsidRPr="00A30882">
        <w:t>client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ProxyToService.DitConfiguration.DITConfigurationServiceContractClient("ConfigurationService"))</w:t>
      </w:r>
    </w:p>
    <w:p w14:paraId="3A3F531F" w14:textId="77777777" w:rsidR="008C22CE" w:rsidRPr="00A30882" w:rsidRDefault="008C22CE" w:rsidP="008C22CE">
      <w:pPr>
        <w:pStyle w:val="Sourcewithforeground"/>
      </w:pPr>
      <w:r w:rsidRPr="00A30882">
        <w:t xml:space="preserve">            {</w:t>
      </w:r>
    </w:p>
    <w:p w14:paraId="2A64A281" w14:textId="77777777" w:rsidR="008C22CE" w:rsidRPr="00A30882" w:rsidRDefault="008C22CE" w:rsidP="008C22CE">
      <w:pPr>
        <w:pStyle w:val="Sourcewithforeground"/>
      </w:pPr>
      <w:r w:rsidRPr="00A30882">
        <w:t xml:space="preserve">                </w:t>
      </w:r>
      <w:proofErr w:type="spellStart"/>
      <w:r w:rsidRPr="00A30882">
        <w:t>try</w:t>
      </w:r>
      <w:proofErr w:type="spellEnd"/>
    </w:p>
    <w:p w14:paraId="71BB0B52" w14:textId="77777777" w:rsidR="008C22CE" w:rsidRPr="00A30882" w:rsidRDefault="008C22CE" w:rsidP="008C22CE">
      <w:pPr>
        <w:pStyle w:val="Sourcewithforeground"/>
      </w:pPr>
      <w:r w:rsidRPr="00A30882">
        <w:t xml:space="preserve">                {</w:t>
      </w:r>
    </w:p>
    <w:p w14:paraId="2FAE4E8A" w14:textId="77777777" w:rsidR="008C22CE" w:rsidRPr="00A30882" w:rsidRDefault="008C22CE" w:rsidP="008C22CE">
      <w:pPr>
        <w:pStyle w:val="Sourcewithforeground"/>
      </w:pPr>
      <w:r w:rsidRPr="00A30882">
        <w:t xml:space="preserve">                    </w:t>
      </w:r>
      <w:proofErr w:type="spellStart"/>
      <w:r w:rsidRPr="00A30882">
        <w:t>ProxyToService.DitConfiguration.ChannelSearchInfoStructure</w:t>
      </w:r>
      <w:proofErr w:type="spellEnd"/>
      <w:r w:rsidRPr="00A30882">
        <w:t xml:space="preserve"> </w:t>
      </w:r>
      <w:proofErr w:type="spellStart"/>
      <w:r w:rsidRPr="00A30882">
        <w:t>req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ProxyToService.DitConfiguration.ChannelSearchInfoStructure</w:t>
      </w:r>
      <w:proofErr w:type="spellEnd"/>
    </w:p>
    <w:p w14:paraId="4D07C073" w14:textId="77777777" w:rsidR="008C22CE" w:rsidRPr="00A30882" w:rsidRDefault="008C22CE" w:rsidP="008C22CE">
      <w:pPr>
        <w:pStyle w:val="Sourcewithforeground"/>
      </w:pPr>
      <w:r w:rsidRPr="00A30882">
        <w:t xml:space="preserve">                    {</w:t>
      </w:r>
    </w:p>
    <w:p w14:paraId="3D6EDE15" w14:textId="77777777" w:rsidR="008C22CE" w:rsidRPr="00A30882" w:rsidRDefault="008C22CE" w:rsidP="008C22CE">
      <w:pPr>
        <w:pStyle w:val="Sourcewithforeground"/>
      </w:pPr>
      <w:r w:rsidRPr="00A30882">
        <w:t xml:space="preserve">                        </w:t>
      </w:r>
      <w:proofErr w:type="spellStart"/>
      <w:r w:rsidRPr="00A30882">
        <w:t>Channel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ProxyToService.DitConfiguration.ChannelInfoStructure</w:t>
      </w:r>
      <w:proofErr w:type="spellEnd"/>
      <w:r w:rsidRPr="00A30882">
        <w:t>()</w:t>
      </w:r>
    </w:p>
    <w:p w14:paraId="614AB174" w14:textId="77777777" w:rsidR="008C22CE" w:rsidRPr="00A30882" w:rsidRDefault="008C22CE" w:rsidP="008C22CE">
      <w:pPr>
        <w:pStyle w:val="Sourcewithforeground"/>
      </w:pPr>
      <w:r w:rsidRPr="00A30882">
        <w:t xml:space="preserve">                    };</w:t>
      </w:r>
    </w:p>
    <w:p w14:paraId="0986A994" w14:textId="77777777" w:rsidR="008C22CE" w:rsidRPr="00A30882" w:rsidRDefault="008C22CE" w:rsidP="008C22CE">
      <w:pPr>
        <w:pStyle w:val="Sourcewithforeground"/>
      </w:pPr>
    </w:p>
    <w:p w14:paraId="0E243E9A" w14:textId="77777777" w:rsidR="008C22CE" w:rsidRPr="00A30882" w:rsidRDefault="008C22CE" w:rsidP="008C22CE">
      <w:pPr>
        <w:pStyle w:val="Sourcewithforeground"/>
      </w:pPr>
      <w:r w:rsidRPr="00A30882">
        <w:t xml:space="preserve">                    </w:t>
      </w:r>
      <w:proofErr w:type="spellStart"/>
      <w:r w:rsidRPr="00A30882">
        <w:t>req.Channel.ChannelURN</w:t>
      </w:r>
      <w:proofErr w:type="spellEnd"/>
      <w:r w:rsidRPr="00A30882">
        <w:t xml:space="preserve"> = </w:t>
      </w:r>
      <w:proofErr w:type="spellStart"/>
      <w:r w:rsidRPr="00A30882">
        <w:t>channelURN</w:t>
      </w:r>
      <w:proofErr w:type="spellEnd"/>
      <w:r w:rsidRPr="00A30882">
        <w:t>;</w:t>
      </w:r>
    </w:p>
    <w:p w14:paraId="1F825764" w14:textId="77777777" w:rsidR="008C22CE" w:rsidRPr="00A30882" w:rsidRDefault="008C22CE" w:rsidP="008C22CE">
      <w:pPr>
        <w:pStyle w:val="Sourcewithforeground"/>
      </w:pPr>
      <w:r w:rsidRPr="00A30882">
        <w:t xml:space="preserve">                    </w:t>
      </w:r>
      <w:proofErr w:type="spellStart"/>
      <w:r w:rsidRPr="00A30882">
        <w:t>req.OnlyHeader</w:t>
      </w:r>
      <w:proofErr w:type="spellEnd"/>
      <w:r w:rsidRPr="00A30882">
        <w:t xml:space="preserve"> = </w:t>
      </w:r>
      <w:proofErr w:type="spellStart"/>
      <w:r w:rsidRPr="00A30882">
        <w:t>true</w:t>
      </w:r>
      <w:proofErr w:type="spellEnd"/>
      <w:r w:rsidRPr="00A30882">
        <w:t>;</w:t>
      </w:r>
    </w:p>
    <w:p w14:paraId="665F48B4" w14:textId="77777777" w:rsidR="008C22CE" w:rsidRPr="00A30882" w:rsidRDefault="008C22CE" w:rsidP="008C22CE">
      <w:pPr>
        <w:pStyle w:val="Sourcewithforeground"/>
      </w:pPr>
      <w:r w:rsidRPr="00A30882">
        <w:t xml:space="preserve">                    </w:t>
      </w:r>
      <w:proofErr w:type="spellStart"/>
      <w:r w:rsidRPr="00A30882">
        <w:t>ProxyToService.DitConfiguration.ChannelListStructure</w:t>
      </w:r>
      <w:proofErr w:type="spellEnd"/>
      <w:r w:rsidRPr="00A30882">
        <w:t xml:space="preserve"> </w:t>
      </w:r>
      <w:proofErr w:type="spellStart"/>
      <w:r w:rsidRPr="00A30882">
        <w:t>channels</w:t>
      </w:r>
      <w:proofErr w:type="spellEnd"/>
      <w:r w:rsidRPr="00A30882">
        <w:t xml:space="preserve"> = </w:t>
      </w:r>
      <w:proofErr w:type="spellStart"/>
      <w:r w:rsidRPr="00A30882">
        <w:t>Helper.InvokeIgnoreException</w:t>
      </w:r>
      <w:proofErr w:type="spellEnd"/>
      <w:r w:rsidRPr="00A30882">
        <w:t>&lt;</w:t>
      </w:r>
      <w:proofErr w:type="spellStart"/>
      <w:r w:rsidRPr="00A30882">
        <w:t>ChannelListStructure</w:t>
      </w:r>
      <w:proofErr w:type="spellEnd"/>
      <w:r w:rsidRPr="00A30882">
        <w:t xml:space="preserve">, </w:t>
      </w:r>
      <w:proofErr w:type="spellStart"/>
      <w:r w:rsidRPr="00A30882">
        <w:t>CommunicationException</w:t>
      </w:r>
      <w:proofErr w:type="spellEnd"/>
      <w:r w:rsidRPr="00A30882">
        <w:t xml:space="preserve">&gt;(() =&gt; </w:t>
      </w:r>
      <w:proofErr w:type="spellStart"/>
      <w:r w:rsidRPr="00A30882">
        <w:t>client.SearchChannelsPaged</w:t>
      </w:r>
      <w:proofErr w:type="spellEnd"/>
      <w:r w:rsidRPr="00A30882">
        <w:t>(</w:t>
      </w:r>
      <w:proofErr w:type="spellStart"/>
      <w:r w:rsidRPr="00A30882">
        <w:t>req</w:t>
      </w:r>
      <w:proofErr w:type="spellEnd"/>
      <w:r w:rsidRPr="00A30882">
        <w:t xml:space="preserve">, </w:t>
      </w:r>
      <w:proofErr w:type="spellStart"/>
      <w:r w:rsidRPr="00A30882">
        <w:t>ChannelVersionStatusType.testing</w:t>
      </w:r>
      <w:proofErr w:type="spellEnd"/>
      <w:r w:rsidRPr="00A30882">
        <w:t xml:space="preserve">), "Argument </w:t>
      </w:r>
      <w:proofErr w:type="spellStart"/>
      <w:r w:rsidRPr="00A30882">
        <w:t>exception</w:t>
      </w:r>
      <w:proofErr w:type="spellEnd"/>
      <w:r w:rsidRPr="00A30882">
        <w:t xml:space="preserve">: </w:t>
      </w:r>
      <w:proofErr w:type="spellStart"/>
      <w:r w:rsidRPr="00A30882">
        <w:t>ChannelURN</w:t>
      </w:r>
      <w:proofErr w:type="spellEnd"/>
      <w:r w:rsidRPr="00A30882">
        <w:t>!");</w:t>
      </w:r>
    </w:p>
    <w:p w14:paraId="70751620" w14:textId="77777777" w:rsidR="008C22CE" w:rsidRPr="00A30882" w:rsidRDefault="008C22CE" w:rsidP="008C22CE">
      <w:pPr>
        <w:pStyle w:val="Sourcewithforeground"/>
      </w:pPr>
    </w:p>
    <w:p w14:paraId="56DEC9AD" w14:textId="77777777" w:rsidR="008C22CE" w:rsidRPr="00A30882" w:rsidRDefault="008C22CE" w:rsidP="008C22CE">
      <w:pPr>
        <w:pStyle w:val="Sourcewithforeground"/>
      </w:pPr>
      <w:r w:rsidRPr="00A30882">
        <w:t xml:space="preserve">                    </w:t>
      </w:r>
      <w:proofErr w:type="spellStart"/>
      <w:r w:rsidRPr="00A30882">
        <w:t>ChannelInfoStructure</w:t>
      </w:r>
      <w:proofErr w:type="spellEnd"/>
      <w:r w:rsidRPr="00A30882">
        <w:t xml:space="preserve"> </w:t>
      </w:r>
      <w:proofErr w:type="spellStart"/>
      <w:r w:rsidRPr="00A30882">
        <w:t>channel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ChannelInfoStructure</w:t>
      </w:r>
      <w:proofErr w:type="spellEnd"/>
      <w:r w:rsidRPr="00A30882">
        <w:t>();</w:t>
      </w:r>
    </w:p>
    <w:p w14:paraId="3BEBDC06" w14:textId="77777777" w:rsidR="008C22CE" w:rsidRPr="00A30882" w:rsidRDefault="008C22CE" w:rsidP="008C22CE">
      <w:pPr>
        <w:pStyle w:val="Sourcewithforeground"/>
      </w:pPr>
      <w:r w:rsidRPr="00A30882">
        <w:t xml:space="preserve">                    </w:t>
      </w:r>
      <w:proofErr w:type="spellStart"/>
      <w:r w:rsidRPr="00A30882">
        <w:t>channel.ShortName</w:t>
      </w:r>
      <w:proofErr w:type="spellEnd"/>
      <w:r w:rsidRPr="00A30882">
        <w:t xml:space="preserve"> = </w:t>
      </w:r>
      <w:proofErr w:type="spellStart"/>
      <w:r w:rsidRPr="00A30882">
        <w:t>channelName</w:t>
      </w:r>
      <w:proofErr w:type="spellEnd"/>
      <w:r w:rsidRPr="00A30882">
        <w:t>;</w:t>
      </w:r>
    </w:p>
    <w:p w14:paraId="6264946A" w14:textId="77777777" w:rsidR="008C22CE" w:rsidRPr="00A30882" w:rsidRDefault="008C22CE" w:rsidP="008C22CE">
      <w:pPr>
        <w:pStyle w:val="Sourcewithforeground"/>
      </w:pPr>
      <w:r w:rsidRPr="00A30882">
        <w:t xml:space="preserve">                    </w:t>
      </w:r>
      <w:proofErr w:type="spellStart"/>
      <w:r w:rsidRPr="00A30882">
        <w:t>channel.ChannelURN</w:t>
      </w:r>
      <w:proofErr w:type="spellEnd"/>
      <w:r w:rsidRPr="00A30882">
        <w:t xml:space="preserve"> = </w:t>
      </w:r>
      <w:proofErr w:type="spellStart"/>
      <w:r w:rsidRPr="00A30882">
        <w:t>channelURN</w:t>
      </w:r>
      <w:proofErr w:type="spellEnd"/>
      <w:r w:rsidRPr="00A30882">
        <w:t>;</w:t>
      </w:r>
    </w:p>
    <w:p w14:paraId="479E963A" w14:textId="77777777" w:rsidR="008C22CE" w:rsidRPr="00A30882" w:rsidRDefault="008C22CE" w:rsidP="008C22CE">
      <w:pPr>
        <w:pStyle w:val="Sourcewithforeground"/>
      </w:pPr>
      <w:r w:rsidRPr="00A30882">
        <w:t xml:space="preserve">                    </w:t>
      </w:r>
      <w:proofErr w:type="spellStart"/>
      <w:r w:rsidRPr="00A30882">
        <w:t>channel.ChannelType</w:t>
      </w:r>
      <w:proofErr w:type="spellEnd"/>
      <w:r w:rsidRPr="00A30882">
        <w:t xml:space="preserve"> = </w:t>
      </w:r>
      <w:proofErr w:type="spellStart"/>
      <w:r w:rsidRPr="00A30882">
        <w:t>ChannelType.dik</w:t>
      </w:r>
      <w:proofErr w:type="spellEnd"/>
      <w:r w:rsidRPr="00A30882">
        <w:t>;</w:t>
      </w:r>
    </w:p>
    <w:p w14:paraId="29F6023E" w14:textId="77777777" w:rsidR="008C22CE" w:rsidRPr="00A30882" w:rsidRDefault="008C22CE" w:rsidP="008C22CE">
      <w:pPr>
        <w:pStyle w:val="Sourcewithforeground"/>
      </w:pPr>
      <w:r w:rsidRPr="00A30882">
        <w:t xml:space="preserve">                    </w:t>
      </w:r>
      <w:proofErr w:type="spellStart"/>
      <w:r w:rsidRPr="00A30882">
        <w:t>channel.OwnerAuthority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AuthorityBasicInfoStructure</w:t>
      </w:r>
      <w:proofErr w:type="spellEnd"/>
      <w:r w:rsidRPr="00A30882">
        <w:t>();</w:t>
      </w:r>
    </w:p>
    <w:p w14:paraId="5DC0CFD3" w14:textId="77777777" w:rsidR="008C22CE" w:rsidRPr="00A30882" w:rsidRDefault="008C22CE" w:rsidP="008C22CE">
      <w:pPr>
        <w:pStyle w:val="Sourcewithforeground"/>
      </w:pPr>
      <w:r w:rsidRPr="00A30882">
        <w:t xml:space="preserve">                    </w:t>
      </w:r>
      <w:proofErr w:type="spellStart"/>
      <w:r w:rsidRPr="00A30882">
        <w:t>channel.OwnerAuthority.AuthorityID</w:t>
      </w:r>
      <w:proofErr w:type="spellEnd"/>
      <w:r w:rsidRPr="00A30882">
        <w:t xml:space="preserve"> = "100000";</w:t>
      </w:r>
    </w:p>
    <w:p w14:paraId="48F1C08C" w14:textId="77777777" w:rsidR="008C22CE" w:rsidRPr="00A30882" w:rsidRDefault="008C22CE" w:rsidP="008C22CE">
      <w:pPr>
        <w:pStyle w:val="Sourcewithforeground"/>
      </w:pPr>
      <w:r w:rsidRPr="00A30882">
        <w:t xml:space="preserve">                    </w:t>
      </w:r>
      <w:proofErr w:type="spellStart"/>
      <w:r w:rsidRPr="00A30882">
        <w:t>channel.OwnerAuthority.ShortName</w:t>
      </w:r>
      <w:proofErr w:type="spellEnd"/>
      <w:r w:rsidRPr="00A30882">
        <w:t xml:space="preserve"> = "ABC";</w:t>
      </w:r>
    </w:p>
    <w:p w14:paraId="7D748E1A" w14:textId="77777777" w:rsidR="008C22CE" w:rsidRPr="00A30882" w:rsidRDefault="008C22CE" w:rsidP="008C22CE">
      <w:pPr>
        <w:pStyle w:val="Sourcewithforeground"/>
      </w:pPr>
      <w:r w:rsidRPr="00A30882">
        <w:t xml:space="preserve">                    </w:t>
      </w:r>
      <w:proofErr w:type="spellStart"/>
      <w:r w:rsidRPr="00A30882">
        <w:t>channel.OwnerAuthority.Name</w:t>
      </w:r>
      <w:proofErr w:type="spellEnd"/>
      <w:r w:rsidRPr="00A30882">
        <w:t xml:space="preserve"> = "ABC </w:t>
      </w:r>
      <w:proofErr w:type="spellStart"/>
      <w:r w:rsidRPr="00A30882">
        <w:t>Software</w:t>
      </w:r>
      <w:proofErr w:type="spellEnd"/>
      <w:r w:rsidRPr="00A30882">
        <w:t>";</w:t>
      </w:r>
    </w:p>
    <w:p w14:paraId="7B7C7414" w14:textId="77777777" w:rsidR="008C22CE" w:rsidRPr="00A30882" w:rsidRDefault="008C22CE" w:rsidP="008C22CE">
      <w:pPr>
        <w:pStyle w:val="Sourcewithforeground"/>
      </w:pPr>
      <w:r w:rsidRPr="00A30882">
        <w:t xml:space="preserve">                    </w:t>
      </w:r>
      <w:proofErr w:type="spellStart"/>
      <w:r w:rsidRPr="00A30882">
        <w:t>channel.ChannelName</w:t>
      </w:r>
      <w:proofErr w:type="spellEnd"/>
      <w:r w:rsidRPr="00A30882">
        <w:t xml:space="preserve"> = </w:t>
      </w:r>
      <w:proofErr w:type="spellStart"/>
      <w:r w:rsidRPr="00A30882">
        <w:t>channelName</w:t>
      </w:r>
      <w:proofErr w:type="spellEnd"/>
      <w:r w:rsidRPr="00A30882">
        <w:t>;</w:t>
      </w:r>
    </w:p>
    <w:p w14:paraId="707E0E30" w14:textId="77777777" w:rsidR="008C22CE" w:rsidRPr="00A30882" w:rsidRDefault="008C22CE" w:rsidP="008C22CE">
      <w:pPr>
        <w:pStyle w:val="Sourcewithforeground"/>
      </w:pPr>
      <w:r w:rsidRPr="00A30882">
        <w:t xml:space="preserve">                    </w:t>
      </w:r>
      <w:proofErr w:type="spellStart"/>
      <w:r w:rsidRPr="00A30882">
        <w:t>channel.ChannelTypeSpecified</w:t>
      </w:r>
      <w:proofErr w:type="spellEnd"/>
      <w:r w:rsidRPr="00A30882">
        <w:t xml:space="preserve"> = </w:t>
      </w:r>
      <w:proofErr w:type="spellStart"/>
      <w:r w:rsidRPr="00A30882">
        <w:t>true</w:t>
      </w:r>
      <w:proofErr w:type="spellEnd"/>
      <w:r w:rsidRPr="00A30882">
        <w:t>;</w:t>
      </w:r>
    </w:p>
    <w:p w14:paraId="2EF32912" w14:textId="77777777" w:rsidR="008C22CE" w:rsidRPr="00A30882" w:rsidRDefault="008C22CE" w:rsidP="008C22CE">
      <w:pPr>
        <w:pStyle w:val="Sourcewithforeground"/>
      </w:pPr>
    </w:p>
    <w:p w14:paraId="417B6517" w14:textId="77777777" w:rsidR="008C22CE" w:rsidRPr="00A30882" w:rsidRDefault="008C22CE" w:rsidP="008C22CE">
      <w:pPr>
        <w:pStyle w:val="Sourcewithforeground"/>
      </w:pPr>
      <w:r w:rsidRPr="00A30882">
        <w:t xml:space="preserve">                    </w:t>
      </w:r>
      <w:proofErr w:type="spellStart"/>
      <w:r w:rsidRPr="00A30882">
        <w:t>bool</w:t>
      </w:r>
      <w:proofErr w:type="spellEnd"/>
      <w:r w:rsidRPr="00A30882">
        <w:t xml:space="preserve"> </w:t>
      </w:r>
      <w:proofErr w:type="spellStart"/>
      <w:r w:rsidRPr="00A30882">
        <w:t>channelExsists</w:t>
      </w:r>
      <w:proofErr w:type="spellEnd"/>
      <w:r w:rsidRPr="00A30882">
        <w:t xml:space="preserve"> = </w:t>
      </w:r>
      <w:proofErr w:type="spellStart"/>
      <w:r w:rsidRPr="00A30882">
        <w:t>channels</w:t>
      </w:r>
      <w:proofErr w:type="spellEnd"/>
      <w:r w:rsidRPr="00A30882">
        <w:t xml:space="preserve"> != </w:t>
      </w:r>
      <w:proofErr w:type="spellStart"/>
      <w:r w:rsidRPr="00A30882">
        <w:t>null</w:t>
      </w:r>
      <w:proofErr w:type="spellEnd"/>
      <w:r w:rsidRPr="00A30882">
        <w:t xml:space="preserve"> &amp;&amp; </w:t>
      </w:r>
      <w:proofErr w:type="spellStart"/>
      <w:r w:rsidRPr="00A30882">
        <w:t>channels.Count</w:t>
      </w:r>
      <w:proofErr w:type="spellEnd"/>
      <w:r w:rsidRPr="00A30882">
        <w:t xml:space="preserve"> &gt; 0;</w:t>
      </w:r>
    </w:p>
    <w:p w14:paraId="35E1FD1F" w14:textId="77777777" w:rsidR="008C22CE" w:rsidRPr="00A30882" w:rsidRDefault="008C22CE" w:rsidP="008C22CE">
      <w:pPr>
        <w:pStyle w:val="Sourcewithforeground"/>
      </w:pPr>
      <w:r w:rsidRPr="00A30882">
        <w:t xml:space="preserve">                    </w:t>
      </w:r>
      <w:proofErr w:type="spellStart"/>
      <w:r w:rsidRPr="00A30882">
        <w:t>if</w:t>
      </w:r>
      <w:proofErr w:type="spellEnd"/>
      <w:r w:rsidRPr="00A30882">
        <w:t xml:space="preserve"> (!</w:t>
      </w:r>
      <w:proofErr w:type="spellStart"/>
      <w:r w:rsidRPr="00A30882">
        <w:t>channelExsists</w:t>
      </w:r>
      <w:proofErr w:type="spellEnd"/>
      <w:r w:rsidRPr="00A30882">
        <w:t>)</w:t>
      </w:r>
    </w:p>
    <w:p w14:paraId="39B858F7" w14:textId="77777777" w:rsidR="008C22CE" w:rsidRPr="00A30882" w:rsidRDefault="008C22CE" w:rsidP="008C22CE">
      <w:pPr>
        <w:pStyle w:val="Sourcewithforeground"/>
      </w:pPr>
      <w:r w:rsidRPr="00A30882">
        <w:t xml:space="preserve">                    {</w:t>
      </w:r>
    </w:p>
    <w:p w14:paraId="7039D93D" w14:textId="77777777" w:rsidR="008C22CE" w:rsidRPr="00A30882" w:rsidRDefault="008C22CE" w:rsidP="008C22CE">
      <w:pPr>
        <w:pStyle w:val="Sourcewithforeground"/>
      </w:pPr>
      <w:r w:rsidRPr="00A30882">
        <w:t xml:space="preserve">                        </w:t>
      </w:r>
      <w:proofErr w:type="spellStart"/>
      <w:r w:rsidRPr="00A30882">
        <w:t>int</w:t>
      </w:r>
      <w:proofErr w:type="spellEnd"/>
      <w:r w:rsidRPr="00A30882">
        <w:t xml:space="preserve"> </w:t>
      </w:r>
      <w:proofErr w:type="spellStart"/>
      <w:r w:rsidRPr="00A30882">
        <w:t>channelId</w:t>
      </w:r>
      <w:proofErr w:type="spellEnd"/>
      <w:r w:rsidRPr="00A30882">
        <w:t xml:space="preserve"> = </w:t>
      </w:r>
      <w:proofErr w:type="spellStart"/>
      <w:r w:rsidRPr="00A30882">
        <w:t>client.InsertChannel</w:t>
      </w:r>
      <w:proofErr w:type="spellEnd"/>
      <w:r w:rsidRPr="00A30882">
        <w:t>(</w:t>
      </w:r>
      <w:proofErr w:type="spellStart"/>
      <w:r w:rsidRPr="00A30882">
        <w:t>channel</w:t>
      </w:r>
      <w:proofErr w:type="spellEnd"/>
      <w:r w:rsidRPr="00A30882">
        <w:t>);</w:t>
      </w:r>
    </w:p>
    <w:p w14:paraId="764FED5F" w14:textId="77777777" w:rsidR="008C22CE" w:rsidRPr="00A30882" w:rsidRDefault="008C22CE" w:rsidP="008C22CE">
      <w:pPr>
        <w:pStyle w:val="Sourcewithforeground"/>
      </w:pPr>
      <w:r w:rsidRPr="00A30882">
        <w:lastRenderedPageBreak/>
        <w:t xml:space="preserve">                        </w:t>
      </w:r>
      <w:proofErr w:type="spellStart"/>
      <w:r w:rsidRPr="00A30882">
        <w:t>Console.WriteLine</w:t>
      </w:r>
      <w:proofErr w:type="spellEnd"/>
      <w:r w:rsidRPr="00A30882">
        <w:t>("</w:t>
      </w:r>
      <w:proofErr w:type="spellStart"/>
      <w:r w:rsidRPr="00A30882">
        <w:t>Channel</w:t>
      </w:r>
      <w:proofErr w:type="spellEnd"/>
      <w:r w:rsidRPr="00A30882">
        <w:t xml:space="preserve"> </w:t>
      </w:r>
      <w:proofErr w:type="spellStart"/>
      <w:r w:rsidRPr="00A30882">
        <w:t>created</w:t>
      </w:r>
      <w:proofErr w:type="spellEnd"/>
      <w:r w:rsidRPr="00A30882">
        <w:t>");</w:t>
      </w:r>
    </w:p>
    <w:p w14:paraId="73524B39" w14:textId="77777777" w:rsidR="008C22CE" w:rsidRPr="00A30882" w:rsidRDefault="008C22CE" w:rsidP="008C22CE">
      <w:pPr>
        <w:pStyle w:val="Sourcewithforeground"/>
      </w:pPr>
      <w:r w:rsidRPr="00A30882">
        <w:t xml:space="preserve">                    }</w:t>
      </w:r>
    </w:p>
    <w:p w14:paraId="371CB155" w14:textId="77777777" w:rsidR="008C22CE" w:rsidRPr="00A30882" w:rsidRDefault="008C22CE" w:rsidP="008C22CE">
      <w:pPr>
        <w:pStyle w:val="Sourcewithforeground"/>
      </w:pPr>
      <w:r w:rsidRPr="00A30882">
        <w:t xml:space="preserve">                    </w:t>
      </w:r>
      <w:proofErr w:type="spellStart"/>
      <w:r w:rsidRPr="00A30882">
        <w:t>else</w:t>
      </w:r>
      <w:proofErr w:type="spellEnd"/>
    </w:p>
    <w:p w14:paraId="62CBEBCF" w14:textId="77777777" w:rsidR="008C22CE" w:rsidRPr="00A30882" w:rsidRDefault="008C22CE" w:rsidP="008C22CE">
      <w:pPr>
        <w:pStyle w:val="Sourcewithforeground"/>
      </w:pPr>
      <w:r w:rsidRPr="00A30882">
        <w:t xml:space="preserve">                    {</w:t>
      </w:r>
    </w:p>
    <w:p w14:paraId="44224D8C" w14:textId="77777777" w:rsidR="008C22CE" w:rsidRPr="00A30882" w:rsidRDefault="008C22CE" w:rsidP="008C22CE">
      <w:pPr>
        <w:pStyle w:val="Sourcewithforeground"/>
      </w:pPr>
      <w:r w:rsidRPr="00A30882">
        <w:t xml:space="preserve">                        </w:t>
      </w:r>
      <w:proofErr w:type="spellStart"/>
      <w:r w:rsidRPr="00A30882">
        <w:t>Console.WriteLine</w:t>
      </w:r>
      <w:proofErr w:type="spellEnd"/>
      <w:r w:rsidRPr="00A30882">
        <w:t>("</w:t>
      </w:r>
      <w:proofErr w:type="spellStart"/>
      <w:r w:rsidRPr="00A30882">
        <w:t>Channel</w:t>
      </w:r>
      <w:proofErr w:type="spellEnd"/>
      <w:r w:rsidRPr="00A30882">
        <w:t xml:space="preserve"> </w:t>
      </w:r>
      <w:proofErr w:type="spellStart"/>
      <w:r w:rsidRPr="00A30882">
        <w:t>found</w:t>
      </w:r>
      <w:proofErr w:type="spellEnd"/>
      <w:r w:rsidRPr="00A30882">
        <w:t>");</w:t>
      </w:r>
    </w:p>
    <w:p w14:paraId="7305DC88" w14:textId="77777777" w:rsidR="008C22CE" w:rsidRPr="00A30882" w:rsidRDefault="008C22CE" w:rsidP="008C22CE">
      <w:pPr>
        <w:pStyle w:val="Sourcewithforeground"/>
      </w:pPr>
      <w:r w:rsidRPr="00A30882">
        <w:t xml:space="preserve">                    }</w:t>
      </w:r>
    </w:p>
    <w:p w14:paraId="42EA4418" w14:textId="77777777" w:rsidR="008C22CE" w:rsidRPr="00A30882" w:rsidRDefault="008C22CE" w:rsidP="008C22CE">
      <w:pPr>
        <w:pStyle w:val="Sourcewithforeground"/>
      </w:pPr>
    </w:p>
    <w:p w14:paraId="30431BC5" w14:textId="77777777" w:rsidR="008C22CE" w:rsidRPr="00A30882" w:rsidRDefault="008C22CE" w:rsidP="008C22CE">
      <w:pPr>
        <w:pStyle w:val="Sourcewithforeground"/>
      </w:pPr>
      <w:r w:rsidRPr="00A30882">
        <w:t xml:space="preserve">                    </w:t>
      </w:r>
      <w:proofErr w:type="spellStart"/>
      <w:r w:rsidRPr="00A30882">
        <w:t>ChannelVersionInfoStructure</w:t>
      </w:r>
      <w:proofErr w:type="spellEnd"/>
      <w:r w:rsidRPr="00A30882">
        <w:t xml:space="preserve"> </w:t>
      </w:r>
      <w:proofErr w:type="spellStart"/>
      <w:r w:rsidRPr="00A30882">
        <w:t>channelVersion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ChannelVersionInfoStructure</w:t>
      </w:r>
      <w:proofErr w:type="spellEnd"/>
    </w:p>
    <w:p w14:paraId="198D203F" w14:textId="77777777" w:rsidR="008C22CE" w:rsidRPr="00A30882" w:rsidRDefault="008C22CE" w:rsidP="008C22CE">
      <w:pPr>
        <w:pStyle w:val="Sourcewithforeground"/>
      </w:pPr>
      <w:r w:rsidRPr="00A30882">
        <w:t xml:space="preserve">                    {</w:t>
      </w:r>
    </w:p>
    <w:p w14:paraId="561AD5E5" w14:textId="77777777" w:rsidR="008C22CE" w:rsidRPr="00A30882" w:rsidRDefault="008C22CE" w:rsidP="008C22CE">
      <w:pPr>
        <w:pStyle w:val="Sourcewithforeground"/>
      </w:pPr>
      <w:r w:rsidRPr="00A30882">
        <w:t xml:space="preserve">                        </w:t>
      </w:r>
      <w:proofErr w:type="spellStart"/>
      <w:r w:rsidRPr="00A30882">
        <w:t>MessageType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ProxyToService.DitConfiguration.MessageTypeInfoStructure</w:t>
      </w:r>
      <w:proofErr w:type="spellEnd"/>
      <w:r w:rsidRPr="00A30882">
        <w:t>[2]</w:t>
      </w:r>
    </w:p>
    <w:p w14:paraId="5E8C9731" w14:textId="77777777" w:rsidR="008C22CE" w:rsidRPr="00A30882" w:rsidRDefault="008C22CE" w:rsidP="008C22CE">
      <w:pPr>
        <w:pStyle w:val="Sourcewithforeground"/>
      </w:pPr>
      <w:r w:rsidRPr="00A30882">
        <w:t xml:space="preserve">                    };</w:t>
      </w:r>
    </w:p>
    <w:p w14:paraId="52912D4F" w14:textId="77777777" w:rsidR="008C22CE" w:rsidRPr="00A30882" w:rsidRDefault="008C22CE" w:rsidP="008C22CE">
      <w:pPr>
        <w:pStyle w:val="Sourcewithforeground"/>
      </w:pPr>
    </w:p>
    <w:p w14:paraId="268408DE" w14:textId="77777777" w:rsidR="008C22CE" w:rsidRPr="00A30882" w:rsidRDefault="008C22CE" w:rsidP="008C22CE">
      <w:pPr>
        <w:pStyle w:val="Sourcewithforeground"/>
      </w:pPr>
      <w:r w:rsidRPr="00A30882">
        <w:t xml:space="preserve">                    </w:t>
      </w:r>
      <w:proofErr w:type="spellStart"/>
      <w:r w:rsidRPr="00A30882">
        <w:t>channelVersion.MessageType</w:t>
      </w:r>
      <w:proofErr w:type="spellEnd"/>
      <w:r w:rsidRPr="00A30882">
        <w:t xml:space="preserve">[0]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ProxyToService.DitConfiguration.MessageTypeInfoStructure</w:t>
      </w:r>
      <w:proofErr w:type="spellEnd"/>
      <w:r w:rsidRPr="00A30882">
        <w:t>();</w:t>
      </w:r>
    </w:p>
    <w:p w14:paraId="3254E5F8" w14:textId="77777777" w:rsidR="008C22CE" w:rsidRPr="00A30882" w:rsidRDefault="008C22CE" w:rsidP="008C22CE">
      <w:pPr>
        <w:pStyle w:val="Sourcewithforeground"/>
      </w:pPr>
      <w:r w:rsidRPr="00A30882">
        <w:t xml:space="preserve">                    </w:t>
      </w:r>
      <w:proofErr w:type="spellStart"/>
      <w:r w:rsidRPr="00A30882">
        <w:t>channelVersion.MessageType</w:t>
      </w:r>
      <w:proofErr w:type="spellEnd"/>
      <w:r w:rsidRPr="00A30882">
        <w:t>[0].</w:t>
      </w:r>
      <w:proofErr w:type="spellStart"/>
      <w:r w:rsidRPr="00A30882">
        <w:t>MessageClass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ProxyToService.DitConfiguration.MessageClassInfoStructure</w:t>
      </w:r>
      <w:proofErr w:type="spellEnd"/>
      <w:r w:rsidRPr="00A30882">
        <w:t>();</w:t>
      </w:r>
    </w:p>
    <w:p w14:paraId="7E073335" w14:textId="77777777" w:rsidR="008C22CE" w:rsidRPr="00A30882" w:rsidRDefault="008C22CE" w:rsidP="008C22CE">
      <w:pPr>
        <w:pStyle w:val="Sourcewithforeground"/>
      </w:pPr>
    </w:p>
    <w:p w14:paraId="75446978" w14:textId="77777777" w:rsidR="008C22CE" w:rsidRPr="00A30882" w:rsidRDefault="008C22CE" w:rsidP="008C22CE">
      <w:pPr>
        <w:pStyle w:val="Sourcewithforeground"/>
      </w:pPr>
      <w:r w:rsidRPr="00A30882">
        <w:t xml:space="preserve">                    // 1 Biznesa ziņojums</w:t>
      </w:r>
    </w:p>
    <w:p w14:paraId="5C8F0C1D" w14:textId="77777777" w:rsidR="008C22CE" w:rsidRPr="00A30882" w:rsidRDefault="008C22CE" w:rsidP="008C22CE">
      <w:pPr>
        <w:pStyle w:val="Sourcewithforeground"/>
      </w:pPr>
      <w:r w:rsidRPr="00A30882">
        <w:t xml:space="preserve">                    // 2 Transakcijas ziņojums</w:t>
      </w:r>
    </w:p>
    <w:p w14:paraId="76D0A78C" w14:textId="77777777" w:rsidR="008C22CE" w:rsidRPr="00A30882" w:rsidRDefault="008C22CE" w:rsidP="008C22CE">
      <w:pPr>
        <w:pStyle w:val="Sourcewithforeground"/>
      </w:pPr>
      <w:r w:rsidRPr="00A30882">
        <w:t xml:space="preserve">                    // 3 </w:t>
      </w:r>
      <w:proofErr w:type="spellStart"/>
      <w:r w:rsidRPr="00A30882">
        <w:t>error</w:t>
      </w:r>
      <w:proofErr w:type="spellEnd"/>
    </w:p>
    <w:p w14:paraId="3DB89F18" w14:textId="77777777" w:rsidR="008C22CE" w:rsidRPr="00A30882" w:rsidRDefault="008C22CE" w:rsidP="008C22CE">
      <w:pPr>
        <w:pStyle w:val="Sourcewithforeground"/>
      </w:pPr>
      <w:r w:rsidRPr="00A30882">
        <w:t xml:space="preserve">                    </w:t>
      </w:r>
      <w:proofErr w:type="spellStart"/>
      <w:r w:rsidRPr="00A30882">
        <w:t>channelVersion.MessageType</w:t>
      </w:r>
      <w:proofErr w:type="spellEnd"/>
      <w:r w:rsidRPr="00A30882">
        <w:t>[0].</w:t>
      </w:r>
      <w:proofErr w:type="spellStart"/>
      <w:r w:rsidRPr="00A30882">
        <w:t>MessageClass.CodeListCodeValue</w:t>
      </w:r>
      <w:proofErr w:type="spellEnd"/>
      <w:r w:rsidRPr="00A30882">
        <w:t xml:space="preserve"> = "1";</w:t>
      </w:r>
    </w:p>
    <w:p w14:paraId="6EBC31A9" w14:textId="77777777" w:rsidR="008C22CE" w:rsidRPr="00A30882" w:rsidRDefault="008C22CE" w:rsidP="008C22CE">
      <w:pPr>
        <w:pStyle w:val="Sourcewithforeground"/>
      </w:pPr>
      <w:r w:rsidRPr="00A30882">
        <w:t xml:space="preserve">                    </w:t>
      </w:r>
      <w:proofErr w:type="spellStart"/>
      <w:r w:rsidRPr="00A30882">
        <w:t>channelVersion.MessageType</w:t>
      </w:r>
      <w:proofErr w:type="spellEnd"/>
      <w:r w:rsidRPr="00A30882">
        <w:t>[0].</w:t>
      </w:r>
      <w:proofErr w:type="spellStart"/>
      <w:r w:rsidRPr="00A30882">
        <w:t>XMLSchemaURN</w:t>
      </w:r>
      <w:proofErr w:type="spellEnd"/>
      <w:r w:rsidRPr="00A30882">
        <w:t xml:space="preserve"> = "URN:IVIS:100001:XSD-Person-FullName-v1-0-TYPE-PersonFullName";</w:t>
      </w:r>
    </w:p>
    <w:p w14:paraId="44CA0759" w14:textId="77777777" w:rsidR="008C22CE" w:rsidRPr="00A30882" w:rsidRDefault="008C22CE" w:rsidP="008C22CE">
      <w:pPr>
        <w:pStyle w:val="Sourcewithforeground"/>
      </w:pPr>
    </w:p>
    <w:p w14:paraId="1588AAFD" w14:textId="77777777" w:rsidR="008C22CE" w:rsidRPr="00A30882" w:rsidRDefault="008C22CE" w:rsidP="008C22CE">
      <w:pPr>
        <w:pStyle w:val="Sourcewithforeground"/>
      </w:pPr>
      <w:r w:rsidRPr="00A30882">
        <w:t xml:space="preserve">                    </w:t>
      </w:r>
      <w:proofErr w:type="spellStart"/>
      <w:r w:rsidRPr="00A30882">
        <w:t>channelVersion.MessageType</w:t>
      </w:r>
      <w:proofErr w:type="spellEnd"/>
      <w:r w:rsidRPr="00A30882">
        <w:t xml:space="preserve">[1]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ProxyToService.DitConfiguration.MessageTypeInfoStructure</w:t>
      </w:r>
      <w:proofErr w:type="spellEnd"/>
      <w:r w:rsidRPr="00A30882">
        <w:t>();</w:t>
      </w:r>
    </w:p>
    <w:p w14:paraId="37147497" w14:textId="77777777" w:rsidR="008C22CE" w:rsidRPr="00A30882" w:rsidRDefault="008C22CE" w:rsidP="008C22CE">
      <w:pPr>
        <w:pStyle w:val="Sourcewithforeground"/>
      </w:pPr>
      <w:r w:rsidRPr="00A30882">
        <w:t xml:space="preserve">                    </w:t>
      </w:r>
      <w:proofErr w:type="spellStart"/>
      <w:r w:rsidRPr="00A30882">
        <w:t>channelVersion.MessageType</w:t>
      </w:r>
      <w:proofErr w:type="spellEnd"/>
      <w:r w:rsidRPr="00A30882">
        <w:t>[1].</w:t>
      </w:r>
      <w:proofErr w:type="spellStart"/>
      <w:r w:rsidRPr="00A30882">
        <w:t>MessageClass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ProxyToService.DitConfiguration.MessageClassInfoStructure</w:t>
      </w:r>
      <w:proofErr w:type="spellEnd"/>
      <w:r w:rsidRPr="00A30882">
        <w:t>();</w:t>
      </w:r>
    </w:p>
    <w:p w14:paraId="26C9A60A" w14:textId="77777777" w:rsidR="008C22CE" w:rsidRPr="00A30882" w:rsidRDefault="008C22CE" w:rsidP="008C22CE">
      <w:pPr>
        <w:pStyle w:val="Sourcewithforeground"/>
      </w:pPr>
      <w:r w:rsidRPr="00A30882">
        <w:t xml:space="preserve">                    </w:t>
      </w:r>
      <w:proofErr w:type="spellStart"/>
      <w:r w:rsidRPr="00A30882">
        <w:t>channelVersion.MessageType</w:t>
      </w:r>
      <w:proofErr w:type="spellEnd"/>
      <w:r w:rsidRPr="00A30882">
        <w:t>[1].</w:t>
      </w:r>
      <w:proofErr w:type="spellStart"/>
      <w:r w:rsidRPr="00A30882">
        <w:t>MessageClass.CodeListCodeValue</w:t>
      </w:r>
      <w:proofErr w:type="spellEnd"/>
      <w:r w:rsidRPr="00A30882">
        <w:t xml:space="preserve"> = "3";</w:t>
      </w:r>
    </w:p>
    <w:p w14:paraId="20F397AA" w14:textId="77777777" w:rsidR="008C22CE" w:rsidRPr="00A30882" w:rsidRDefault="008C22CE" w:rsidP="008C22CE">
      <w:pPr>
        <w:pStyle w:val="Sourcewithforeground"/>
      </w:pPr>
      <w:r w:rsidRPr="00A30882">
        <w:t xml:space="preserve">                    </w:t>
      </w:r>
      <w:proofErr w:type="spellStart"/>
      <w:r w:rsidRPr="00A30882">
        <w:t>channelVersion.MessageType</w:t>
      </w:r>
      <w:proofErr w:type="spellEnd"/>
      <w:r w:rsidRPr="00A30882">
        <w:t>[1].</w:t>
      </w:r>
      <w:proofErr w:type="spellStart"/>
      <w:r w:rsidRPr="00A30882">
        <w:t>XMLSchemaURN</w:t>
      </w:r>
      <w:proofErr w:type="spellEnd"/>
      <w:r w:rsidRPr="00A30882">
        <w:t xml:space="preserve"> = "URN:IVIS:100001:XSD-DIT-DITMessage-v1-0-TYPE-DefaultMessageError";</w:t>
      </w:r>
    </w:p>
    <w:p w14:paraId="3C0E19EB" w14:textId="77777777" w:rsidR="008C22CE" w:rsidRPr="00A30882" w:rsidRDefault="008C22CE" w:rsidP="008C22CE">
      <w:pPr>
        <w:pStyle w:val="Sourcewithforeground"/>
      </w:pPr>
      <w:r w:rsidRPr="00A30882">
        <w:t xml:space="preserve">                    </w:t>
      </w:r>
      <w:proofErr w:type="spellStart"/>
      <w:r w:rsidRPr="00A30882">
        <w:t>channelVersion.ChannelVersionStatus</w:t>
      </w:r>
      <w:proofErr w:type="spellEnd"/>
      <w:r w:rsidRPr="00A30882">
        <w:t xml:space="preserve"> = </w:t>
      </w:r>
      <w:proofErr w:type="spellStart"/>
      <w:r w:rsidRPr="00A30882">
        <w:t>ChannelVersionStatusType.active</w:t>
      </w:r>
      <w:proofErr w:type="spellEnd"/>
      <w:r w:rsidRPr="00A30882">
        <w:t>;</w:t>
      </w:r>
    </w:p>
    <w:p w14:paraId="040518F4" w14:textId="77777777" w:rsidR="008C22CE" w:rsidRPr="00A30882" w:rsidRDefault="008C22CE" w:rsidP="008C22CE">
      <w:pPr>
        <w:pStyle w:val="Sourcewithforeground"/>
      </w:pPr>
      <w:r w:rsidRPr="00A30882">
        <w:t xml:space="preserve">                    </w:t>
      </w:r>
      <w:proofErr w:type="spellStart"/>
      <w:r w:rsidRPr="00A30882">
        <w:t>channelVersion.ChannelVersionStatusSpecified</w:t>
      </w:r>
      <w:proofErr w:type="spellEnd"/>
      <w:r w:rsidRPr="00A30882">
        <w:t xml:space="preserve"> = </w:t>
      </w:r>
      <w:proofErr w:type="spellStart"/>
      <w:r w:rsidRPr="00A30882">
        <w:t>true</w:t>
      </w:r>
      <w:proofErr w:type="spellEnd"/>
      <w:r w:rsidRPr="00A30882">
        <w:t>;</w:t>
      </w:r>
    </w:p>
    <w:p w14:paraId="529AEE2E" w14:textId="77777777" w:rsidR="008C22CE" w:rsidRPr="00A30882" w:rsidRDefault="008C22CE" w:rsidP="008C22CE">
      <w:pPr>
        <w:pStyle w:val="Sourcewithforeground"/>
      </w:pPr>
    </w:p>
    <w:p w14:paraId="1CB034A1" w14:textId="77777777" w:rsidR="008C22CE" w:rsidRPr="00A30882" w:rsidRDefault="008C22CE" w:rsidP="008C22CE">
      <w:pPr>
        <w:pStyle w:val="Sourcewithforeground"/>
      </w:pPr>
      <w:r w:rsidRPr="00A30882">
        <w:t xml:space="preserve">                    </w:t>
      </w:r>
      <w:proofErr w:type="spellStart"/>
      <w:r w:rsidRPr="00A30882">
        <w:t>channelVersion.Channel</w:t>
      </w:r>
      <w:proofErr w:type="spellEnd"/>
      <w:r w:rsidRPr="00A30882">
        <w:t xml:space="preserve"> = </w:t>
      </w:r>
      <w:proofErr w:type="spellStart"/>
      <w:r w:rsidRPr="00A30882">
        <w:t>channel</w:t>
      </w:r>
      <w:proofErr w:type="spellEnd"/>
      <w:r w:rsidRPr="00A30882">
        <w:t>;</w:t>
      </w:r>
    </w:p>
    <w:p w14:paraId="2EDFB6C4" w14:textId="77777777" w:rsidR="008C22CE" w:rsidRPr="00A30882" w:rsidRDefault="008C22CE" w:rsidP="008C22CE">
      <w:pPr>
        <w:pStyle w:val="Sourcewithforeground"/>
      </w:pPr>
      <w:r w:rsidRPr="00A30882">
        <w:t xml:space="preserve">                    </w:t>
      </w:r>
      <w:proofErr w:type="spellStart"/>
      <w:r w:rsidRPr="00A30882">
        <w:t>channelVersion.MinorVersionSpecified</w:t>
      </w:r>
      <w:proofErr w:type="spellEnd"/>
      <w:r w:rsidRPr="00A30882">
        <w:t xml:space="preserve"> = </w:t>
      </w:r>
      <w:proofErr w:type="spellStart"/>
      <w:r w:rsidRPr="00A30882">
        <w:t>true</w:t>
      </w:r>
      <w:proofErr w:type="spellEnd"/>
      <w:r w:rsidRPr="00A30882">
        <w:t>;</w:t>
      </w:r>
    </w:p>
    <w:p w14:paraId="57735278" w14:textId="77777777" w:rsidR="008C22CE" w:rsidRPr="00A30882" w:rsidRDefault="008C22CE" w:rsidP="008C22CE">
      <w:pPr>
        <w:pStyle w:val="Sourcewithforeground"/>
      </w:pPr>
      <w:r w:rsidRPr="00A30882">
        <w:t xml:space="preserve">                    </w:t>
      </w:r>
      <w:proofErr w:type="spellStart"/>
      <w:r w:rsidRPr="00A30882">
        <w:t>channelVersion.MinorVersion</w:t>
      </w:r>
      <w:proofErr w:type="spellEnd"/>
      <w:r w:rsidRPr="00A30882">
        <w:t xml:space="preserve"> = 0;</w:t>
      </w:r>
    </w:p>
    <w:p w14:paraId="7E2FBA8E" w14:textId="77777777" w:rsidR="008C22CE" w:rsidRPr="00A30882" w:rsidRDefault="008C22CE" w:rsidP="008C22CE">
      <w:pPr>
        <w:pStyle w:val="Sourcewithforeground"/>
      </w:pPr>
      <w:r w:rsidRPr="00A30882">
        <w:t xml:space="preserve">                    </w:t>
      </w:r>
      <w:proofErr w:type="spellStart"/>
      <w:r w:rsidRPr="00A30882">
        <w:t>channelVersion.MajorVersionSpecified</w:t>
      </w:r>
      <w:proofErr w:type="spellEnd"/>
      <w:r w:rsidRPr="00A30882">
        <w:t xml:space="preserve"> = </w:t>
      </w:r>
      <w:proofErr w:type="spellStart"/>
      <w:r w:rsidRPr="00A30882">
        <w:t>true</w:t>
      </w:r>
      <w:proofErr w:type="spellEnd"/>
      <w:r w:rsidRPr="00A30882">
        <w:t>;</w:t>
      </w:r>
    </w:p>
    <w:p w14:paraId="0814C82F" w14:textId="77777777" w:rsidR="008C22CE" w:rsidRPr="00A30882" w:rsidRDefault="008C22CE" w:rsidP="008C22CE">
      <w:pPr>
        <w:pStyle w:val="Sourcewithforeground"/>
      </w:pPr>
      <w:r w:rsidRPr="00A30882">
        <w:t xml:space="preserve">                    </w:t>
      </w:r>
      <w:proofErr w:type="spellStart"/>
      <w:r w:rsidRPr="00A30882">
        <w:t>channelVersion.MajorVersion</w:t>
      </w:r>
      <w:proofErr w:type="spellEnd"/>
      <w:r w:rsidRPr="00A30882">
        <w:t xml:space="preserve"> = 1;</w:t>
      </w:r>
    </w:p>
    <w:p w14:paraId="20506A73" w14:textId="77777777" w:rsidR="008C22CE" w:rsidRPr="00A30882" w:rsidRDefault="008C22CE" w:rsidP="008C22CE">
      <w:pPr>
        <w:pStyle w:val="Sourcewithforeground"/>
      </w:pPr>
    </w:p>
    <w:p w14:paraId="48107A2B" w14:textId="77777777" w:rsidR="008C22CE" w:rsidRPr="00A30882" w:rsidRDefault="008C22CE" w:rsidP="008C22CE">
      <w:pPr>
        <w:pStyle w:val="Sourcewithforeground"/>
      </w:pPr>
      <w:r w:rsidRPr="00A30882">
        <w:t xml:space="preserve">                    </w:t>
      </w:r>
      <w:proofErr w:type="spellStart"/>
      <w:r w:rsidRPr="00A30882">
        <w:t>channelVersion.UseReceiverFilterSpecified</w:t>
      </w:r>
      <w:proofErr w:type="spellEnd"/>
      <w:r w:rsidRPr="00A30882">
        <w:t xml:space="preserve"> = </w:t>
      </w:r>
      <w:proofErr w:type="spellStart"/>
      <w:r w:rsidRPr="00A30882">
        <w:t>true</w:t>
      </w:r>
      <w:proofErr w:type="spellEnd"/>
      <w:r w:rsidRPr="00A30882">
        <w:t>;</w:t>
      </w:r>
    </w:p>
    <w:p w14:paraId="3B2BACE5" w14:textId="77777777" w:rsidR="008C22CE" w:rsidRPr="00A30882" w:rsidRDefault="008C22CE" w:rsidP="008C22CE">
      <w:pPr>
        <w:pStyle w:val="Sourcewithforeground"/>
      </w:pPr>
      <w:r w:rsidRPr="00A30882">
        <w:lastRenderedPageBreak/>
        <w:t xml:space="preserve">                    </w:t>
      </w:r>
      <w:proofErr w:type="spellStart"/>
      <w:r w:rsidRPr="00A30882">
        <w:t>channelVersion.UseReceiverFilter</w:t>
      </w:r>
      <w:proofErr w:type="spellEnd"/>
      <w:r w:rsidRPr="00A30882">
        <w:t xml:space="preserve"> = </w:t>
      </w:r>
      <w:proofErr w:type="spellStart"/>
      <w:r w:rsidRPr="00A30882">
        <w:t>true</w:t>
      </w:r>
      <w:proofErr w:type="spellEnd"/>
      <w:r w:rsidRPr="00A30882">
        <w:t>;</w:t>
      </w:r>
    </w:p>
    <w:p w14:paraId="1594AEE7" w14:textId="77777777" w:rsidR="008C22CE" w:rsidRPr="00A30882" w:rsidRDefault="008C22CE" w:rsidP="008C22CE">
      <w:pPr>
        <w:pStyle w:val="Sourcewithforeground"/>
      </w:pPr>
    </w:p>
    <w:p w14:paraId="04068201" w14:textId="77777777" w:rsidR="008C22CE" w:rsidRPr="00A30882" w:rsidRDefault="008C22CE" w:rsidP="008C22CE">
      <w:pPr>
        <w:pStyle w:val="Sourcewithforeground"/>
      </w:pPr>
      <w:r w:rsidRPr="00A30882">
        <w:t xml:space="preserve">                    </w:t>
      </w:r>
      <w:proofErr w:type="spellStart"/>
      <w:r w:rsidRPr="00A30882">
        <w:t>ChannelVersionSearchInfoStructure</w:t>
      </w:r>
      <w:proofErr w:type="spellEnd"/>
      <w:r w:rsidRPr="00A30882">
        <w:t xml:space="preserve"> </w:t>
      </w:r>
      <w:proofErr w:type="spellStart"/>
      <w:r w:rsidRPr="00A30882">
        <w:t>channelVersionSearch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ChannelVersionSearchInfoStructure</w:t>
      </w:r>
      <w:proofErr w:type="spellEnd"/>
      <w:r w:rsidRPr="00A30882">
        <w:t>();</w:t>
      </w:r>
    </w:p>
    <w:p w14:paraId="08B608AE" w14:textId="77777777" w:rsidR="008C22CE" w:rsidRPr="00A30882" w:rsidRDefault="008C22CE" w:rsidP="008C22CE">
      <w:pPr>
        <w:pStyle w:val="Sourcewithforeground"/>
      </w:pPr>
      <w:r w:rsidRPr="00A30882">
        <w:t xml:space="preserve">                    </w:t>
      </w:r>
      <w:proofErr w:type="spellStart"/>
      <w:r w:rsidRPr="00A30882">
        <w:t>channelVersionSearch.ChannelVersion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ChannelVersionInfoStructure</w:t>
      </w:r>
      <w:proofErr w:type="spellEnd"/>
      <w:r w:rsidRPr="00A30882">
        <w:t>();</w:t>
      </w:r>
    </w:p>
    <w:p w14:paraId="4A77A40C" w14:textId="77777777" w:rsidR="008C22CE" w:rsidRPr="00A30882" w:rsidRDefault="008C22CE" w:rsidP="008C22CE">
      <w:pPr>
        <w:pStyle w:val="Sourcewithforeground"/>
      </w:pPr>
      <w:r w:rsidRPr="00A30882">
        <w:t xml:space="preserve">                    </w:t>
      </w:r>
      <w:proofErr w:type="spellStart"/>
      <w:r w:rsidRPr="00A30882">
        <w:t>channelVersionSearch.ChannelVersion</w:t>
      </w:r>
      <w:proofErr w:type="spellEnd"/>
      <w:r w:rsidRPr="00A30882">
        <w:t xml:space="preserve"> = </w:t>
      </w:r>
      <w:proofErr w:type="spellStart"/>
      <w:r w:rsidRPr="00A30882">
        <w:t>channelVersion</w:t>
      </w:r>
      <w:proofErr w:type="spellEnd"/>
      <w:r w:rsidRPr="00A30882">
        <w:t>;</w:t>
      </w:r>
    </w:p>
    <w:p w14:paraId="6ADD39F9" w14:textId="77777777" w:rsidR="008C22CE" w:rsidRPr="00A30882" w:rsidRDefault="008C22CE" w:rsidP="008C22CE">
      <w:pPr>
        <w:pStyle w:val="Sourcewithforeground"/>
      </w:pPr>
    </w:p>
    <w:p w14:paraId="4405E896" w14:textId="77777777" w:rsidR="008C22CE" w:rsidRPr="00A30882" w:rsidRDefault="008C22CE" w:rsidP="008C22CE">
      <w:pPr>
        <w:pStyle w:val="Sourcewithforeground"/>
      </w:pPr>
      <w:r w:rsidRPr="00A30882">
        <w:t xml:space="preserve">                    </w:t>
      </w:r>
      <w:proofErr w:type="spellStart"/>
      <w:r w:rsidRPr="00A30882">
        <w:t>ChannelVersionListStructure</w:t>
      </w:r>
      <w:proofErr w:type="spellEnd"/>
      <w:r w:rsidRPr="00A30882">
        <w:t xml:space="preserve"> </w:t>
      </w:r>
      <w:proofErr w:type="spellStart"/>
      <w:r w:rsidRPr="00A30882">
        <w:t>channelVersions</w:t>
      </w:r>
      <w:proofErr w:type="spellEnd"/>
      <w:r w:rsidRPr="00A30882">
        <w:t xml:space="preserve"> = </w:t>
      </w:r>
      <w:proofErr w:type="spellStart"/>
      <w:r w:rsidRPr="00A30882">
        <w:t>client.SearchChannelVersionsPaged</w:t>
      </w:r>
      <w:proofErr w:type="spellEnd"/>
      <w:r w:rsidRPr="00A30882">
        <w:t>(</w:t>
      </w:r>
      <w:proofErr w:type="spellStart"/>
      <w:r w:rsidRPr="00A30882">
        <w:t>channelVersionSearch</w:t>
      </w:r>
      <w:proofErr w:type="spellEnd"/>
      <w:r w:rsidRPr="00A30882">
        <w:t>);</w:t>
      </w:r>
    </w:p>
    <w:p w14:paraId="31B8A852" w14:textId="77777777" w:rsidR="008C22CE" w:rsidRPr="00A30882" w:rsidRDefault="008C22CE" w:rsidP="008C22CE">
      <w:pPr>
        <w:pStyle w:val="Sourcewithforeground"/>
      </w:pPr>
    </w:p>
    <w:p w14:paraId="141E25DD" w14:textId="77777777" w:rsidR="008C22CE" w:rsidRPr="00A30882" w:rsidRDefault="008C22CE" w:rsidP="008C22CE">
      <w:pPr>
        <w:pStyle w:val="Sourcewithforeground"/>
      </w:pPr>
      <w:r w:rsidRPr="00A30882">
        <w:t xml:space="preserve">                    </w:t>
      </w:r>
      <w:proofErr w:type="spellStart"/>
      <w:r w:rsidRPr="00A30882">
        <w:t>if</w:t>
      </w:r>
      <w:proofErr w:type="spellEnd"/>
      <w:r w:rsidRPr="00A30882">
        <w:t xml:space="preserve"> (</w:t>
      </w:r>
      <w:proofErr w:type="spellStart"/>
      <w:r w:rsidRPr="00A30882">
        <w:t>channelVersions.Count</w:t>
      </w:r>
      <w:proofErr w:type="spellEnd"/>
      <w:r w:rsidRPr="00A30882">
        <w:t xml:space="preserve"> == 0)</w:t>
      </w:r>
    </w:p>
    <w:p w14:paraId="639F3B1E" w14:textId="77777777" w:rsidR="008C22CE" w:rsidRPr="00A30882" w:rsidRDefault="008C22CE" w:rsidP="008C22CE">
      <w:pPr>
        <w:pStyle w:val="Sourcewithforeground"/>
      </w:pPr>
      <w:r w:rsidRPr="00A30882">
        <w:t xml:space="preserve">                    {</w:t>
      </w:r>
    </w:p>
    <w:p w14:paraId="6EABD1B3" w14:textId="77777777" w:rsidR="008C22CE" w:rsidRPr="00A30882" w:rsidRDefault="008C22CE" w:rsidP="008C22CE">
      <w:pPr>
        <w:pStyle w:val="Sourcewithforeground"/>
      </w:pPr>
      <w:r w:rsidRPr="00A30882">
        <w:t xml:space="preserve">                        </w:t>
      </w:r>
      <w:proofErr w:type="spellStart"/>
      <w:r w:rsidRPr="00A30882">
        <w:t>int</w:t>
      </w:r>
      <w:proofErr w:type="spellEnd"/>
      <w:r w:rsidRPr="00A30882">
        <w:t xml:space="preserve"> </w:t>
      </w:r>
      <w:proofErr w:type="spellStart"/>
      <w:r w:rsidRPr="00A30882">
        <w:t>channelId</w:t>
      </w:r>
      <w:proofErr w:type="spellEnd"/>
      <w:r w:rsidRPr="00A30882">
        <w:t xml:space="preserve"> = </w:t>
      </w:r>
      <w:proofErr w:type="spellStart"/>
      <w:r w:rsidRPr="00A30882">
        <w:t>client.InsertChannelVersion</w:t>
      </w:r>
      <w:proofErr w:type="spellEnd"/>
      <w:r w:rsidRPr="00A30882">
        <w:t>(</w:t>
      </w:r>
      <w:proofErr w:type="spellStart"/>
      <w:r w:rsidRPr="00A30882">
        <w:t>channelVersion</w:t>
      </w:r>
      <w:proofErr w:type="spellEnd"/>
      <w:r w:rsidRPr="00A30882">
        <w:t>);</w:t>
      </w:r>
    </w:p>
    <w:p w14:paraId="5098BE22" w14:textId="77777777" w:rsidR="008C22CE" w:rsidRPr="00A30882" w:rsidRDefault="008C22CE" w:rsidP="008C22CE">
      <w:pPr>
        <w:pStyle w:val="Sourcewithforeground"/>
      </w:pPr>
      <w:r w:rsidRPr="00A30882">
        <w:t xml:space="preserve">                        </w:t>
      </w:r>
      <w:proofErr w:type="spellStart"/>
      <w:r w:rsidRPr="00A30882">
        <w:t>Console.WriteLine</w:t>
      </w:r>
      <w:proofErr w:type="spellEnd"/>
      <w:r w:rsidRPr="00A30882">
        <w:t>("</w:t>
      </w:r>
      <w:proofErr w:type="spellStart"/>
      <w:r w:rsidRPr="00A30882">
        <w:t>Channel</w:t>
      </w:r>
      <w:proofErr w:type="spellEnd"/>
      <w:r w:rsidRPr="00A30882">
        <w:t xml:space="preserve"> </w:t>
      </w:r>
      <w:proofErr w:type="spellStart"/>
      <w:r w:rsidRPr="00A30882">
        <w:t>version</w:t>
      </w:r>
      <w:proofErr w:type="spellEnd"/>
      <w:r w:rsidRPr="00A30882">
        <w:t xml:space="preserve">  </w:t>
      </w:r>
      <w:proofErr w:type="spellStart"/>
      <w:r w:rsidRPr="00A30882">
        <w:t>created</w:t>
      </w:r>
      <w:proofErr w:type="spellEnd"/>
      <w:r w:rsidRPr="00A30882">
        <w:t>");</w:t>
      </w:r>
    </w:p>
    <w:p w14:paraId="0EC2ECCE" w14:textId="77777777" w:rsidR="008C22CE" w:rsidRPr="00A30882" w:rsidRDefault="008C22CE" w:rsidP="008C22CE">
      <w:pPr>
        <w:pStyle w:val="Sourcewithforeground"/>
      </w:pPr>
      <w:r w:rsidRPr="00A30882">
        <w:t xml:space="preserve">                    }</w:t>
      </w:r>
    </w:p>
    <w:p w14:paraId="67035521" w14:textId="77777777" w:rsidR="008C22CE" w:rsidRPr="00A30882" w:rsidRDefault="008C22CE" w:rsidP="008C22CE">
      <w:pPr>
        <w:pStyle w:val="Sourcewithforeground"/>
      </w:pPr>
      <w:r w:rsidRPr="00A30882">
        <w:t xml:space="preserve">                    </w:t>
      </w:r>
      <w:proofErr w:type="spellStart"/>
      <w:r w:rsidRPr="00A30882">
        <w:t>else</w:t>
      </w:r>
      <w:proofErr w:type="spellEnd"/>
    </w:p>
    <w:p w14:paraId="05E5B8F8" w14:textId="77777777" w:rsidR="008C22CE" w:rsidRPr="00A30882" w:rsidRDefault="008C22CE" w:rsidP="008C22CE">
      <w:pPr>
        <w:pStyle w:val="Sourcewithforeground"/>
      </w:pPr>
      <w:r w:rsidRPr="00A30882">
        <w:t xml:space="preserve">                    {</w:t>
      </w:r>
    </w:p>
    <w:p w14:paraId="58F5BDBC" w14:textId="77777777" w:rsidR="008C22CE" w:rsidRPr="00A30882" w:rsidRDefault="008C22CE" w:rsidP="008C22CE">
      <w:pPr>
        <w:pStyle w:val="Sourcewithforeground"/>
      </w:pPr>
      <w:r w:rsidRPr="00A30882">
        <w:t xml:space="preserve">                        </w:t>
      </w:r>
      <w:proofErr w:type="spellStart"/>
      <w:r w:rsidRPr="00A30882">
        <w:t>Console.WriteLine</w:t>
      </w:r>
      <w:proofErr w:type="spellEnd"/>
      <w:r w:rsidRPr="00A30882">
        <w:t>("</w:t>
      </w:r>
      <w:proofErr w:type="spellStart"/>
      <w:r w:rsidRPr="00A30882">
        <w:t>Channel</w:t>
      </w:r>
      <w:proofErr w:type="spellEnd"/>
      <w:r w:rsidRPr="00A30882">
        <w:t xml:space="preserve"> </w:t>
      </w:r>
      <w:proofErr w:type="spellStart"/>
      <w:r w:rsidRPr="00A30882">
        <w:t>version</w:t>
      </w:r>
      <w:proofErr w:type="spellEnd"/>
      <w:r w:rsidRPr="00A30882">
        <w:t xml:space="preserve"> </w:t>
      </w:r>
      <w:proofErr w:type="spellStart"/>
      <w:r w:rsidRPr="00A30882">
        <w:t>found</w:t>
      </w:r>
      <w:proofErr w:type="spellEnd"/>
      <w:r w:rsidRPr="00A30882">
        <w:t>");</w:t>
      </w:r>
    </w:p>
    <w:p w14:paraId="667CC59D" w14:textId="77777777" w:rsidR="008C22CE" w:rsidRPr="00A30882" w:rsidRDefault="008C22CE" w:rsidP="008C22CE">
      <w:pPr>
        <w:pStyle w:val="Sourcewithforeground"/>
      </w:pPr>
      <w:r w:rsidRPr="00A30882">
        <w:t xml:space="preserve">                    }</w:t>
      </w:r>
    </w:p>
    <w:p w14:paraId="5BB5FC96" w14:textId="77777777" w:rsidR="008C22CE" w:rsidRPr="00A30882" w:rsidRDefault="008C22CE" w:rsidP="008C22CE">
      <w:pPr>
        <w:pStyle w:val="Sourcewithforeground"/>
      </w:pPr>
    </w:p>
    <w:p w14:paraId="6FA7FD8D" w14:textId="77777777" w:rsidR="008C22CE" w:rsidRPr="00A30882" w:rsidRDefault="008C22CE" w:rsidP="008C22CE">
      <w:pPr>
        <w:pStyle w:val="Sourcewithforeground"/>
      </w:pPr>
      <w:r w:rsidRPr="00A30882">
        <w:t xml:space="preserve">                    </w:t>
      </w:r>
      <w:proofErr w:type="spellStart"/>
      <w:r w:rsidRPr="00A30882">
        <w:t>ChannelSubscriberInfoStructure</w:t>
      </w:r>
      <w:proofErr w:type="spellEnd"/>
      <w:r w:rsidRPr="00A30882">
        <w:t xml:space="preserve"> </w:t>
      </w:r>
      <w:proofErr w:type="spellStart"/>
      <w:r w:rsidRPr="00A30882">
        <w:t>channelSubscriber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ChannelSubscriberInfoStructure</w:t>
      </w:r>
      <w:proofErr w:type="spellEnd"/>
      <w:r w:rsidRPr="00A30882">
        <w:t>();</w:t>
      </w:r>
    </w:p>
    <w:p w14:paraId="1AB6FC1E" w14:textId="77777777" w:rsidR="008C22CE" w:rsidRPr="00A30882" w:rsidRDefault="008C22CE" w:rsidP="008C22CE">
      <w:pPr>
        <w:pStyle w:val="Sourcewithforeground"/>
      </w:pPr>
      <w:r w:rsidRPr="00A30882">
        <w:t xml:space="preserve">                    </w:t>
      </w:r>
      <w:proofErr w:type="spellStart"/>
      <w:r w:rsidRPr="00A30882">
        <w:t>channelSubscriber.ChannelVersionURN</w:t>
      </w:r>
      <w:proofErr w:type="spellEnd"/>
      <w:r w:rsidRPr="00A30882">
        <w:t xml:space="preserve"> = </w:t>
      </w:r>
      <w:proofErr w:type="spellStart"/>
      <w:r w:rsidRPr="00A30882">
        <w:t>channelVersionURN</w:t>
      </w:r>
      <w:proofErr w:type="spellEnd"/>
      <w:r w:rsidRPr="00A30882">
        <w:t>;</w:t>
      </w:r>
    </w:p>
    <w:p w14:paraId="78F2C1F8" w14:textId="77777777" w:rsidR="008C22CE" w:rsidRPr="00A30882" w:rsidRDefault="008C22CE" w:rsidP="008C22CE">
      <w:pPr>
        <w:pStyle w:val="Sourcewithforeground"/>
      </w:pPr>
      <w:r w:rsidRPr="00A30882">
        <w:t xml:space="preserve">                    </w:t>
      </w:r>
      <w:proofErr w:type="spellStart"/>
      <w:r w:rsidRPr="00A30882">
        <w:t>channelSubscriber.SubscriberAuthority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AuthorityBasicInfoStructure</w:t>
      </w:r>
      <w:proofErr w:type="spellEnd"/>
    </w:p>
    <w:p w14:paraId="14083458" w14:textId="77777777" w:rsidR="008C22CE" w:rsidRPr="00A30882" w:rsidRDefault="008C22CE" w:rsidP="008C22CE">
      <w:pPr>
        <w:pStyle w:val="Sourcewithforeground"/>
      </w:pPr>
      <w:r w:rsidRPr="00A30882">
        <w:t xml:space="preserve">                    {</w:t>
      </w:r>
    </w:p>
    <w:p w14:paraId="19CCC127" w14:textId="77777777" w:rsidR="008C22CE" w:rsidRPr="00A30882" w:rsidRDefault="008C22CE" w:rsidP="008C22CE">
      <w:pPr>
        <w:pStyle w:val="Sourcewithforeground"/>
      </w:pPr>
      <w:r w:rsidRPr="00A30882">
        <w:t xml:space="preserve">                        </w:t>
      </w:r>
      <w:proofErr w:type="spellStart"/>
      <w:r w:rsidRPr="00A30882">
        <w:t>AuthorityID</w:t>
      </w:r>
      <w:proofErr w:type="spellEnd"/>
      <w:r w:rsidRPr="00A30882">
        <w:t xml:space="preserve"> = "100001",</w:t>
      </w:r>
    </w:p>
    <w:p w14:paraId="5F1ABCF3" w14:textId="77777777" w:rsidR="008C22CE" w:rsidRPr="00A30882" w:rsidRDefault="008C22CE" w:rsidP="008C22CE">
      <w:pPr>
        <w:pStyle w:val="Sourcewithforeground"/>
      </w:pPr>
      <w:r w:rsidRPr="00A30882">
        <w:t xml:space="preserve">                        </w:t>
      </w:r>
      <w:proofErr w:type="spellStart"/>
      <w:r w:rsidRPr="00A30882">
        <w:t>ShortName</w:t>
      </w:r>
      <w:proofErr w:type="spellEnd"/>
      <w:r w:rsidRPr="00A30882">
        <w:t xml:space="preserve"> = "VRAA",</w:t>
      </w:r>
    </w:p>
    <w:p w14:paraId="1FCF9091" w14:textId="77777777" w:rsidR="008C22CE" w:rsidRPr="00A30882" w:rsidRDefault="008C22CE" w:rsidP="008C22CE">
      <w:pPr>
        <w:pStyle w:val="Sourcewithforeground"/>
      </w:pPr>
      <w:r w:rsidRPr="00A30882">
        <w:t xml:space="preserve">                        </w:t>
      </w:r>
      <w:proofErr w:type="spellStart"/>
      <w:r w:rsidRPr="00A30882">
        <w:t>Name</w:t>
      </w:r>
      <w:proofErr w:type="spellEnd"/>
      <w:r w:rsidRPr="00A30882">
        <w:t xml:space="preserve"> = "VRAA"</w:t>
      </w:r>
    </w:p>
    <w:p w14:paraId="78E9DFCB" w14:textId="77777777" w:rsidR="008C22CE" w:rsidRPr="00A30882" w:rsidRDefault="008C22CE" w:rsidP="008C22CE">
      <w:pPr>
        <w:pStyle w:val="Sourcewithforeground"/>
      </w:pPr>
      <w:r w:rsidRPr="00A30882">
        <w:t xml:space="preserve">                    };</w:t>
      </w:r>
    </w:p>
    <w:p w14:paraId="3F3B55C6" w14:textId="77777777" w:rsidR="008C22CE" w:rsidRPr="00A30882" w:rsidRDefault="008C22CE" w:rsidP="008C22CE">
      <w:pPr>
        <w:pStyle w:val="Sourcewithforeground"/>
      </w:pPr>
    </w:p>
    <w:p w14:paraId="62565D7A" w14:textId="77777777" w:rsidR="008C22CE" w:rsidRPr="00A30882" w:rsidRDefault="008C22CE" w:rsidP="008C22CE">
      <w:pPr>
        <w:pStyle w:val="Sourcewithforeground"/>
      </w:pPr>
      <w:r w:rsidRPr="00A30882">
        <w:t xml:space="preserve">                    </w:t>
      </w:r>
      <w:proofErr w:type="spellStart"/>
      <w:r w:rsidRPr="00A30882">
        <w:t>ChannelSubscriberSearchInfoStructure</w:t>
      </w:r>
      <w:proofErr w:type="spellEnd"/>
      <w:r w:rsidRPr="00A30882">
        <w:t xml:space="preserve"> </w:t>
      </w:r>
      <w:proofErr w:type="spellStart"/>
      <w:r w:rsidRPr="00A30882">
        <w:t>channelSubscriberSearch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ChannelSubscriberSearchInfoStructure</w:t>
      </w:r>
      <w:proofErr w:type="spellEnd"/>
    </w:p>
    <w:p w14:paraId="264CF547" w14:textId="77777777" w:rsidR="008C22CE" w:rsidRPr="00A30882" w:rsidRDefault="008C22CE" w:rsidP="008C22CE">
      <w:pPr>
        <w:pStyle w:val="Sourcewithforeground"/>
      </w:pPr>
      <w:r w:rsidRPr="00A30882">
        <w:t xml:space="preserve">                    {</w:t>
      </w:r>
    </w:p>
    <w:p w14:paraId="716A641B" w14:textId="77777777" w:rsidR="008C22CE" w:rsidRPr="00A30882" w:rsidRDefault="008C22CE" w:rsidP="008C22CE">
      <w:pPr>
        <w:pStyle w:val="Sourcewithforeground"/>
      </w:pPr>
      <w:r w:rsidRPr="00A30882">
        <w:t xml:space="preserve">                        </w:t>
      </w:r>
      <w:proofErr w:type="spellStart"/>
      <w:r w:rsidRPr="00A30882">
        <w:t>ChannelSubscriber</w:t>
      </w:r>
      <w:proofErr w:type="spellEnd"/>
      <w:r w:rsidRPr="00A30882">
        <w:t xml:space="preserve"> = </w:t>
      </w:r>
      <w:proofErr w:type="spellStart"/>
      <w:r w:rsidRPr="00A30882">
        <w:t>channelSubscriber</w:t>
      </w:r>
      <w:proofErr w:type="spellEnd"/>
    </w:p>
    <w:p w14:paraId="198F4C4F" w14:textId="77777777" w:rsidR="008C22CE" w:rsidRPr="00A30882" w:rsidRDefault="008C22CE" w:rsidP="008C22CE">
      <w:pPr>
        <w:pStyle w:val="Sourcewithforeground"/>
      </w:pPr>
      <w:r w:rsidRPr="00A30882">
        <w:t xml:space="preserve">                    };</w:t>
      </w:r>
    </w:p>
    <w:p w14:paraId="296F26C7" w14:textId="77777777" w:rsidR="008C22CE" w:rsidRPr="00A30882" w:rsidRDefault="008C22CE" w:rsidP="008C22CE">
      <w:pPr>
        <w:pStyle w:val="Sourcewithforeground"/>
      </w:pPr>
    </w:p>
    <w:p w14:paraId="282F5CFD" w14:textId="77777777" w:rsidR="008C22CE" w:rsidRPr="00A30882" w:rsidRDefault="008C22CE" w:rsidP="008C22CE">
      <w:pPr>
        <w:pStyle w:val="Sourcewithforeground"/>
      </w:pPr>
      <w:r w:rsidRPr="00A30882">
        <w:t xml:space="preserve">                    </w:t>
      </w:r>
      <w:proofErr w:type="spellStart"/>
      <w:r w:rsidRPr="00A30882">
        <w:t>ChannelSubscriberListStructure</w:t>
      </w:r>
      <w:proofErr w:type="spellEnd"/>
      <w:r w:rsidRPr="00A30882">
        <w:t xml:space="preserve"> </w:t>
      </w:r>
      <w:proofErr w:type="spellStart"/>
      <w:r w:rsidRPr="00A30882">
        <w:t>channelSubscriberList</w:t>
      </w:r>
      <w:proofErr w:type="spellEnd"/>
      <w:r w:rsidRPr="00A30882">
        <w:t xml:space="preserve"> = </w:t>
      </w:r>
      <w:proofErr w:type="spellStart"/>
      <w:r w:rsidRPr="00A30882">
        <w:t>client.SearchSubscribersToChannelPaged</w:t>
      </w:r>
      <w:proofErr w:type="spellEnd"/>
      <w:r w:rsidRPr="00A30882">
        <w:t>(</w:t>
      </w:r>
      <w:proofErr w:type="spellStart"/>
      <w:r w:rsidRPr="00A30882">
        <w:t>channelSubscriberSearch</w:t>
      </w:r>
      <w:proofErr w:type="spellEnd"/>
      <w:r w:rsidRPr="00A30882">
        <w:t>);</w:t>
      </w:r>
    </w:p>
    <w:p w14:paraId="3C0F0E55" w14:textId="77777777" w:rsidR="008C22CE" w:rsidRPr="00A30882" w:rsidRDefault="008C22CE" w:rsidP="008C22CE">
      <w:pPr>
        <w:pStyle w:val="Sourcewithforeground"/>
      </w:pPr>
    </w:p>
    <w:p w14:paraId="28A5A41A" w14:textId="77777777" w:rsidR="008C22CE" w:rsidRPr="00A30882" w:rsidRDefault="008C22CE" w:rsidP="008C22CE">
      <w:pPr>
        <w:pStyle w:val="Sourcewithforeground"/>
      </w:pPr>
      <w:r w:rsidRPr="00A30882">
        <w:t xml:space="preserve">                    </w:t>
      </w:r>
      <w:proofErr w:type="spellStart"/>
      <w:r w:rsidRPr="00A30882">
        <w:t>if</w:t>
      </w:r>
      <w:proofErr w:type="spellEnd"/>
      <w:r w:rsidRPr="00A30882">
        <w:t xml:space="preserve"> (</w:t>
      </w:r>
      <w:proofErr w:type="spellStart"/>
      <w:r w:rsidRPr="00A30882">
        <w:t>channelSubscriberList.Count</w:t>
      </w:r>
      <w:proofErr w:type="spellEnd"/>
      <w:r w:rsidRPr="00A30882">
        <w:t xml:space="preserve"> == 0)</w:t>
      </w:r>
    </w:p>
    <w:p w14:paraId="75954F63" w14:textId="77777777" w:rsidR="008C22CE" w:rsidRPr="00A30882" w:rsidRDefault="008C22CE" w:rsidP="008C22CE">
      <w:pPr>
        <w:pStyle w:val="Sourcewithforeground"/>
      </w:pPr>
      <w:r w:rsidRPr="00A30882">
        <w:t xml:space="preserve">                    {</w:t>
      </w:r>
    </w:p>
    <w:p w14:paraId="7C136FEA" w14:textId="77777777" w:rsidR="008C22CE" w:rsidRPr="00A30882" w:rsidRDefault="008C22CE" w:rsidP="008C22CE">
      <w:pPr>
        <w:pStyle w:val="Sourcewithforeground"/>
      </w:pPr>
      <w:r w:rsidRPr="00A30882">
        <w:t xml:space="preserve">                        </w:t>
      </w:r>
      <w:proofErr w:type="spellStart"/>
      <w:r w:rsidRPr="00A30882">
        <w:t>int</w:t>
      </w:r>
      <w:proofErr w:type="spellEnd"/>
      <w:r w:rsidRPr="00A30882">
        <w:t xml:space="preserve"> </w:t>
      </w:r>
      <w:proofErr w:type="spellStart"/>
      <w:r w:rsidRPr="00A30882">
        <w:t>result</w:t>
      </w:r>
      <w:proofErr w:type="spellEnd"/>
      <w:r w:rsidRPr="00A30882">
        <w:t xml:space="preserve"> = </w:t>
      </w:r>
      <w:proofErr w:type="spellStart"/>
      <w:r w:rsidRPr="00A30882">
        <w:t>client.InsertSubscriberToChannel</w:t>
      </w:r>
      <w:proofErr w:type="spellEnd"/>
      <w:r w:rsidRPr="00A30882">
        <w:t>(</w:t>
      </w:r>
      <w:proofErr w:type="spellStart"/>
      <w:r w:rsidRPr="00A30882">
        <w:t>channelSubscriber</w:t>
      </w:r>
      <w:proofErr w:type="spellEnd"/>
      <w:r w:rsidRPr="00A30882">
        <w:t>);</w:t>
      </w:r>
    </w:p>
    <w:p w14:paraId="10B95407" w14:textId="77777777" w:rsidR="008C22CE" w:rsidRPr="00A30882" w:rsidRDefault="008C22CE" w:rsidP="008C22CE">
      <w:pPr>
        <w:pStyle w:val="Sourcewithforeground"/>
      </w:pPr>
      <w:r w:rsidRPr="00A30882">
        <w:lastRenderedPageBreak/>
        <w:t xml:space="preserve">                        </w:t>
      </w:r>
      <w:proofErr w:type="spellStart"/>
      <w:r w:rsidRPr="00A30882">
        <w:t>Console.WriteLine</w:t>
      </w:r>
      <w:proofErr w:type="spellEnd"/>
      <w:r w:rsidRPr="00A30882">
        <w:t>("</w:t>
      </w:r>
      <w:proofErr w:type="spellStart"/>
      <w:r w:rsidRPr="00A30882">
        <w:t>Channel</w:t>
      </w:r>
      <w:proofErr w:type="spellEnd"/>
      <w:r w:rsidRPr="00A30882">
        <w:t xml:space="preserve"> </w:t>
      </w:r>
      <w:proofErr w:type="spellStart"/>
      <w:r w:rsidRPr="00A30882">
        <w:t>subscriber</w:t>
      </w:r>
      <w:proofErr w:type="spellEnd"/>
      <w:r w:rsidRPr="00A30882">
        <w:t xml:space="preserve"> </w:t>
      </w:r>
      <w:proofErr w:type="spellStart"/>
      <w:r w:rsidRPr="00A30882">
        <w:t>created</w:t>
      </w:r>
      <w:proofErr w:type="spellEnd"/>
      <w:r w:rsidRPr="00A30882">
        <w:t>");</w:t>
      </w:r>
    </w:p>
    <w:p w14:paraId="30D9594D" w14:textId="77777777" w:rsidR="008C22CE" w:rsidRPr="00A30882" w:rsidRDefault="008C22CE" w:rsidP="008C22CE">
      <w:pPr>
        <w:pStyle w:val="Sourcewithforeground"/>
      </w:pPr>
      <w:r w:rsidRPr="00A30882">
        <w:t xml:space="preserve">                    }</w:t>
      </w:r>
    </w:p>
    <w:p w14:paraId="1D43A0C3" w14:textId="77777777" w:rsidR="008C22CE" w:rsidRPr="00A30882" w:rsidRDefault="008C22CE" w:rsidP="008C22CE">
      <w:pPr>
        <w:pStyle w:val="Sourcewithforeground"/>
      </w:pPr>
      <w:r w:rsidRPr="00A30882">
        <w:t xml:space="preserve">                    </w:t>
      </w:r>
      <w:proofErr w:type="spellStart"/>
      <w:r w:rsidRPr="00A30882">
        <w:t>else</w:t>
      </w:r>
      <w:proofErr w:type="spellEnd"/>
    </w:p>
    <w:p w14:paraId="467B1EBF" w14:textId="77777777" w:rsidR="008C22CE" w:rsidRPr="00A30882" w:rsidRDefault="008C22CE" w:rsidP="008C22CE">
      <w:pPr>
        <w:pStyle w:val="Sourcewithforeground"/>
      </w:pPr>
      <w:r w:rsidRPr="00A30882">
        <w:t xml:space="preserve">                    {</w:t>
      </w:r>
    </w:p>
    <w:p w14:paraId="7C577148" w14:textId="77777777" w:rsidR="008C22CE" w:rsidRPr="00A30882" w:rsidRDefault="008C22CE" w:rsidP="008C22CE">
      <w:pPr>
        <w:pStyle w:val="Sourcewithforeground"/>
      </w:pPr>
      <w:r w:rsidRPr="00A30882">
        <w:t xml:space="preserve">                        </w:t>
      </w:r>
      <w:proofErr w:type="spellStart"/>
      <w:r w:rsidRPr="00A30882">
        <w:t>Console.WriteLine</w:t>
      </w:r>
      <w:proofErr w:type="spellEnd"/>
      <w:r w:rsidRPr="00A30882">
        <w:t>("</w:t>
      </w:r>
      <w:proofErr w:type="spellStart"/>
      <w:r w:rsidRPr="00A30882">
        <w:t>Channel</w:t>
      </w:r>
      <w:proofErr w:type="spellEnd"/>
      <w:r w:rsidRPr="00A30882">
        <w:t xml:space="preserve"> </w:t>
      </w:r>
      <w:proofErr w:type="spellStart"/>
      <w:r w:rsidRPr="00A30882">
        <w:t>subscriber</w:t>
      </w:r>
      <w:proofErr w:type="spellEnd"/>
      <w:r w:rsidRPr="00A30882">
        <w:t xml:space="preserve"> </w:t>
      </w:r>
      <w:proofErr w:type="spellStart"/>
      <w:r w:rsidRPr="00A30882">
        <w:t>found</w:t>
      </w:r>
      <w:proofErr w:type="spellEnd"/>
      <w:r w:rsidRPr="00A30882">
        <w:t>");</w:t>
      </w:r>
    </w:p>
    <w:p w14:paraId="41A1C693" w14:textId="77777777" w:rsidR="008C22CE" w:rsidRPr="00A30882" w:rsidRDefault="008C22CE" w:rsidP="008C22CE">
      <w:pPr>
        <w:pStyle w:val="Sourcewithforeground"/>
      </w:pPr>
      <w:r w:rsidRPr="00A30882">
        <w:t xml:space="preserve">                    }</w:t>
      </w:r>
    </w:p>
    <w:p w14:paraId="764BD322" w14:textId="77777777" w:rsidR="008C22CE" w:rsidRPr="00A30882" w:rsidRDefault="008C22CE" w:rsidP="008C22CE">
      <w:pPr>
        <w:pStyle w:val="Sourcewithforeground"/>
      </w:pPr>
    </w:p>
    <w:p w14:paraId="55EFC878" w14:textId="77777777" w:rsidR="008C22CE" w:rsidRPr="00A30882" w:rsidRDefault="008C22CE" w:rsidP="008C22CE">
      <w:pPr>
        <w:pStyle w:val="Sourcewithforeground"/>
      </w:pPr>
      <w:r w:rsidRPr="00A30882">
        <w:t xml:space="preserve">                    </w:t>
      </w:r>
      <w:proofErr w:type="spellStart"/>
      <w:r w:rsidRPr="00A30882">
        <w:t>Console.WriteLine</w:t>
      </w:r>
      <w:proofErr w:type="spellEnd"/>
      <w:r w:rsidRPr="00A30882">
        <w:t>("</w:t>
      </w:r>
      <w:proofErr w:type="spellStart"/>
      <w:r w:rsidRPr="00A30882">
        <w:t>Press</w:t>
      </w:r>
      <w:proofErr w:type="spellEnd"/>
      <w:r w:rsidRPr="00A30882">
        <w:t xml:space="preserve"> </w:t>
      </w:r>
      <w:proofErr w:type="spellStart"/>
      <w:r w:rsidRPr="00A30882">
        <w:t>key</w:t>
      </w:r>
      <w:proofErr w:type="spellEnd"/>
      <w:r w:rsidRPr="00A30882">
        <w:t>...");</w:t>
      </w:r>
    </w:p>
    <w:p w14:paraId="6AEA8D04" w14:textId="77777777" w:rsidR="008C22CE" w:rsidRPr="00A30882" w:rsidRDefault="008C22CE" w:rsidP="008C22CE">
      <w:pPr>
        <w:pStyle w:val="Sourcewithforeground"/>
      </w:pPr>
      <w:r w:rsidRPr="00A30882">
        <w:t xml:space="preserve">                }</w:t>
      </w:r>
    </w:p>
    <w:p w14:paraId="4330C219" w14:textId="77777777" w:rsidR="008C22CE" w:rsidRPr="00A30882" w:rsidRDefault="008C22CE" w:rsidP="008C22CE">
      <w:pPr>
        <w:pStyle w:val="Sourcewithforeground"/>
      </w:pPr>
      <w:r w:rsidRPr="00A30882">
        <w:t xml:space="preserve">                </w:t>
      </w:r>
      <w:proofErr w:type="spellStart"/>
      <w:r w:rsidRPr="00A30882">
        <w:t>catch</w:t>
      </w:r>
      <w:proofErr w:type="spellEnd"/>
      <w:r w:rsidRPr="00A30882">
        <w:t xml:space="preserve"> (</w:t>
      </w:r>
      <w:proofErr w:type="spellStart"/>
      <w:r w:rsidRPr="00A30882">
        <w:t>CommunicationException</w:t>
      </w:r>
      <w:proofErr w:type="spellEnd"/>
      <w:r w:rsidRPr="00A30882">
        <w:t xml:space="preserve"> e)</w:t>
      </w:r>
    </w:p>
    <w:p w14:paraId="4093056F" w14:textId="77777777" w:rsidR="008C22CE" w:rsidRPr="00A30882" w:rsidRDefault="008C22CE" w:rsidP="008C22CE">
      <w:pPr>
        <w:pStyle w:val="Sourcewithforeground"/>
      </w:pPr>
      <w:r w:rsidRPr="00A30882">
        <w:t xml:space="preserve">                {</w:t>
      </w:r>
    </w:p>
    <w:p w14:paraId="634450AF" w14:textId="77777777" w:rsidR="008C22CE" w:rsidRPr="00A30882" w:rsidRDefault="008C22CE" w:rsidP="008C22CE">
      <w:pPr>
        <w:pStyle w:val="Sourcewithforeground"/>
      </w:pPr>
      <w:r w:rsidRPr="00A30882">
        <w:t xml:space="preserve">                    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mess</w:t>
      </w:r>
      <w:proofErr w:type="spellEnd"/>
      <w:r w:rsidRPr="00A30882">
        <w:t xml:space="preserve"> = </w:t>
      </w:r>
      <w:proofErr w:type="spellStart"/>
      <w:r w:rsidRPr="00A30882">
        <w:t>e.Message</w:t>
      </w:r>
      <w:proofErr w:type="spellEnd"/>
      <w:r w:rsidRPr="00A30882">
        <w:t>;</w:t>
      </w:r>
    </w:p>
    <w:p w14:paraId="4ED82FDA" w14:textId="77777777" w:rsidR="008C22CE" w:rsidRPr="00A30882" w:rsidRDefault="008C22CE" w:rsidP="008C22CE">
      <w:pPr>
        <w:pStyle w:val="Sourcewithforeground"/>
      </w:pPr>
      <w:r w:rsidRPr="00A30882">
        <w:t xml:space="preserve">                    </w:t>
      </w:r>
      <w:proofErr w:type="spellStart"/>
      <w:r w:rsidRPr="00A30882">
        <w:t>Console.WriteLine</w:t>
      </w:r>
      <w:proofErr w:type="spellEnd"/>
      <w:r w:rsidRPr="00A30882">
        <w:t>(</w:t>
      </w:r>
      <w:proofErr w:type="spellStart"/>
      <w:r w:rsidRPr="00A30882">
        <w:t>mess</w:t>
      </w:r>
      <w:proofErr w:type="spellEnd"/>
      <w:r w:rsidRPr="00A30882">
        <w:t>);</w:t>
      </w:r>
    </w:p>
    <w:p w14:paraId="56B095B6" w14:textId="77777777" w:rsidR="008C22CE" w:rsidRPr="00A30882" w:rsidRDefault="008C22CE" w:rsidP="008C22CE">
      <w:pPr>
        <w:pStyle w:val="Sourcewithforeground"/>
      </w:pPr>
    </w:p>
    <w:p w14:paraId="4F6C46F3" w14:textId="77777777" w:rsidR="008C22CE" w:rsidRPr="00A30882" w:rsidRDefault="008C22CE" w:rsidP="008C22CE">
      <w:pPr>
        <w:pStyle w:val="Sourcewithforeground"/>
      </w:pPr>
      <w:r w:rsidRPr="00A30882">
        <w:t xml:space="preserve">                    </w:t>
      </w:r>
      <w:proofErr w:type="spellStart"/>
      <w:r w:rsidRPr="00A30882">
        <w:t>client.Abort</w:t>
      </w:r>
      <w:proofErr w:type="spellEnd"/>
      <w:r w:rsidRPr="00A30882">
        <w:t>();</w:t>
      </w:r>
    </w:p>
    <w:p w14:paraId="07EABE55" w14:textId="77777777" w:rsidR="008C22CE" w:rsidRPr="00A30882" w:rsidRDefault="008C22CE" w:rsidP="008C22CE">
      <w:pPr>
        <w:pStyle w:val="Sourcewithforeground"/>
      </w:pPr>
      <w:r w:rsidRPr="00A30882">
        <w:t xml:space="preserve">                }</w:t>
      </w:r>
    </w:p>
    <w:p w14:paraId="5394857D" w14:textId="77777777" w:rsidR="008C22CE" w:rsidRPr="00A30882" w:rsidRDefault="008C22CE" w:rsidP="008C22CE">
      <w:pPr>
        <w:pStyle w:val="Sourcewithforeground"/>
      </w:pPr>
      <w:r w:rsidRPr="00A30882">
        <w:t xml:space="preserve">                </w:t>
      </w:r>
      <w:proofErr w:type="spellStart"/>
      <w:r w:rsidRPr="00A30882">
        <w:t>catch</w:t>
      </w:r>
      <w:proofErr w:type="spellEnd"/>
      <w:r w:rsidRPr="00A30882">
        <w:t xml:space="preserve"> (</w:t>
      </w:r>
      <w:proofErr w:type="spellStart"/>
      <w:r w:rsidRPr="00A30882">
        <w:t>TimeoutException</w:t>
      </w:r>
      <w:proofErr w:type="spellEnd"/>
      <w:r w:rsidRPr="00A30882">
        <w:t xml:space="preserve"> e)</w:t>
      </w:r>
    </w:p>
    <w:p w14:paraId="03D1F89C" w14:textId="77777777" w:rsidR="008C22CE" w:rsidRPr="00A30882" w:rsidRDefault="008C22CE" w:rsidP="008C22CE">
      <w:pPr>
        <w:pStyle w:val="Sourcewithforeground"/>
      </w:pPr>
      <w:r w:rsidRPr="00A30882">
        <w:t xml:space="preserve">                {</w:t>
      </w:r>
    </w:p>
    <w:p w14:paraId="293B373D" w14:textId="77777777" w:rsidR="008C22CE" w:rsidRPr="00A30882" w:rsidRDefault="008C22CE" w:rsidP="008C22CE">
      <w:pPr>
        <w:pStyle w:val="Sourcewithforeground"/>
      </w:pPr>
      <w:r w:rsidRPr="00A30882">
        <w:t xml:space="preserve">                    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mess</w:t>
      </w:r>
      <w:proofErr w:type="spellEnd"/>
      <w:r w:rsidRPr="00A30882">
        <w:t xml:space="preserve"> = </w:t>
      </w:r>
      <w:proofErr w:type="spellStart"/>
      <w:r w:rsidRPr="00A30882">
        <w:t>e.Message</w:t>
      </w:r>
      <w:proofErr w:type="spellEnd"/>
      <w:r w:rsidRPr="00A30882">
        <w:t>;</w:t>
      </w:r>
    </w:p>
    <w:p w14:paraId="5FC2EC56" w14:textId="77777777" w:rsidR="008C22CE" w:rsidRPr="00A30882" w:rsidRDefault="008C22CE" w:rsidP="008C22CE">
      <w:pPr>
        <w:pStyle w:val="Sourcewithforeground"/>
      </w:pPr>
      <w:r w:rsidRPr="00A30882">
        <w:t xml:space="preserve">                    </w:t>
      </w:r>
      <w:proofErr w:type="spellStart"/>
      <w:r w:rsidRPr="00A30882">
        <w:t>Console.WriteLine</w:t>
      </w:r>
      <w:proofErr w:type="spellEnd"/>
      <w:r w:rsidRPr="00A30882">
        <w:t>(</w:t>
      </w:r>
      <w:proofErr w:type="spellStart"/>
      <w:r w:rsidRPr="00A30882">
        <w:t>mess</w:t>
      </w:r>
      <w:proofErr w:type="spellEnd"/>
      <w:r w:rsidRPr="00A30882">
        <w:t>);</w:t>
      </w:r>
    </w:p>
    <w:p w14:paraId="53F17C87" w14:textId="77777777" w:rsidR="008C22CE" w:rsidRPr="00A30882" w:rsidRDefault="008C22CE" w:rsidP="008C22CE">
      <w:pPr>
        <w:pStyle w:val="Sourcewithforeground"/>
      </w:pPr>
    </w:p>
    <w:p w14:paraId="72432659" w14:textId="77777777" w:rsidR="008C22CE" w:rsidRPr="00A30882" w:rsidRDefault="008C22CE" w:rsidP="008C22CE">
      <w:pPr>
        <w:pStyle w:val="Sourcewithforeground"/>
      </w:pPr>
      <w:r w:rsidRPr="00A30882">
        <w:t xml:space="preserve">                    </w:t>
      </w:r>
      <w:proofErr w:type="spellStart"/>
      <w:r w:rsidRPr="00A30882">
        <w:t>client.Abort</w:t>
      </w:r>
      <w:proofErr w:type="spellEnd"/>
      <w:r w:rsidRPr="00A30882">
        <w:t>();</w:t>
      </w:r>
    </w:p>
    <w:p w14:paraId="15232656" w14:textId="77777777" w:rsidR="008C22CE" w:rsidRPr="00A30882" w:rsidRDefault="008C22CE" w:rsidP="008C22CE">
      <w:pPr>
        <w:pStyle w:val="Sourcewithforeground"/>
      </w:pPr>
      <w:r w:rsidRPr="00A30882">
        <w:t xml:space="preserve">                }</w:t>
      </w:r>
    </w:p>
    <w:p w14:paraId="00826A6B" w14:textId="77777777" w:rsidR="008C22CE" w:rsidRPr="00A30882" w:rsidRDefault="008C22CE" w:rsidP="008C22CE">
      <w:pPr>
        <w:pStyle w:val="Sourcewithforeground"/>
      </w:pPr>
      <w:r w:rsidRPr="00A30882">
        <w:t xml:space="preserve">                </w:t>
      </w:r>
      <w:proofErr w:type="spellStart"/>
      <w:r w:rsidRPr="00A30882">
        <w:t>catch</w:t>
      </w:r>
      <w:proofErr w:type="spellEnd"/>
      <w:r w:rsidRPr="00A30882">
        <w:t xml:space="preserve"> (</w:t>
      </w:r>
      <w:proofErr w:type="spellStart"/>
      <w:r w:rsidRPr="00A30882">
        <w:t>Exception</w:t>
      </w:r>
      <w:proofErr w:type="spellEnd"/>
      <w:r w:rsidRPr="00A30882">
        <w:t xml:space="preserve"> e)</w:t>
      </w:r>
    </w:p>
    <w:p w14:paraId="26392EB0" w14:textId="77777777" w:rsidR="008C22CE" w:rsidRPr="00A30882" w:rsidRDefault="008C22CE" w:rsidP="008C22CE">
      <w:pPr>
        <w:pStyle w:val="Sourcewithforeground"/>
      </w:pPr>
      <w:r w:rsidRPr="00A30882">
        <w:t xml:space="preserve">                {</w:t>
      </w:r>
    </w:p>
    <w:p w14:paraId="7AC0E908" w14:textId="77777777" w:rsidR="008C22CE" w:rsidRPr="00A30882" w:rsidRDefault="008C22CE" w:rsidP="008C22CE">
      <w:pPr>
        <w:pStyle w:val="Sourcewithforeground"/>
      </w:pPr>
      <w:r w:rsidRPr="00A30882">
        <w:t xml:space="preserve">                    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mess</w:t>
      </w:r>
      <w:proofErr w:type="spellEnd"/>
      <w:r w:rsidRPr="00A30882">
        <w:t xml:space="preserve"> = </w:t>
      </w:r>
      <w:proofErr w:type="spellStart"/>
      <w:r w:rsidRPr="00A30882">
        <w:t>e.Message</w:t>
      </w:r>
      <w:proofErr w:type="spellEnd"/>
      <w:r w:rsidRPr="00A30882">
        <w:t>;</w:t>
      </w:r>
    </w:p>
    <w:p w14:paraId="55B8CE1B" w14:textId="77777777" w:rsidR="008C22CE" w:rsidRPr="00A30882" w:rsidRDefault="008C22CE" w:rsidP="008C22CE">
      <w:pPr>
        <w:pStyle w:val="Sourcewithforeground"/>
      </w:pPr>
      <w:r w:rsidRPr="00A30882">
        <w:t xml:space="preserve">                    </w:t>
      </w:r>
      <w:proofErr w:type="spellStart"/>
      <w:r w:rsidRPr="00A30882">
        <w:t>Console.WriteLine</w:t>
      </w:r>
      <w:proofErr w:type="spellEnd"/>
      <w:r w:rsidRPr="00A30882">
        <w:t>(</w:t>
      </w:r>
      <w:proofErr w:type="spellStart"/>
      <w:r w:rsidRPr="00A30882">
        <w:t>mess</w:t>
      </w:r>
      <w:proofErr w:type="spellEnd"/>
      <w:r w:rsidRPr="00A30882">
        <w:t>);</w:t>
      </w:r>
    </w:p>
    <w:p w14:paraId="2DC7BD26" w14:textId="77777777" w:rsidR="008C22CE" w:rsidRPr="00A30882" w:rsidRDefault="008C22CE" w:rsidP="008C22CE">
      <w:pPr>
        <w:pStyle w:val="Sourcewithforeground"/>
      </w:pPr>
      <w:r w:rsidRPr="00A30882">
        <w:t xml:space="preserve">                    </w:t>
      </w:r>
      <w:proofErr w:type="spellStart"/>
      <w:r w:rsidRPr="00A30882">
        <w:t>client.Abort</w:t>
      </w:r>
      <w:proofErr w:type="spellEnd"/>
      <w:r w:rsidRPr="00A30882">
        <w:t>();</w:t>
      </w:r>
    </w:p>
    <w:p w14:paraId="62B01E63" w14:textId="77777777" w:rsidR="008C22CE" w:rsidRPr="00A30882" w:rsidRDefault="008C22CE" w:rsidP="008C22CE">
      <w:pPr>
        <w:pStyle w:val="Sourcewithforeground"/>
      </w:pPr>
      <w:r w:rsidRPr="00A30882">
        <w:t xml:space="preserve">                    </w:t>
      </w:r>
      <w:proofErr w:type="spellStart"/>
      <w:r w:rsidRPr="00A30882">
        <w:t>throw</w:t>
      </w:r>
      <w:proofErr w:type="spellEnd"/>
      <w:r w:rsidRPr="00A30882">
        <w:t>;</w:t>
      </w:r>
    </w:p>
    <w:p w14:paraId="198AB607" w14:textId="77777777" w:rsidR="008C22CE" w:rsidRPr="00A30882" w:rsidRDefault="008C22CE" w:rsidP="008C22CE">
      <w:pPr>
        <w:pStyle w:val="Sourcewithforeground"/>
      </w:pPr>
      <w:r w:rsidRPr="00A30882">
        <w:t xml:space="preserve">                }</w:t>
      </w:r>
    </w:p>
    <w:p w14:paraId="7975D9E5" w14:textId="77777777" w:rsidR="008C22CE" w:rsidRPr="00A30882" w:rsidRDefault="008C22CE" w:rsidP="008C22CE">
      <w:pPr>
        <w:pStyle w:val="Sourcewithforeground"/>
      </w:pPr>
    </w:p>
    <w:p w14:paraId="39351E9A" w14:textId="77777777" w:rsidR="008C22CE" w:rsidRPr="00A30882" w:rsidRDefault="008C22CE" w:rsidP="008C22CE">
      <w:pPr>
        <w:pStyle w:val="Sourcewithforeground"/>
      </w:pPr>
      <w:r w:rsidRPr="00A30882">
        <w:t xml:space="preserve">                </w:t>
      </w:r>
      <w:proofErr w:type="spellStart"/>
      <w:r w:rsidRPr="00A30882">
        <w:t>Console.ReadLine</w:t>
      </w:r>
      <w:proofErr w:type="spellEnd"/>
      <w:r w:rsidRPr="00A30882">
        <w:t>();</w:t>
      </w:r>
    </w:p>
    <w:p w14:paraId="2A3826AF" w14:textId="45E3CFE3" w:rsidR="008C22CE" w:rsidRPr="00A30882" w:rsidRDefault="008C22CE" w:rsidP="008C22CE">
      <w:pPr>
        <w:pStyle w:val="Sourcewithforeground"/>
      </w:pPr>
      <w:r w:rsidRPr="00A30882">
        <w:t xml:space="preserve">            }</w:t>
      </w:r>
    </w:p>
    <w:p w14:paraId="0859D46E" w14:textId="3161A25A" w:rsidR="001D5626" w:rsidRPr="00A30882" w:rsidRDefault="001D5626" w:rsidP="002F3430">
      <w:pPr>
        <w:pStyle w:val="Pictureposition"/>
      </w:pPr>
      <w:r w:rsidRPr="00A30882">
        <w:rPr>
          <w:noProof/>
          <w:lang w:val="en-US"/>
        </w:rPr>
        <w:drawing>
          <wp:inline distT="0" distB="0" distL="0" distR="0" wp14:anchorId="099E3688" wp14:editId="159EBF19">
            <wp:extent cx="5486400" cy="875665"/>
            <wp:effectExtent l="0" t="0" r="0" b="635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875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96C6EA" w14:textId="03C98063" w:rsidR="001D5626" w:rsidRPr="00A30882" w:rsidRDefault="008C1677" w:rsidP="002F3430">
      <w:pPr>
        <w:pStyle w:val="Picturecaption"/>
      </w:pPr>
      <w:fldSimple w:instr=" SEQ Attēls \* ARABIC ">
        <w:bookmarkStart w:id="94" w:name="_Toc110419766"/>
        <w:r w:rsidR="00B93481">
          <w:rPr>
            <w:noProof/>
          </w:rPr>
          <w:t>17</w:t>
        </w:r>
      </w:fldSimple>
      <w:r w:rsidR="00F41DFC" w:rsidRPr="00A30882">
        <w:t>.</w:t>
      </w:r>
      <w:r w:rsidR="001D5626" w:rsidRPr="00A30882">
        <w:t xml:space="preserve">attēls. </w:t>
      </w:r>
      <w:r w:rsidR="007C0988" w:rsidRPr="00A30882">
        <w:t>I</w:t>
      </w:r>
      <w:r w:rsidR="001D5626" w:rsidRPr="00A30882">
        <w:t xml:space="preserve">estāde </w:t>
      </w:r>
      <w:r w:rsidR="007C0988" w:rsidRPr="00A30882">
        <w:t>piesl</w:t>
      </w:r>
      <w:r w:rsidR="00F41DFC" w:rsidRPr="00A30882">
        <w:t>ē</w:t>
      </w:r>
      <w:r w:rsidR="007C0988" w:rsidRPr="00A30882">
        <w:t xml:space="preserve">gta </w:t>
      </w:r>
      <w:r w:rsidR="001D5626" w:rsidRPr="00A30882">
        <w:t>DIT</w:t>
      </w:r>
      <w:bookmarkEnd w:id="94"/>
    </w:p>
    <w:p w14:paraId="508D58DC" w14:textId="5FEEEAAD" w:rsidR="001D5626" w:rsidRPr="00A30882" w:rsidRDefault="003E5C59" w:rsidP="002F3430">
      <w:pPr>
        <w:pStyle w:val="Heading4"/>
      </w:pPr>
      <w:bookmarkStart w:id="95" w:name="_Toc110419696"/>
      <w:r w:rsidRPr="00A30882">
        <w:t>Z</w:t>
      </w:r>
      <w:r w:rsidR="00117F88" w:rsidRPr="00A30882">
        <w:t>iņojum</w:t>
      </w:r>
      <w:r w:rsidRPr="00A30882">
        <w:t xml:space="preserve">a nolasīšana </w:t>
      </w:r>
      <w:r w:rsidR="0079699D" w:rsidRPr="00A30882">
        <w:t>(</w:t>
      </w:r>
      <w:proofErr w:type="spellStart"/>
      <w:r w:rsidR="0079699D" w:rsidRPr="00A30882">
        <w:t>ReceiveMessage</w:t>
      </w:r>
      <w:proofErr w:type="spellEnd"/>
      <w:r w:rsidR="0079699D" w:rsidRPr="00A30882">
        <w:t>)</w:t>
      </w:r>
      <w:bookmarkEnd w:id="95"/>
    </w:p>
    <w:p w14:paraId="5C7C4ED0" w14:textId="23718B48" w:rsidR="0079699D" w:rsidRPr="00A30882" w:rsidRDefault="003E5C59" w:rsidP="002F3430">
      <w:r w:rsidRPr="00A30882">
        <w:t xml:space="preserve">Pēc </w:t>
      </w:r>
      <w:r w:rsidR="00022595" w:rsidRPr="00A30882">
        <w:t>DIT</w:t>
      </w:r>
      <w:r w:rsidR="0079699D" w:rsidRPr="00A30882">
        <w:t xml:space="preserve"> kanāla </w:t>
      </w:r>
      <w:r w:rsidRPr="00A30882">
        <w:t>izveidošanas</w:t>
      </w:r>
      <w:r w:rsidR="00F735E7" w:rsidRPr="00A30882">
        <w:t>,</w:t>
      </w:r>
      <w:r w:rsidRPr="00A30882">
        <w:t xml:space="preserve"> iespējams </w:t>
      </w:r>
      <w:r w:rsidR="0079699D" w:rsidRPr="00A30882">
        <w:t xml:space="preserve">saņemt ziņojumus </w:t>
      </w:r>
      <w:r w:rsidR="008C5C04" w:rsidRPr="00A30882">
        <w:t>par</w:t>
      </w:r>
      <w:r w:rsidR="007E4E28" w:rsidRPr="00A30882">
        <w:t xml:space="preserve"> lietotāju, kur</w:t>
      </w:r>
      <w:r w:rsidRPr="00A30882">
        <w:t>š p</w:t>
      </w:r>
      <w:r w:rsidR="009B57EF" w:rsidRPr="00A30882">
        <w:t>ie</w:t>
      </w:r>
      <w:r w:rsidR="00022595" w:rsidRPr="00A30882">
        <w:t>rakstī</w:t>
      </w:r>
      <w:r w:rsidRPr="00A30882">
        <w:t>jies</w:t>
      </w:r>
      <w:r w:rsidR="00022595" w:rsidRPr="00A30882">
        <w:t xml:space="preserve"> </w:t>
      </w:r>
      <w:proofErr w:type="spellStart"/>
      <w:r w:rsidR="00022595" w:rsidRPr="00A30882">
        <w:t>piesl</w:t>
      </w:r>
      <w:r w:rsidR="009B57EF" w:rsidRPr="00A30882">
        <w:t>ē</w:t>
      </w:r>
      <w:r w:rsidR="00022595" w:rsidRPr="00A30882">
        <w:t>gum</w:t>
      </w:r>
      <w:r w:rsidRPr="00A30882">
        <w:t>am</w:t>
      </w:r>
      <w:proofErr w:type="spellEnd"/>
      <w:r w:rsidR="007C0988" w:rsidRPr="00A30882">
        <w:t>.</w:t>
      </w:r>
    </w:p>
    <w:p w14:paraId="32562F41" w14:textId="5B637F70" w:rsidR="00117F88" w:rsidRPr="00A30882" w:rsidRDefault="0079699D" w:rsidP="002F3430">
      <w:pPr>
        <w:pStyle w:val="Pictureposition"/>
      </w:pPr>
      <w:r w:rsidRPr="00A30882">
        <w:object w:dxaOrig="8479" w:dyaOrig="3420" w14:anchorId="70ED51AE">
          <v:shape id="_x0000_i1029" type="#_x0000_t75" style="width:424.1pt;height:171.05pt" o:ole="">
            <v:imagedata r:id="rId41" o:title=""/>
          </v:shape>
          <o:OLEObject Type="Embed" ProgID="Visio.Drawing.11" ShapeID="_x0000_i1029" DrawAspect="Content" ObjectID="_1721032448" r:id="rId42"/>
        </w:object>
      </w:r>
    </w:p>
    <w:p w14:paraId="04756487" w14:textId="5EB1173B" w:rsidR="007E4E28" w:rsidRPr="00A30882" w:rsidRDefault="008C1677" w:rsidP="002F3430">
      <w:pPr>
        <w:pStyle w:val="Picturecaption"/>
      </w:pPr>
      <w:fldSimple w:instr=" SEQ Attēls \* ARABIC ">
        <w:bookmarkStart w:id="96" w:name="_Toc110419767"/>
        <w:r w:rsidR="00B93481">
          <w:rPr>
            <w:noProof/>
          </w:rPr>
          <w:t>18</w:t>
        </w:r>
      </w:fldSimple>
      <w:r w:rsidR="001107D9" w:rsidRPr="00A30882">
        <w:t>.</w:t>
      </w:r>
      <w:r w:rsidR="007E4E28" w:rsidRPr="00A30882">
        <w:t>attēls. DIK kanāla izmantošanas shēma</w:t>
      </w:r>
      <w:bookmarkEnd w:id="96"/>
    </w:p>
    <w:p w14:paraId="49FCDB49" w14:textId="5171C567" w:rsidR="007E4E28" w:rsidRPr="00A30882" w:rsidRDefault="001D41E5" w:rsidP="002F3430">
      <w:r w:rsidRPr="00A30882">
        <w:t xml:space="preserve">Pēc nolasīšanas ziņojumu </w:t>
      </w:r>
      <w:r w:rsidR="003E5C59" w:rsidRPr="00A30882">
        <w:t>nepieciešams</w:t>
      </w:r>
      <w:r w:rsidRPr="00A30882">
        <w:t xml:space="preserve"> dz</w:t>
      </w:r>
      <w:r w:rsidR="007C0988" w:rsidRPr="00A30882">
        <w:t>ē</w:t>
      </w:r>
      <w:r w:rsidRPr="00A30882">
        <w:t>st.</w:t>
      </w:r>
    </w:p>
    <w:p w14:paraId="2C441094" w14:textId="77777777" w:rsidR="00081A5E" w:rsidRPr="00A30882" w:rsidRDefault="00081A5E" w:rsidP="00081A5E">
      <w:pPr>
        <w:pStyle w:val="Sourcewithforeground"/>
      </w:pP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channelName</w:t>
      </w:r>
      <w:proofErr w:type="spellEnd"/>
      <w:r w:rsidRPr="00A30882">
        <w:t xml:space="preserve"> = "</w:t>
      </w:r>
      <w:proofErr w:type="spellStart"/>
      <w:r w:rsidRPr="00A30882">
        <w:t>SampleChannel</w:t>
      </w:r>
      <w:proofErr w:type="spellEnd"/>
      <w:r w:rsidRPr="00A30882">
        <w:t>";</w:t>
      </w:r>
    </w:p>
    <w:p w14:paraId="4A3CD73B" w14:textId="77777777" w:rsidR="00081A5E" w:rsidRPr="00A30882" w:rsidRDefault="00081A5E" w:rsidP="00081A5E">
      <w:pPr>
        <w:pStyle w:val="Sourcewithforeground"/>
      </w:pPr>
      <w:r w:rsidRPr="00A30882">
        <w:t xml:space="preserve">            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channelURN</w:t>
      </w:r>
      <w:proofErr w:type="spellEnd"/>
      <w:r w:rsidRPr="00A30882">
        <w:t xml:space="preserve"> = "URN:IVIS:100001:CHA-" + </w:t>
      </w:r>
      <w:proofErr w:type="spellStart"/>
      <w:r w:rsidRPr="00A30882">
        <w:t>channelName</w:t>
      </w:r>
      <w:proofErr w:type="spellEnd"/>
      <w:r w:rsidRPr="00A30882">
        <w:t xml:space="preserve"> + "-TYPE-DIK";</w:t>
      </w:r>
    </w:p>
    <w:p w14:paraId="1B19C7A1" w14:textId="77777777" w:rsidR="00081A5E" w:rsidRPr="00A30882" w:rsidRDefault="00081A5E" w:rsidP="00081A5E">
      <w:pPr>
        <w:pStyle w:val="Sourcewithforeground"/>
      </w:pPr>
      <w:r w:rsidRPr="00A30882">
        <w:t xml:space="preserve">            //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channelVersionURN</w:t>
      </w:r>
      <w:proofErr w:type="spellEnd"/>
      <w:r w:rsidRPr="00A30882">
        <w:t xml:space="preserve"> = "URN:IVIS:100001:CHA-" + </w:t>
      </w:r>
      <w:proofErr w:type="spellStart"/>
      <w:r w:rsidRPr="00A30882">
        <w:t>channelName</w:t>
      </w:r>
      <w:proofErr w:type="spellEnd"/>
      <w:r w:rsidRPr="00A30882">
        <w:t xml:space="preserve"> + "-v1-0-TYPE-DIK";</w:t>
      </w:r>
    </w:p>
    <w:p w14:paraId="470C331F" w14:textId="77777777" w:rsidR="00081A5E" w:rsidRPr="00A30882" w:rsidRDefault="00081A5E" w:rsidP="00081A5E">
      <w:pPr>
        <w:pStyle w:val="Sourcewithforeground"/>
      </w:pPr>
    </w:p>
    <w:p w14:paraId="3A11F89D" w14:textId="77777777" w:rsidR="00081A5E" w:rsidRPr="00A30882" w:rsidRDefault="00081A5E" w:rsidP="00081A5E">
      <w:pPr>
        <w:pStyle w:val="Sourcewithforeground"/>
      </w:pPr>
      <w:r w:rsidRPr="00A30882">
        <w:t xml:space="preserve">            </w:t>
      </w:r>
      <w:proofErr w:type="spellStart"/>
      <w:r w:rsidRPr="00A30882">
        <w:t>using</w:t>
      </w:r>
      <w:proofErr w:type="spellEnd"/>
      <w:r w:rsidRPr="00A30882">
        <w:t xml:space="preserve"> (</w:t>
      </w:r>
      <w:proofErr w:type="spellStart"/>
      <w:r w:rsidRPr="00A30882">
        <w:t>ProxyToService.DitService.DITMessageServiceContractClient</w:t>
      </w:r>
      <w:proofErr w:type="spellEnd"/>
      <w:r w:rsidRPr="00A30882">
        <w:t xml:space="preserve"> </w:t>
      </w:r>
      <w:proofErr w:type="spellStart"/>
      <w:r w:rsidRPr="00A30882">
        <w:t>client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ProxyToService.DitService.DITMessageServiceContractClient("MessageServiceUser"))</w:t>
      </w:r>
    </w:p>
    <w:p w14:paraId="5E7B7C65" w14:textId="77777777" w:rsidR="00081A5E" w:rsidRPr="00A30882" w:rsidRDefault="00081A5E" w:rsidP="00081A5E">
      <w:pPr>
        <w:pStyle w:val="Sourcewithforeground"/>
      </w:pPr>
      <w:r w:rsidRPr="00A30882">
        <w:t xml:space="preserve">            {</w:t>
      </w:r>
    </w:p>
    <w:p w14:paraId="426014F8" w14:textId="77777777" w:rsidR="00081A5E" w:rsidRPr="00A30882" w:rsidRDefault="00081A5E" w:rsidP="00081A5E">
      <w:pPr>
        <w:pStyle w:val="Sourcewithforeground"/>
      </w:pPr>
      <w:r w:rsidRPr="00A30882">
        <w:t xml:space="preserve">                </w:t>
      </w:r>
      <w:proofErr w:type="spellStart"/>
      <w:r w:rsidRPr="00A30882">
        <w:t>try</w:t>
      </w:r>
      <w:proofErr w:type="spellEnd"/>
    </w:p>
    <w:p w14:paraId="7B11459B" w14:textId="77777777" w:rsidR="00081A5E" w:rsidRPr="00A30882" w:rsidRDefault="00081A5E" w:rsidP="00081A5E">
      <w:pPr>
        <w:pStyle w:val="Sourcewithforeground"/>
      </w:pPr>
      <w:r w:rsidRPr="00A30882">
        <w:t xml:space="preserve">                {</w:t>
      </w:r>
    </w:p>
    <w:p w14:paraId="60A85181" w14:textId="77777777" w:rsidR="00081A5E" w:rsidRPr="00A30882" w:rsidRDefault="00081A5E" w:rsidP="00081A5E">
      <w:pPr>
        <w:pStyle w:val="Sourcewithforeground"/>
      </w:pPr>
      <w:r w:rsidRPr="00A30882">
        <w:t xml:space="preserve">                    </w:t>
      </w:r>
      <w:proofErr w:type="spellStart"/>
      <w:r w:rsidRPr="00A30882">
        <w:t>client.ClientCredentials.UserName.UserName</w:t>
      </w:r>
      <w:proofErr w:type="spellEnd"/>
      <w:r w:rsidRPr="00A30882">
        <w:t xml:space="preserve"> = System.Configuration.ConfigurationManager.AppSettings.Get("VraaUserName");</w:t>
      </w:r>
    </w:p>
    <w:p w14:paraId="344BA7FE" w14:textId="77777777" w:rsidR="00081A5E" w:rsidRPr="00A30882" w:rsidRDefault="00081A5E" w:rsidP="00081A5E">
      <w:pPr>
        <w:pStyle w:val="Sourcewithforeground"/>
      </w:pPr>
      <w:r w:rsidRPr="00A30882">
        <w:t xml:space="preserve">                    </w:t>
      </w:r>
      <w:proofErr w:type="spellStart"/>
      <w:r w:rsidRPr="00A30882">
        <w:t>client.ClientCredentials.UserName.Password</w:t>
      </w:r>
      <w:proofErr w:type="spellEnd"/>
      <w:r w:rsidRPr="00A30882">
        <w:t xml:space="preserve"> = System.Configuration.ConfigurationManager.AppSettings.Get("VraaPassword");</w:t>
      </w:r>
    </w:p>
    <w:p w14:paraId="557884DA" w14:textId="77777777" w:rsidR="00081A5E" w:rsidRPr="00A30882" w:rsidRDefault="00081A5E" w:rsidP="00081A5E">
      <w:pPr>
        <w:pStyle w:val="Sourcewithforeground"/>
      </w:pPr>
    </w:p>
    <w:p w14:paraId="0B8D8746" w14:textId="77777777" w:rsidR="00081A5E" w:rsidRPr="00A30882" w:rsidRDefault="00081A5E" w:rsidP="00081A5E">
      <w:pPr>
        <w:pStyle w:val="Sourcewithforeground"/>
      </w:pPr>
      <w:r w:rsidRPr="00A30882">
        <w:t xml:space="preserve">                    </w:t>
      </w:r>
      <w:proofErr w:type="spellStart"/>
      <w:r w:rsidRPr="00A30882">
        <w:t>MessageRequestStructure</w:t>
      </w:r>
      <w:proofErr w:type="spellEnd"/>
      <w:r w:rsidRPr="00A30882">
        <w:t xml:space="preserve"> </w:t>
      </w:r>
      <w:proofErr w:type="spellStart"/>
      <w:r w:rsidRPr="00A30882">
        <w:t>messageRequest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MessageRequestStructure</w:t>
      </w:r>
      <w:proofErr w:type="spellEnd"/>
      <w:r w:rsidRPr="00A30882">
        <w:t>();</w:t>
      </w:r>
    </w:p>
    <w:p w14:paraId="4F8B475E" w14:textId="77777777" w:rsidR="00081A5E" w:rsidRPr="00A30882" w:rsidRDefault="00081A5E" w:rsidP="00081A5E">
      <w:pPr>
        <w:pStyle w:val="Sourcewithforeground"/>
      </w:pPr>
      <w:r w:rsidRPr="00A30882">
        <w:t xml:space="preserve">                    </w:t>
      </w:r>
      <w:proofErr w:type="spellStart"/>
      <w:r w:rsidRPr="00A30882">
        <w:t>messageRequest.Item</w:t>
      </w:r>
      <w:proofErr w:type="spellEnd"/>
      <w:r w:rsidRPr="00A30882">
        <w:t xml:space="preserve"> = </w:t>
      </w:r>
      <w:proofErr w:type="spellStart"/>
      <w:r w:rsidRPr="00A30882">
        <w:t>channelURN</w:t>
      </w:r>
      <w:proofErr w:type="spellEnd"/>
      <w:r w:rsidRPr="00A30882">
        <w:t>;</w:t>
      </w:r>
    </w:p>
    <w:p w14:paraId="2D3DD12B" w14:textId="77777777" w:rsidR="00081A5E" w:rsidRPr="00A30882" w:rsidRDefault="00081A5E" w:rsidP="00081A5E">
      <w:pPr>
        <w:pStyle w:val="Sourcewithforeground"/>
      </w:pPr>
    </w:p>
    <w:p w14:paraId="378E274D" w14:textId="77777777" w:rsidR="00081A5E" w:rsidRPr="00A30882" w:rsidRDefault="00081A5E" w:rsidP="00081A5E">
      <w:pPr>
        <w:pStyle w:val="Sourcewithforeground"/>
      </w:pPr>
      <w:r w:rsidRPr="00A30882">
        <w:t xml:space="preserve">                    MessageResponseStructure2 </w:t>
      </w:r>
      <w:proofErr w:type="spellStart"/>
      <w:r w:rsidRPr="00A30882">
        <w:t>resp</w:t>
      </w:r>
      <w:proofErr w:type="spellEnd"/>
      <w:r w:rsidRPr="00A30882">
        <w:t xml:space="preserve"> = client.ReceiveMessage2(</w:t>
      </w:r>
      <w:proofErr w:type="spellStart"/>
      <w:r w:rsidRPr="00A30882">
        <w:t>messageRequest</w:t>
      </w:r>
      <w:proofErr w:type="spellEnd"/>
      <w:r w:rsidRPr="00A30882">
        <w:t>);</w:t>
      </w:r>
    </w:p>
    <w:p w14:paraId="63869627" w14:textId="77777777" w:rsidR="00081A5E" w:rsidRPr="00A30882" w:rsidRDefault="00081A5E" w:rsidP="00081A5E">
      <w:pPr>
        <w:pStyle w:val="Sourcewithforeground"/>
      </w:pPr>
    </w:p>
    <w:p w14:paraId="3D3B4690" w14:textId="77777777" w:rsidR="00081A5E" w:rsidRPr="00A30882" w:rsidRDefault="00081A5E" w:rsidP="00081A5E">
      <w:pPr>
        <w:pStyle w:val="Sourcewithforeground"/>
      </w:pPr>
      <w:r w:rsidRPr="00A30882">
        <w:t xml:space="preserve">                    </w:t>
      </w:r>
      <w:proofErr w:type="spellStart"/>
      <w:r w:rsidRPr="00A30882">
        <w:t>if</w:t>
      </w:r>
      <w:proofErr w:type="spellEnd"/>
      <w:r w:rsidRPr="00A30882">
        <w:t xml:space="preserve"> (</w:t>
      </w:r>
      <w:proofErr w:type="spellStart"/>
      <w:r w:rsidRPr="00A30882">
        <w:t>resp</w:t>
      </w:r>
      <w:proofErr w:type="spellEnd"/>
      <w:r w:rsidRPr="00A30882">
        <w:t xml:space="preserve"> != </w:t>
      </w:r>
      <w:proofErr w:type="spellStart"/>
      <w:r w:rsidRPr="00A30882">
        <w:t>null</w:t>
      </w:r>
      <w:proofErr w:type="spellEnd"/>
      <w:r w:rsidRPr="00A30882">
        <w:t xml:space="preserve"> &amp;&amp; </w:t>
      </w:r>
      <w:proofErr w:type="spellStart"/>
      <w:r w:rsidRPr="00A30882">
        <w:t>resp.Items</w:t>
      </w:r>
      <w:proofErr w:type="spellEnd"/>
      <w:r w:rsidRPr="00A30882">
        <w:t xml:space="preserve"> != </w:t>
      </w:r>
      <w:proofErr w:type="spellStart"/>
      <w:r w:rsidRPr="00A30882">
        <w:t>null</w:t>
      </w:r>
      <w:proofErr w:type="spellEnd"/>
      <w:r w:rsidRPr="00A30882">
        <w:t>)</w:t>
      </w:r>
    </w:p>
    <w:p w14:paraId="260EC779" w14:textId="77777777" w:rsidR="00081A5E" w:rsidRPr="00A30882" w:rsidRDefault="00081A5E" w:rsidP="00081A5E">
      <w:pPr>
        <w:pStyle w:val="Sourcewithforeground"/>
      </w:pPr>
      <w:r w:rsidRPr="00A30882">
        <w:t xml:space="preserve">                    {</w:t>
      </w:r>
    </w:p>
    <w:p w14:paraId="20073989" w14:textId="77777777" w:rsidR="00081A5E" w:rsidRPr="00A30882" w:rsidRDefault="00081A5E" w:rsidP="00081A5E">
      <w:pPr>
        <w:pStyle w:val="Sourcewithforeground"/>
      </w:pPr>
      <w:r w:rsidRPr="00A30882">
        <w:t xml:space="preserve">                        </w:t>
      </w:r>
      <w:proofErr w:type="spellStart"/>
      <w:r w:rsidRPr="00A30882">
        <w:t>foreach</w:t>
      </w:r>
      <w:proofErr w:type="spellEnd"/>
      <w:r w:rsidRPr="00A30882">
        <w:t xml:space="preserve"> (var </w:t>
      </w:r>
      <w:proofErr w:type="spellStart"/>
      <w:r w:rsidRPr="00A30882">
        <w:t>item</w:t>
      </w:r>
      <w:proofErr w:type="spellEnd"/>
      <w:r w:rsidRPr="00A30882">
        <w:t xml:space="preserve"> </w:t>
      </w:r>
      <w:proofErr w:type="spellStart"/>
      <w:r w:rsidRPr="00A30882">
        <w:t>in</w:t>
      </w:r>
      <w:proofErr w:type="spellEnd"/>
      <w:r w:rsidRPr="00A30882">
        <w:t xml:space="preserve"> </w:t>
      </w:r>
      <w:proofErr w:type="spellStart"/>
      <w:r w:rsidRPr="00A30882">
        <w:t>resp.Items</w:t>
      </w:r>
      <w:proofErr w:type="spellEnd"/>
      <w:r w:rsidRPr="00A30882">
        <w:t>)</w:t>
      </w:r>
    </w:p>
    <w:p w14:paraId="503708AC" w14:textId="77777777" w:rsidR="00081A5E" w:rsidRPr="00A30882" w:rsidRDefault="00081A5E" w:rsidP="00081A5E">
      <w:pPr>
        <w:pStyle w:val="Sourcewithforeground"/>
      </w:pPr>
      <w:r w:rsidRPr="00A30882">
        <w:t xml:space="preserve">                        {</w:t>
      </w:r>
    </w:p>
    <w:p w14:paraId="6A548865" w14:textId="77777777" w:rsidR="00081A5E" w:rsidRPr="00A30882" w:rsidRDefault="00081A5E" w:rsidP="00081A5E">
      <w:pPr>
        <w:pStyle w:val="Sourcewithforeground"/>
      </w:pPr>
      <w:r w:rsidRPr="00A30882">
        <w:t xml:space="preserve">                            </w:t>
      </w:r>
      <w:proofErr w:type="spellStart"/>
      <w:r w:rsidRPr="00A30882">
        <w:t>Console.WriteLine</w:t>
      </w:r>
      <w:proofErr w:type="spellEnd"/>
      <w:r w:rsidRPr="00A30882">
        <w:t>("</w:t>
      </w:r>
      <w:proofErr w:type="spellStart"/>
      <w:r w:rsidRPr="00A30882">
        <w:t>message</w:t>
      </w:r>
      <w:proofErr w:type="spellEnd"/>
      <w:r w:rsidRPr="00A30882">
        <w:t xml:space="preserve"> </w:t>
      </w:r>
      <w:proofErr w:type="spellStart"/>
      <w:r w:rsidRPr="00A30882">
        <w:t>receved</w:t>
      </w:r>
      <w:proofErr w:type="spellEnd"/>
      <w:r w:rsidRPr="00A30882">
        <w:t xml:space="preserve"> </w:t>
      </w:r>
      <w:proofErr w:type="spellStart"/>
      <w:r w:rsidRPr="00A30882">
        <w:t>id</w:t>
      </w:r>
      <w:proofErr w:type="spellEnd"/>
      <w:r w:rsidRPr="00A30882">
        <w:t xml:space="preserve">:" + </w:t>
      </w:r>
      <w:proofErr w:type="spellStart"/>
      <w:r w:rsidRPr="00A30882">
        <w:t>item.MessageID</w:t>
      </w:r>
      <w:proofErr w:type="spellEnd"/>
      <w:r w:rsidRPr="00A30882">
        <w:t>);</w:t>
      </w:r>
    </w:p>
    <w:p w14:paraId="480189B2" w14:textId="77777777" w:rsidR="00081A5E" w:rsidRPr="00A30882" w:rsidRDefault="00081A5E" w:rsidP="00081A5E">
      <w:pPr>
        <w:pStyle w:val="Sourcewithforeground"/>
      </w:pPr>
      <w:r w:rsidRPr="00A30882">
        <w:t xml:space="preserve">                            </w:t>
      </w:r>
      <w:proofErr w:type="spellStart"/>
      <w:r w:rsidRPr="00A30882">
        <w:t>MessageRequestStructure</w:t>
      </w:r>
      <w:proofErr w:type="spellEnd"/>
      <w:r w:rsidRPr="00A30882">
        <w:t xml:space="preserve"> </w:t>
      </w:r>
      <w:proofErr w:type="spellStart"/>
      <w:r w:rsidRPr="00A30882">
        <w:t>messageRequestDelete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MessageRequestStructure</w:t>
      </w:r>
      <w:proofErr w:type="spellEnd"/>
      <w:r w:rsidRPr="00A30882">
        <w:t>();</w:t>
      </w:r>
    </w:p>
    <w:p w14:paraId="7E0C46EE" w14:textId="77777777" w:rsidR="00081A5E" w:rsidRPr="00A30882" w:rsidRDefault="00081A5E" w:rsidP="00081A5E">
      <w:pPr>
        <w:pStyle w:val="Sourcewithforeground"/>
      </w:pPr>
      <w:r w:rsidRPr="00A30882">
        <w:t xml:space="preserve">                            </w:t>
      </w:r>
      <w:proofErr w:type="spellStart"/>
      <w:r w:rsidRPr="00A30882">
        <w:t>messageRequestDelete.Item</w:t>
      </w:r>
      <w:proofErr w:type="spellEnd"/>
      <w:r w:rsidRPr="00A30882">
        <w:t xml:space="preserve"> = </w:t>
      </w:r>
      <w:proofErr w:type="spellStart"/>
      <w:r w:rsidRPr="00A30882">
        <w:t>item.MessageID</w:t>
      </w:r>
      <w:proofErr w:type="spellEnd"/>
      <w:r w:rsidRPr="00A30882">
        <w:t>;</w:t>
      </w:r>
    </w:p>
    <w:p w14:paraId="380A0D6D" w14:textId="77777777" w:rsidR="00081A5E" w:rsidRPr="00A30882" w:rsidRDefault="00081A5E" w:rsidP="00081A5E">
      <w:pPr>
        <w:pStyle w:val="Sourcewithforeground"/>
      </w:pPr>
      <w:r w:rsidRPr="00A30882">
        <w:lastRenderedPageBreak/>
        <w:t xml:space="preserve">                            </w:t>
      </w:r>
      <w:proofErr w:type="spellStart"/>
      <w:r w:rsidRPr="00A30882">
        <w:t>messageRequestDelete.ItemElementName</w:t>
      </w:r>
      <w:proofErr w:type="spellEnd"/>
      <w:r w:rsidRPr="00A30882">
        <w:t xml:space="preserve"> = </w:t>
      </w:r>
      <w:proofErr w:type="spellStart"/>
      <w:r w:rsidRPr="00A30882">
        <w:t>ItemChoiceType.MessageID</w:t>
      </w:r>
      <w:proofErr w:type="spellEnd"/>
      <w:r w:rsidRPr="00A30882">
        <w:t>;</w:t>
      </w:r>
    </w:p>
    <w:p w14:paraId="74B1D6E7" w14:textId="77777777" w:rsidR="00081A5E" w:rsidRPr="00A30882" w:rsidRDefault="00081A5E" w:rsidP="00081A5E">
      <w:pPr>
        <w:pStyle w:val="Sourcewithforeground"/>
      </w:pPr>
      <w:r w:rsidRPr="00A30882">
        <w:t xml:space="preserve">                            </w:t>
      </w:r>
      <w:proofErr w:type="spellStart"/>
      <w:r w:rsidRPr="00A30882">
        <w:t>client.DeleteMessage</w:t>
      </w:r>
      <w:proofErr w:type="spellEnd"/>
      <w:r w:rsidRPr="00A30882">
        <w:t>(</w:t>
      </w:r>
      <w:proofErr w:type="spellStart"/>
      <w:r w:rsidRPr="00A30882">
        <w:t>messageRequestDelete</w:t>
      </w:r>
      <w:proofErr w:type="spellEnd"/>
      <w:r w:rsidRPr="00A30882">
        <w:t>);</w:t>
      </w:r>
    </w:p>
    <w:p w14:paraId="658E409F" w14:textId="77777777" w:rsidR="00081A5E" w:rsidRPr="00A30882" w:rsidRDefault="00081A5E" w:rsidP="00081A5E">
      <w:pPr>
        <w:pStyle w:val="Sourcewithforeground"/>
      </w:pPr>
      <w:r w:rsidRPr="00A30882">
        <w:t xml:space="preserve">                            </w:t>
      </w:r>
      <w:proofErr w:type="spellStart"/>
      <w:r w:rsidRPr="00A30882">
        <w:t>Console.WriteLine</w:t>
      </w:r>
      <w:proofErr w:type="spellEnd"/>
      <w:r w:rsidRPr="00A30882">
        <w:t>("</w:t>
      </w:r>
      <w:proofErr w:type="spellStart"/>
      <w:r w:rsidRPr="00A30882">
        <w:t>message</w:t>
      </w:r>
      <w:proofErr w:type="spellEnd"/>
      <w:r w:rsidRPr="00A30882">
        <w:t xml:space="preserve"> </w:t>
      </w:r>
      <w:proofErr w:type="spellStart"/>
      <w:r w:rsidRPr="00A30882">
        <w:t>deleted</w:t>
      </w:r>
      <w:proofErr w:type="spellEnd"/>
      <w:r w:rsidRPr="00A30882">
        <w:t xml:space="preserve"> </w:t>
      </w:r>
      <w:proofErr w:type="spellStart"/>
      <w:r w:rsidRPr="00A30882">
        <w:t>id</w:t>
      </w:r>
      <w:proofErr w:type="spellEnd"/>
      <w:r w:rsidRPr="00A30882">
        <w:t xml:space="preserve">:" + </w:t>
      </w:r>
      <w:proofErr w:type="spellStart"/>
      <w:r w:rsidRPr="00A30882">
        <w:t>item.MessageID</w:t>
      </w:r>
      <w:proofErr w:type="spellEnd"/>
      <w:r w:rsidRPr="00A30882">
        <w:t>);</w:t>
      </w:r>
    </w:p>
    <w:p w14:paraId="1D51F266" w14:textId="77777777" w:rsidR="00081A5E" w:rsidRPr="00A30882" w:rsidRDefault="00081A5E" w:rsidP="00081A5E">
      <w:pPr>
        <w:pStyle w:val="Sourcewithforeground"/>
      </w:pPr>
      <w:r w:rsidRPr="00A30882">
        <w:t xml:space="preserve">                        }</w:t>
      </w:r>
    </w:p>
    <w:p w14:paraId="6BCCF657" w14:textId="77777777" w:rsidR="00081A5E" w:rsidRPr="00A30882" w:rsidRDefault="00081A5E" w:rsidP="00081A5E">
      <w:pPr>
        <w:pStyle w:val="Sourcewithforeground"/>
      </w:pPr>
      <w:r w:rsidRPr="00A30882">
        <w:t xml:space="preserve">                    }</w:t>
      </w:r>
    </w:p>
    <w:p w14:paraId="311345CB" w14:textId="77777777" w:rsidR="00081A5E" w:rsidRPr="00A30882" w:rsidRDefault="00081A5E" w:rsidP="00081A5E">
      <w:pPr>
        <w:pStyle w:val="Sourcewithforeground"/>
      </w:pPr>
    </w:p>
    <w:p w14:paraId="4B693CA9" w14:textId="77777777" w:rsidR="00081A5E" w:rsidRPr="00A30882" w:rsidRDefault="00081A5E" w:rsidP="00081A5E">
      <w:pPr>
        <w:pStyle w:val="Sourcewithforeground"/>
      </w:pPr>
      <w:r w:rsidRPr="00A30882">
        <w:t xml:space="preserve">                    </w:t>
      </w:r>
      <w:proofErr w:type="spellStart"/>
      <w:r w:rsidRPr="00A30882">
        <w:t>Console.WriteLine</w:t>
      </w:r>
      <w:proofErr w:type="spellEnd"/>
      <w:r w:rsidRPr="00A30882">
        <w:t>("</w:t>
      </w:r>
      <w:proofErr w:type="spellStart"/>
      <w:r w:rsidRPr="00A30882">
        <w:t>Press</w:t>
      </w:r>
      <w:proofErr w:type="spellEnd"/>
      <w:r w:rsidRPr="00A30882">
        <w:t xml:space="preserve"> </w:t>
      </w:r>
      <w:proofErr w:type="spellStart"/>
      <w:r w:rsidRPr="00A30882">
        <w:t>key</w:t>
      </w:r>
      <w:proofErr w:type="spellEnd"/>
      <w:r w:rsidRPr="00A30882">
        <w:t>...");</w:t>
      </w:r>
    </w:p>
    <w:p w14:paraId="1F48F6EA" w14:textId="77777777" w:rsidR="00081A5E" w:rsidRPr="00A30882" w:rsidRDefault="00081A5E" w:rsidP="00081A5E">
      <w:pPr>
        <w:pStyle w:val="Sourcewithforeground"/>
      </w:pPr>
      <w:r w:rsidRPr="00A30882">
        <w:t xml:space="preserve">                }</w:t>
      </w:r>
    </w:p>
    <w:p w14:paraId="4D35287A" w14:textId="77777777" w:rsidR="00081A5E" w:rsidRPr="00A30882" w:rsidRDefault="00081A5E" w:rsidP="00081A5E">
      <w:pPr>
        <w:pStyle w:val="Sourcewithforeground"/>
      </w:pPr>
      <w:r w:rsidRPr="00A30882">
        <w:t xml:space="preserve">                </w:t>
      </w:r>
      <w:proofErr w:type="spellStart"/>
      <w:r w:rsidRPr="00A30882">
        <w:t>catch</w:t>
      </w:r>
      <w:proofErr w:type="spellEnd"/>
      <w:r w:rsidRPr="00A30882">
        <w:t xml:space="preserve"> (</w:t>
      </w:r>
      <w:proofErr w:type="spellStart"/>
      <w:r w:rsidRPr="00A30882">
        <w:t>CommunicationException</w:t>
      </w:r>
      <w:proofErr w:type="spellEnd"/>
      <w:r w:rsidRPr="00A30882">
        <w:t xml:space="preserve"> e)</w:t>
      </w:r>
    </w:p>
    <w:p w14:paraId="0B5EB660" w14:textId="77777777" w:rsidR="00081A5E" w:rsidRPr="00A30882" w:rsidRDefault="00081A5E" w:rsidP="00081A5E">
      <w:pPr>
        <w:pStyle w:val="Sourcewithforeground"/>
      </w:pPr>
      <w:r w:rsidRPr="00A30882">
        <w:t xml:space="preserve">                {</w:t>
      </w:r>
    </w:p>
    <w:p w14:paraId="4B87437C" w14:textId="77777777" w:rsidR="00081A5E" w:rsidRPr="00A30882" w:rsidRDefault="00081A5E" w:rsidP="00081A5E">
      <w:pPr>
        <w:pStyle w:val="Sourcewithforeground"/>
      </w:pPr>
      <w:r w:rsidRPr="00A30882">
        <w:t xml:space="preserve">                    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mess</w:t>
      </w:r>
      <w:proofErr w:type="spellEnd"/>
      <w:r w:rsidRPr="00A30882">
        <w:t xml:space="preserve"> = </w:t>
      </w:r>
      <w:proofErr w:type="spellStart"/>
      <w:r w:rsidRPr="00A30882">
        <w:t>e.Message</w:t>
      </w:r>
      <w:proofErr w:type="spellEnd"/>
      <w:r w:rsidRPr="00A30882">
        <w:t>;</w:t>
      </w:r>
    </w:p>
    <w:p w14:paraId="1F34D83F" w14:textId="77777777" w:rsidR="00081A5E" w:rsidRPr="00A30882" w:rsidRDefault="00081A5E" w:rsidP="00081A5E">
      <w:pPr>
        <w:pStyle w:val="Sourcewithforeground"/>
      </w:pPr>
      <w:r w:rsidRPr="00A30882">
        <w:t xml:space="preserve">                    </w:t>
      </w:r>
      <w:proofErr w:type="spellStart"/>
      <w:r w:rsidRPr="00A30882">
        <w:t>Console.WriteLine</w:t>
      </w:r>
      <w:proofErr w:type="spellEnd"/>
      <w:r w:rsidRPr="00A30882">
        <w:t>(</w:t>
      </w:r>
      <w:proofErr w:type="spellStart"/>
      <w:r w:rsidRPr="00A30882">
        <w:t>mess</w:t>
      </w:r>
      <w:proofErr w:type="spellEnd"/>
      <w:r w:rsidRPr="00A30882">
        <w:t>);</w:t>
      </w:r>
    </w:p>
    <w:p w14:paraId="4958A774" w14:textId="77777777" w:rsidR="00081A5E" w:rsidRPr="00A30882" w:rsidRDefault="00081A5E" w:rsidP="00081A5E">
      <w:pPr>
        <w:pStyle w:val="Sourcewithforeground"/>
      </w:pPr>
    </w:p>
    <w:p w14:paraId="691CDA51" w14:textId="77777777" w:rsidR="00081A5E" w:rsidRPr="00A30882" w:rsidRDefault="00081A5E" w:rsidP="00081A5E">
      <w:pPr>
        <w:pStyle w:val="Sourcewithforeground"/>
      </w:pPr>
      <w:r w:rsidRPr="00A30882">
        <w:t xml:space="preserve">                    </w:t>
      </w:r>
      <w:proofErr w:type="spellStart"/>
      <w:r w:rsidRPr="00A30882">
        <w:t>client.Abort</w:t>
      </w:r>
      <w:proofErr w:type="spellEnd"/>
      <w:r w:rsidRPr="00A30882">
        <w:t>();</w:t>
      </w:r>
    </w:p>
    <w:p w14:paraId="12F032B7" w14:textId="77777777" w:rsidR="00081A5E" w:rsidRPr="00A30882" w:rsidRDefault="00081A5E" w:rsidP="00081A5E">
      <w:pPr>
        <w:pStyle w:val="Sourcewithforeground"/>
      </w:pPr>
      <w:r w:rsidRPr="00A30882">
        <w:t xml:space="preserve">                }</w:t>
      </w:r>
    </w:p>
    <w:p w14:paraId="23D64F6E" w14:textId="77777777" w:rsidR="00081A5E" w:rsidRPr="00A30882" w:rsidRDefault="00081A5E" w:rsidP="00081A5E">
      <w:pPr>
        <w:pStyle w:val="Sourcewithforeground"/>
      </w:pPr>
      <w:r w:rsidRPr="00A30882">
        <w:t xml:space="preserve">                </w:t>
      </w:r>
      <w:proofErr w:type="spellStart"/>
      <w:r w:rsidRPr="00A30882">
        <w:t>catch</w:t>
      </w:r>
      <w:proofErr w:type="spellEnd"/>
      <w:r w:rsidRPr="00A30882">
        <w:t xml:space="preserve"> (</w:t>
      </w:r>
      <w:proofErr w:type="spellStart"/>
      <w:r w:rsidRPr="00A30882">
        <w:t>TimeoutException</w:t>
      </w:r>
      <w:proofErr w:type="spellEnd"/>
      <w:r w:rsidRPr="00A30882">
        <w:t xml:space="preserve"> e)</w:t>
      </w:r>
    </w:p>
    <w:p w14:paraId="6FB1E43B" w14:textId="77777777" w:rsidR="00081A5E" w:rsidRPr="00A30882" w:rsidRDefault="00081A5E" w:rsidP="00081A5E">
      <w:pPr>
        <w:pStyle w:val="Sourcewithforeground"/>
      </w:pPr>
      <w:r w:rsidRPr="00A30882">
        <w:t xml:space="preserve">                {</w:t>
      </w:r>
    </w:p>
    <w:p w14:paraId="168DB142" w14:textId="77777777" w:rsidR="00081A5E" w:rsidRPr="00A30882" w:rsidRDefault="00081A5E" w:rsidP="00081A5E">
      <w:pPr>
        <w:pStyle w:val="Sourcewithforeground"/>
      </w:pPr>
      <w:r w:rsidRPr="00A30882">
        <w:t xml:space="preserve">                    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mess</w:t>
      </w:r>
      <w:proofErr w:type="spellEnd"/>
      <w:r w:rsidRPr="00A30882">
        <w:t xml:space="preserve"> = </w:t>
      </w:r>
      <w:proofErr w:type="spellStart"/>
      <w:r w:rsidRPr="00A30882">
        <w:t>e.Message</w:t>
      </w:r>
      <w:proofErr w:type="spellEnd"/>
      <w:r w:rsidRPr="00A30882">
        <w:t>;</w:t>
      </w:r>
    </w:p>
    <w:p w14:paraId="54D5F456" w14:textId="77777777" w:rsidR="00081A5E" w:rsidRPr="00A30882" w:rsidRDefault="00081A5E" w:rsidP="00081A5E">
      <w:pPr>
        <w:pStyle w:val="Sourcewithforeground"/>
      </w:pPr>
      <w:r w:rsidRPr="00A30882">
        <w:t xml:space="preserve">                    </w:t>
      </w:r>
      <w:proofErr w:type="spellStart"/>
      <w:r w:rsidRPr="00A30882">
        <w:t>Console.WriteLine</w:t>
      </w:r>
      <w:proofErr w:type="spellEnd"/>
      <w:r w:rsidRPr="00A30882">
        <w:t>(</w:t>
      </w:r>
      <w:proofErr w:type="spellStart"/>
      <w:r w:rsidRPr="00A30882">
        <w:t>mess</w:t>
      </w:r>
      <w:proofErr w:type="spellEnd"/>
      <w:r w:rsidRPr="00A30882">
        <w:t>);</w:t>
      </w:r>
    </w:p>
    <w:p w14:paraId="2F0B6C66" w14:textId="77777777" w:rsidR="00081A5E" w:rsidRPr="00A30882" w:rsidRDefault="00081A5E" w:rsidP="00081A5E">
      <w:pPr>
        <w:pStyle w:val="Sourcewithforeground"/>
      </w:pPr>
    </w:p>
    <w:p w14:paraId="644A40C5" w14:textId="77777777" w:rsidR="00081A5E" w:rsidRPr="00A30882" w:rsidRDefault="00081A5E" w:rsidP="00081A5E">
      <w:pPr>
        <w:pStyle w:val="Sourcewithforeground"/>
      </w:pPr>
      <w:r w:rsidRPr="00A30882">
        <w:t xml:space="preserve">                    </w:t>
      </w:r>
      <w:proofErr w:type="spellStart"/>
      <w:r w:rsidRPr="00A30882">
        <w:t>client.Abort</w:t>
      </w:r>
      <w:proofErr w:type="spellEnd"/>
      <w:r w:rsidRPr="00A30882">
        <w:t>();</w:t>
      </w:r>
    </w:p>
    <w:p w14:paraId="0FA3BCDB" w14:textId="77777777" w:rsidR="00081A5E" w:rsidRPr="00A30882" w:rsidRDefault="00081A5E" w:rsidP="00081A5E">
      <w:pPr>
        <w:pStyle w:val="Sourcewithforeground"/>
      </w:pPr>
      <w:r w:rsidRPr="00A30882">
        <w:t xml:space="preserve">                }</w:t>
      </w:r>
    </w:p>
    <w:p w14:paraId="1790D7A1" w14:textId="77777777" w:rsidR="00081A5E" w:rsidRPr="00A30882" w:rsidRDefault="00081A5E" w:rsidP="00081A5E">
      <w:pPr>
        <w:pStyle w:val="Sourcewithforeground"/>
      </w:pPr>
      <w:r w:rsidRPr="00A30882">
        <w:t xml:space="preserve">                </w:t>
      </w:r>
      <w:proofErr w:type="spellStart"/>
      <w:r w:rsidRPr="00A30882">
        <w:t>catch</w:t>
      </w:r>
      <w:proofErr w:type="spellEnd"/>
      <w:r w:rsidRPr="00A30882">
        <w:t xml:space="preserve"> (</w:t>
      </w:r>
      <w:proofErr w:type="spellStart"/>
      <w:r w:rsidRPr="00A30882">
        <w:t>Exception</w:t>
      </w:r>
      <w:proofErr w:type="spellEnd"/>
      <w:r w:rsidRPr="00A30882">
        <w:t xml:space="preserve"> e)</w:t>
      </w:r>
    </w:p>
    <w:p w14:paraId="2AAD0C90" w14:textId="77777777" w:rsidR="00081A5E" w:rsidRPr="00A30882" w:rsidRDefault="00081A5E" w:rsidP="00081A5E">
      <w:pPr>
        <w:pStyle w:val="Sourcewithforeground"/>
      </w:pPr>
      <w:r w:rsidRPr="00A30882">
        <w:t xml:space="preserve">                {</w:t>
      </w:r>
    </w:p>
    <w:p w14:paraId="4BC7B851" w14:textId="77777777" w:rsidR="00081A5E" w:rsidRPr="00A30882" w:rsidRDefault="00081A5E" w:rsidP="00081A5E">
      <w:pPr>
        <w:pStyle w:val="Sourcewithforeground"/>
      </w:pPr>
      <w:r w:rsidRPr="00A30882">
        <w:t xml:space="preserve">                    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mess</w:t>
      </w:r>
      <w:proofErr w:type="spellEnd"/>
      <w:r w:rsidRPr="00A30882">
        <w:t xml:space="preserve"> = </w:t>
      </w:r>
      <w:proofErr w:type="spellStart"/>
      <w:r w:rsidRPr="00A30882">
        <w:t>e.Message</w:t>
      </w:r>
      <w:proofErr w:type="spellEnd"/>
      <w:r w:rsidRPr="00A30882">
        <w:t>;</w:t>
      </w:r>
    </w:p>
    <w:p w14:paraId="47F6EA9F" w14:textId="77777777" w:rsidR="00081A5E" w:rsidRPr="00A30882" w:rsidRDefault="00081A5E" w:rsidP="00081A5E">
      <w:pPr>
        <w:pStyle w:val="Sourcewithforeground"/>
      </w:pPr>
      <w:r w:rsidRPr="00A30882">
        <w:t xml:space="preserve">                    </w:t>
      </w:r>
      <w:proofErr w:type="spellStart"/>
      <w:r w:rsidRPr="00A30882">
        <w:t>Console.WriteLine</w:t>
      </w:r>
      <w:proofErr w:type="spellEnd"/>
      <w:r w:rsidRPr="00A30882">
        <w:t>(</w:t>
      </w:r>
      <w:proofErr w:type="spellStart"/>
      <w:r w:rsidRPr="00A30882">
        <w:t>mess</w:t>
      </w:r>
      <w:proofErr w:type="spellEnd"/>
      <w:r w:rsidRPr="00A30882">
        <w:t>);</w:t>
      </w:r>
    </w:p>
    <w:p w14:paraId="66939E84" w14:textId="77777777" w:rsidR="00081A5E" w:rsidRPr="00A30882" w:rsidRDefault="00081A5E" w:rsidP="00081A5E">
      <w:pPr>
        <w:pStyle w:val="Sourcewithforeground"/>
      </w:pPr>
      <w:r w:rsidRPr="00A30882">
        <w:t xml:space="preserve">                    </w:t>
      </w:r>
      <w:proofErr w:type="spellStart"/>
      <w:r w:rsidRPr="00A30882">
        <w:t>client.Abort</w:t>
      </w:r>
      <w:proofErr w:type="spellEnd"/>
      <w:r w:rsidRPr="00A30882">
        <w:t>();</w:t>
      </w:r>
    </w:p>
    <w:p w14:paraId="4835161A" w14:textId="77777777" w:rsidR="00081A5E" w:rsidRPr="00A30882" w:rsidRDefault="00081A5E" w:rsidP="00081A5E">
      <w:pPr>
        <w:pStyle w:val="Sourcewithforeground"/>
      </w:pPr>
      <w:r w:rsidRPr="00A30882">
        <w:t xml:space="preserve">                    </w:t>
      </w:r>
      <w:proofErr w:type="spellStart"/>
      <w:r w:rsidRPr="00A30882">
        <w:t>throw</w:t>
      </w:r>
      <w:proofErr w:type="spellEnd"/>
      <w:r w:rsidRPr="00A30882">
        <w:t>;</w:t>
      </w:r>
    </w:p>
    <w:p w14:paraId="379DCFB8" w14:textId="77777777" w:rsidR="00081A5E" w:rsidRPr="00A30882" w:rsidRDefault="00081A5E" w:rsidP="00081A5E">
      <w:pPr>
        <w:pStyle w:val="Sourcewithforeground"/>
      </w:pPr>
      <w:r w:rsidRPr="00A30882">
        <w:t xml:space="preserve">                }</w:t>
      </w:r>
    </w:p>
    <w:p w14:paraId="3C368B61" w14:textId="77777777" w:rsidR="00081A5E" w:rsidRPr="00A30882" w:rsidRDefault="00081A5E" w:rsidP="00081A5E">
      <w:pPr>
        <w:pStyle w:val="Sourcewithforeground"/>
      </w:pPr>
    </w:p>
    <w:p w14:paraId="138DD14C" w14:textId="77777777" w:rsidR="00081A5E" w:rsidRPr="00A30882" w:rsidRDefault="00081A5E" w:rsidP="00081A5E">
      <w:pPr>
        <w:pStyle w:val="Sourcewithforeground"/>
      </w:pPr>
      <w:r w:rsidRPr="00A30882">
        <w:t xml:space="preserve">                </w:t>
      </w:r>
      <w:proofErr w:type="spellStart"/>
      <w:r w:rsidRPr="00A30882">
        <w:t>Console.ReadLine</w:t>
      </w:r>
      <w:proofErr w:type="spellEnd"/>
      <w:r w:rsidRPr="00A30882">
        <w:t>();</w:t>
      </w:r>
    </w:p>
    <w:p w14:paraId="5C2746B3" w14:textId="42A307E8" w:rsidR="00081A5E" w:rsidRPr="00A30882" w:rsidRDefault="00081A5E" w:rsidP="00081A5E">
      <w:pPr>
        <w:pStyle w:val="Sourcewithforeground"/>
      </w:pPr>
      <w:r w:rsidRPr="00A30882">
        <w:t xml:space="preserve">            }</w:t>
      </w:r>
    </w:p>
    <w:p w14:paraId="209327E5" w14:textId="77777777" w:rsidR="00081A5E" w:rsidRPr="00A30882" w:rsidRDefault="00081A5E" w:rsidP="002F3430">
      <w:pPr>
        <w:pStyle w:val="Sourcewithforeground"/>
      </w:pPr>
    </w:p>
    <w:p w14:paraId="57B0C56F" w14:textId="0F4F0DFC" w:rsidR="00B00ACF" w:rsidRPr="00A30882" w:rsidRDefault="003E5C59" w:rsidP="002F3430">
      <w:pPr>
        <w:pStyle w:val="Heading4"/>
      </w:pPr>
      <w:bookmarkStart w:id="97" w:name="_Toc110419697"/>
      <w:r w:rsidRPr="00A30882">
        <w:t>Ziņojuma atjaunošana</w:t>
      </w:r>
      <w:r w:rsidR="00842AEC" w:rsidRPr="00A30882">
        <w:t xml:space="preserve"> (</w:t>
      </w:r>
      <w:proofErr w:type="spellStart"/>
      <w:r w:rsidR="00842AEC" w:rsidRPr="00A30882">
        <w:t>Restore</w:t>
      </w:r>
      <w:proofErr w:type="spellEnd"/>
      <w:r w:rsidR="00842AEC" w:rsidRPr="00A30882">
        <w:t xml:space="preserve"> </w:t>
      </w:r>
      <w:proofErr w:type="spellStart"/>
      <w:r w:rsidR="00842AEC" w:rsidRPr="00A30882">
        <w:t>Messages</w:t>
      </w:r>
      <w:proofErr w:type="spellEnd"/>
      <w:r w:rsidR="00842AEC" w:rsidRPr="00A30882">
        <w:t>)</w:t>
      </w:r>
      <w:bookmarkEnd w:id="97"/>
    </w:p>
    <w:p w14:paraId="3A1DC3B3" w14:textId="30838C24" w:rsidR="007769E9" w:rsidRPr="00A30882" w:rsidRDefault="003E5C59" w:rsidP="002F3430">
      <w:r w:rsidRPr="00A30882">
        <w:t xml:space="preserve">Pēc </w:t>
      </w:r>
      <w:r w:rsidR="007769E9" w:rsidRPr="00A30882">
        <w:t>DIT kanāla struktūr</w:t>
      </w:r>
      <w:r w:rsidRPr="00A30882">
        <w:t>as izveidošanas ar</w:t>
      </w:r>
      <w:r w:rsidR="007769E9" w:rsidRPr="00A30882">
        <w:t xml:space="preserve"> lietotāju, kur</w:t>
      </w:r>
      <w:r w:rsidRPr="00A30882">
        <w:t xml:space="preserve">š parakstījies uz </w:t>
      </w:r>
      <w:proofErr w:type="spellStart"/>
      <w:r w:rsidRPr="00A30882">
        <w:t>pieslēgumu</w:t>
      </w:r>
      <w:proofErr w:type="spellEnd"/>
      <w:r w:rsidRPr="00A30882">
        <w:t>, iespējams saņemt un atjaunot ziņojumus</w:t>
      </w:r>
      <w:r w:rsidR="007769E9" w:rsidRPr="00A30882">
        <w:t>.</w:t>
      </w:r>
    </w:p>
    <w:p w14:paraId="22E96CA4" w14:textId="68B95C19" w:rsidR="007769E9" w:rsidRPr="00A30882" w:rsidRDefault="007769E9" w:rsidP="002F3430">
      <w:r w:rsidRPr="00A30882">
        <w:t>Gadījum</w:t>
      </w:r>
      <w:r w:rsidR="00DA095E" w:rsidRPr="00A30882">
        <w:t>ā</w:t>
      </w:r>
      <w:r w:rsidR="007C0988" w:rsidRPr="00A30882">
        <w:t>,</w:t>
      </w:r>
      <w:r w:rsidRPr="00A30882">
        <w:t xml:space="preserve"> ja ziņojuma saņemšana bija nekorekta, tad to var atjaunot</w:t>
      </w:r>
      <w:r w:rsidR="007C0988" w:rsidRPr="00A30882">
        <w:t>,</w:t>
      </w:r>
      <w:r w:rsidRPr="00A30882">
        <w:t xml:space="preserve"> lietojot metodes </w:t>
      </w:r>
      <w:r w:rsidR="003E5C59" w:rsidRPr="00A30882">
        <w:t xml:space="preserve">noteiktajā </w:t>
      </w:r>
      <w:r w:rsidRPr="00A30882">
        <w:t>secīb</w:t>
      </w:r>
      <w:r w:rsidR="007C0988" w:rsidRPr="00A30882">
        <w:t>ā:</w:t>
      </w:r>
      <w:r w:rsidRPr="00A30882">
        <w:t xml:space="preserve"> </w:t>
      </w:r>
    </w:p>
    <w:p w14:paraId="6C40009E" w14:textId="748BA29E" w:rsidR="007769E9" w:rsidRPr="00A30882" w:rsidRDefault="007769E9" w:rsidP="002F3430">
      <w:pPr>
        <w:pStyle w:val="ListParagraph"/>
        <w:numPr>
          <w:ilvl w:val="0"/>
          <w:numId w:val="15"/>
        </w:numPr>
      </w:pPr>
      <w:proofErr w:type="spellStart"/>
      <w:r w:rsidRPr="00A30882">
        <w:t>ReceiveMessageList</w:t>
      </w:r>
      <w:proofErr w:type="spellEnd"/>
      <w:r w:rsidR="002E6603" w:rsidRPr="00A30882">
        <w:t>;</w:t>
      </w:r>
    </w:p>
    <w:p w14:paraId="20E35561" w14:textId="3A7A9964" w:rsidR="007769E9" w:rsidRPr="00A30882" w:rsidRDefault="007769E9" w:rsidP="002F3430">
      <w:pPr>
        <w:pStyle w:val="ListParagraph"/>
        <w:numPr>
          <w:ilvl w:val="0"/>
          <w:numId w:val="15"/>
        </w:numPr>
        <w:autoSpaceDE w:val="0"/>
        <w:autoSpaceDN w:val="0"/>
        <w:adjustRightInd w:val="0"/>
        <w:spacing w:before="0" w:after="0" w:line="240" w:lineRule="auto"/>
        <w:jc w:val="left"/>
      </w:pPr>
      <w:proofErr w:type="spellStart"/>
      <w:r w:rsidRPr="00A30882">
        <w:t>RestoreMessageList</w:t>
      </w:r>
      <w:proofErr w:type="spellEnd"/>
      <w:r w:rsidRPr="00A30882">
        <w:t xml:space="preserve"> (</w:t>
      </w:r>
      <w:proofErr w:type="spellStart"/>
      <w:r w:rsidRPr="00A30882">
        <w:t>ReadMessage</w:t>
      </w:r>
      <w:proofErr w:type="spellEnd"/>
      <w:r w:rsidRPr="00A30882">
        <w:t>=</w:t>
      </w:r>
      <w:proofErr w:type="spellStart"/>
      <w:r w:rsidRPr="00A30882">
        <w:t>true</w:t>
      </w:r>
      <w:proofErr w:type="spellEnd"/>
      <w:r w:rsidRPr="00A30882">
        <w:t>)</w:t>
      </w:r>
      <w:r w:rsidR="002E6603" w:rsidRPr="00A30882">
        <w:t>;</w:t>
      </w:r>
    </w:p>
    <w:p w14:paraId="103449D5" w14:textId="0E00589B" w:rsidR="007769E9" w:rsidRPr="00A30882" w:rsidRDefault="007769E9" w:rsidP="002F3430">
      <w:pPr>
        <w:pStyle w:val="ListParagraph"/>
        <w:numPr>
          <w:ilvl w:val="0"/>
          <w:numId w:val="15"/>
        </w:numPr>
      </w:pPr>
      <w:proofErr w:type="spellStart"/>
      <w:r w:rsidRPr="00A30882">
        <w:t>ReceveMessage</w:t>
      </w:r>
      <w:proofErr w:type="spellEnd"/>
      <w:r w:rsidR="002E6603" w:rsidRPr="00A30882">
        <w:t>;</w:t>
      </w:r>
    </w:p>
    <w:p w14:paraId="125EE537" w14:textId="2765A112" w:rsidR="007769E9" w:rsidRPr="00A30882" w:rsidRDefault="007769E9" w:rsidP="002F3430">
      <w:pPr>
        <w:pStyle w:val="ListParagraph"/>
        <w:numPr>
          <w:ilvl w:val="0"/>
          <w:numId w:val="15"/>
        </w:numPr>
      </w:pPr>
      <w:proofErr w:type="spellStart"/>
      <w:r w:rsidRPr="00A30882">
        <w:t>DeleteMessage</w:t>
      </w:r>
      <w:proofErr w:type="spellEnd"/>
      <w:r w:rsidR="002E6603" w:rsidRPr="00A30882">
        <w:t>.</w:t>
      </w:r>
    </w:p>
    <w:p w14:paraId="5F54F00B" w14:textId="11D515AE" w:rsidR="007769E9" w:rsidRPr="00A30882" w:rsidRDefault="007769E9" w:rsidP="00B578B1">
      <w:pPr>
        <w:pStyle w:val="Pictureposition"/>
      </w:pPr>
      <w:r w:rsidRPr="00A30882">
        <w:object w:dxaOrig="9276" w:dyaOrig="2093" w14:anchorId="486CD285">
          <v:shape id="_x0000_i1030" type="#_x0000_t75" style="width:462.8pt;height:104.9pt" o:ole="">
            <v:imagedata r:id="rId43" o:title=""/>
          </v:shape>
          <o:OLEObject Type="Embed" ProgID="Visio.Drawing.11" ShapeID="_x0000_i1030" DrawAspect="Content" ObjectID="_1721032449" r:id="rId44"/>
        </w:object>
      </w:r>
    </w:p>
    <w:p w14:paraId="737CE2FA" w14:textId="6981F535" w:rsidR="007769E9" w:rsidRPr="00A30882" w:rsidRDefault="008C1677" w:rsidP="002F3430">
      <w:pPr>
        <w:pStyle w:val="Picturecaption"/>
      </w:pPr>
      <w:fldSimple w:instr=" SEQ Attēls \* ARABIC ">
        <w:bookmarkStart w:id="98" w:name="_Toc110419768"/>
        <w:r w:rsidR="00B93481">
          <w:rPr>
            <w:noProof/>
          </w:rPr>
          <w:t>19</w:t>
        </w:r>
      </w:fldSimple>
      <w:r w:rsidR="001107D9" w:rsidRPr="00A30882">
        <w:t>.</w:t>
      </w:r>
      <w:r w:rsidR="007769E9" w:rsidRPr="00A30882">
        <w:t xml:space="preserve">attēls. DIK kanāla izmantošanas shēma, </w:t>
      </w:r>
      <w:r w:rsidR="00F818A0" w:rsidRPr="00A30882">
        <w:t>kas</w:t>
      </w:r>
      <w:r w:rsidR="003E5C59" w:rsidRPr="00A30882">
        <w:t xml:space="preserve"> atjauno </w:t>
      </w:r>
      <w:r w:rsidR="007769E9" w:rsidRPr="00A30882">
        <w:t>ziņojumu</w:t>
      </w:r>
      <w:bookmarkEnd w:id="98"/>
    </w:p>
    <w:p w14:paraId="70D2BAFD" w14:textId="77777777" w:rsidR="0060059A" w:rsidRPr="00A30882" w:rsidRDefault="0060059A" w:rsidP="0060059A">
      <w:pPr>
        <w:pStyle w:val="Sourcewithforeground"/>
      </w:pP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channelName</w:t>
      </w:r>
      <w:proofErr w:type="spellEnd"/>
      <w:r w:rsidRPr="00A30882">
        <w:t xml:space="preserve"> = "SampleChannel7";</w:t>
      </w:r>
    </w:p>
    <w:p w14:paraId="5F5C7930" w14:textId="77777777" w:rsidR="0060059A" w:rsidRPr="00A30882" w:rsidRDefault="0060059A" w:rsidP="0060059A">
      <w:pPr>
        <w:pStyle w:val="Sourcewithforeground"/>
      </w:pPr>
      <w:r w:rsidRPr="00A30882">
        <w:t xml:space="preserve">            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channelURN</w:t>
      </w:r>
      <w:proofErr w:type="spellEnd"/>
      <w:r w:rsidRPr="00A30882">
        <w:t xml:space="preserve"> = "URN:IVIS:100001:CHA-" + </w:t>
      </w:r>
      <w:proofErr w:type="spellStart"/>
      <w:r w:rsidRPr="00A30882">
        <w:t>channelName</w:t>
      </w:r>
      <w:proofErr w:type="spellEnd"/>
      <w:r w:rsidRPr="00A30882">
        <w:t xml:space="preserve"> + "-TYPE-DIK";</w:t>
      </w:r>
    </w:p>
    <w:p w14:paraId="79A21B3F" w14:textId="77777777" w:rsidR="0060059A" w:rsidRPr="00A30882" w:rsidRDefault="0060059A" w:rsidP="0060059A">
      <w:pPr>
        <w:pStyle w:val="Sourcewithforeground"/>
      </w:pPr>
      <w:r w:rsidRPr="00A30882">
        <w:t xml:space="preserve">            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channelVersionURN</w:t>
      </w:r>
      <w:proofErr w:type="spellEnd"/>
      <w:r w:rsidRPr="00A30882">
        <w:t xml:space="preserve"> = "URN:IVIS:100001:CHA-" + </w:t>
      </w:r>
      <w:proofErr w:type="spellStart"/>
      <w:r w:rsidRPr="00A30882">
        <w:t>channelName</w:t>
      </w:r>
      <w:proofErr w:type="spellEnd"/>
      <w:r w:rsidRPr="00A30882">
        <w:t xml:space="preserve"> + "-v1-0-TYPE-DIK";</w:t>
      </w:r>
    </w:p>
    <w:p w14:paraId="5AFC46E8" w14:textId="77777777" w:rsidR="0060059A" w:rsidRPr="00A30882" w:rsidRDefault="0060059A" w:rsidP="0060059A">
      <w:pPr>
        <w:pStyle w:val="Sourcewithforeground"/>
      </w:pPr>
    </w:p>
    <w:p w14:paraId="1B391869" w14:textId="77777777" w:rsidR="0060059A" w:rsidRPr="00A30882" w:rsidRDefault="0060059A" w:rsidP="0060059A">
      <w:pPr>
        <w:pStyle w:val="Sourcewithforeground"/>
      </w:pPr>
      <w:r w:rsidRPr="00A30882">
        <w:t xml:space="preserve">            </w:t>
      </w:r>
      <w:proofErr w:type="spellStart"/>
      <w:r w:rsidRPr="00A30882">
        <w:t>using</w:t>
      </w:r>
      <w:proofErr w:type="spellEnd"/>
      <w:r w:rsidRPr="00A30882">
        <w:t xml:space="preserve"> (</w:t>
      </w:r>
      <w:proofErr w:type="spellStart"/>
      <w:r w:rsidRPr="00A30882">
        <w:t>ProxyToService.DitService.DITMessageServiceContractClient</w:t>
      </w:r>
      <w:proofErr w:type="spellEnd"/>
      <w:r w:rsidRPr="00A30882">
        <w:t xml:space="preserve"> </w:t>
      </w:r>
      <w:proofErr w:type="spellStart"/>
      <w:r w:rsidRPr="00A30882">
        <w:t>client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ProxyToService.DitService.DITMessageServiceContractClient("MessageService"))</w:t>
      </w:r>
    </w:p>
    <w:p w14:paraId="786A3DB9" w14:textId="77777777" w:rsidR="0060059A" w:rsidRPr="00A30882" w:rsidRDefault="0060059A" w:rsidP="0060059A">
      <w:pPr>
        <w:pStyle w:val="Sourcewithforeground"/>
      </w:pPr>
      <w:r w:rsidRPr="00A30882">
        <w:t xml:space="preserve">            {</w:t>
      </w:r>
    </w:p>
    <w:p w14:paraId="1ECECA49" w14:textId="77777777" w:rsidR="0060059A" w:rsidRPr="00A30882" w:rsidRDefault="0060059A" w:rsidP="0060059A">
      <w:pPr>
        <w:pStyle w:val="Sourcewithforeground"/>
      </w:pPr>
      <w:r w:rsidRPr="00A30882">
        <w:t xml:space="preserve">                </w:t>
      </w:r>
      <w:proofErr w:type="spellStart"/>
      <w:r w:rsidRPr="00A30882">
        <w:t>try</w:t>
      </w:r>
      <w:proofErr w:type="spellEnd"/>
    </w:p>
    <w:p w14:paraId="7E331188" w14:textId="77777777" w:rsidR="0060059A" w:rsidRPr="00A30882" w:rsidRDefault="0060059A" w:rsidP="0060059A">
      <w:pPr>
        <w:pStyle w:val="Sourcewithforeground"/>
      </w:pPr>
      <w:r w:rsidRPr="00A30882">
        <w:t xml:space="preserve">                {</w:t>
      </w:r>
    </w:p>
    <w:p w14:paraId="08348565" w14:textId="77777777" w:rsidR="0060059A" w:rsidRPr="00A30882" w:rsidRDefault="0060059A" w:rsidP="0060059A">
      <w:pPr>
        <w:pStyle w:val="Sourcewithforeground"/>
      </w:pPr>
      <w:r w:rsidRPr="00A30882">
        <w:t xml:space="preserve">                    ProxyToService.DitService.MessageSaveStructure2 </w:t>
      </w:r>
      <w:proofErr w:type="spellStart"/>
      <w:r w:rsidRPr="00A30882">
        <w:t>message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ProxyToService.DitService.MessageSaveStructure2();</w:t>
      </w:r>
    </w:p>
    <w:p w14:paraId="61EE3840" w14:textId="77777777" w:rsidR="0060059A" w:rsidRPr="00A30882" w:rsidRDefault="0060059A" w:rsidP="0060059A">
      <w:pPr>
        <w:pStyle w:val="Sourcewithforeground"/>
      </w:pPr>
      <w:r w:rsidRPr="00A30882">
        <w:t xml:space="preserve">                    </w:t>
      </w:r>
      <w:proofErr w:type="spellStart"/>
      <w:r w:rsidRPr="00A30882">
        <w:t>message.ChannelVersionURN</w:t>
      </w:r>
      <w:proofErr w:type="spellEnd"/>
      <w:r w:rsidRPr="00A30882">
        <w:t xml:space="preserve"> = </w:t>
      </w:r>
      <w:proofErr w:type="spellStart"/>
      <w:r w:rsidRPr="00A30882">
        <w:t>channelVersionURN</w:t>
      </w:r>
      <w:proofErr w:type="spellEnd"/>
      <w:r w:rsidRPr="00A30882">
        <w:t>;</w:t>
      </w:r>
    </w:p>
    <w:p w14:paraId="0AF0D0CF" w14:textId="77777777" w:rsidR="0060059A" w:rsidRPr="00A30882" w:rsidRDefault="0060059A" w:rsidP="0060059A">
      <w:pPr>
        <w:pStyle w:val="Sourcewithforeground"/>
      </w:pPr>
      <w:r w:rsidRPr="00A30882">
        <w:t xml:space="preserve">                    </w:t>
      </w:r>
      <w:proofErr w:type="spellStart"/>
      <w:r w:rsidRPr="00A30882">
        <w:t>BussinesMessageType</w:t>
      </w:r>
      <w:proofErr w:type="spellEnd"/>
      <w:r w:rsidRPr="00A30882">
        <w:t xml:space="preserve"> </w:t>
      </w:r>
      <w:proofErr w:type="spellStart"/>
      <w:r w:rsidRPr="00A30882">
        <w:t>bussinesMessage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BussinesMessageType</w:t>
      </w:r>
      <w:proofErr w:type="spellEnd"/>
      <w:r w:rsidRPr="00A30882">
        <w:t>();</w:t>
      </w:r>
    </w:p>
    <w:p w14:paraId="53875BB5" w14:textId="77777777" w:rsidR="0060059A" w:rsidRPr="00A30882" w:rsidRDefault="0060059A" w:rsidP="0060059A">
      <w:pPr>
        <w:pStyle w:val="Sourcewithforeground"/>
      </w:pPr>
      <w:r w:rsidRPr="00A30882">
        <w:t xml:space="preserve">                    </w:t>
      </w:r>
      <w:proofErr w:type="spellStart"/>
      <w:r w:rsidRPr="00A30882">
        <w:t>XmlDocument</w:t>
      </w:r>
      <w:proofErr w:type="spellEnd"/>
      <w:r w:rsidRPr="00A30882">
        <w:t xml:space="preserve"> </w:t>
      </w:r>
      <w:proofErr w:type="spellStart"/>
      <w:r w:rsidRPr="00A30882">
        <w:t>xml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XmlDocument</w:t>
      </w:r>
      <w:proofErr w:type="spellEnd"/>
      <w:r w:rsidRPr="00A30882">
        <w:t>();</w:t>
      </w:r>
    </w:p>
    <w:p w14:paraId="0AD605AD" w14:textId="77777777" w:rsidR="0060059A" w:rsidRPr="00A30882" w:rsidRDefault="0060059A" w:rsidP="0060059A">
      <w:pPr>
        <w:pStyle w:val="Sourcewithforeground"/>
      </w:pPr>
      <w:r w:rsidRPr="00A30882">
        <w:t xml:space="preserve">                    </w:t>
      </w:r>
      <w:proofErr w:type="spellStart"/>
      <w:r w:rsidRPr="00A30882">
        <w:t>xml.Load</w:t>
      </w:r>
      <w:proofErr w:type="spellEnd"/>
      <w:r w:rsidRPr="00A30882">
        <w:t>("../../../data.xml");</w:t>
      </w:r>
    </w:p>
    <w:p w14:paraId="4FA465EF" w14:textId="77777777" w:rsidR="0060059A" w:rsidRPr="00A30882" w:rsidRDefault="0060059A" w:rsidP="0060059A">
      <w:pPr>
        <w:pStyle w:val="Sourcewithforeground"/>
      </w:pPr>
      <w:r w:rsidRPr="00A30882">
        <w:t xml:space="preserve">                    </w:t>
      </w:r>
      <w:proofErr w:type="spellStart"/>
      <w:r w:rsidRPr="00A30882">
        <w:t>bussinesMessage.Any</w:t>
      </w:r>
      <w:proofErr w:type="spellEnd"/>
      <w:r w:rsidRPr="00A30882">
        <w:t xml:space="preserve"> = </w:t>
      </w:r>
      <w:proofErr w:type="spellStart"/>
      <w:r w:rsidRPr="00A30882">
        <w:t>xml.DocumentElement</w:t>
      </w:r>
      <w:proofErr w:type="spellEnd"/>
      <w:r w:rsidRPr="00A30882">
        <w:t>;</w:t>
      </w:r>
    </w:p>
    <w:p w14:paraId="70E7627B" w14:textId="77777777" w:rsidR="0060059A" w:rsidRPr="00A30882" w:rsidRDefault="0060059A" w:rsidP="0060059A">
      <w:pPr>
        <w:pStyle w:val="Sourcewithforeground"/>
      </w:pPr>
    </w:p>
    <w:p w14:paraId="77B9EEA8" w14:textId="77777777" w:rsidR="0060059A" w:rsidRPr="00A30882" w:rsidRDefault="0060059A" w:rsidP="0060059A">
      <w:pPr>
        <w:pStyle w:val="Sourcewithforeground"/>
      </w:pPr>
      <w:r w:rsidRPr="00A30882">
        <w:t xml:space="preserve">                    </w:t>
      </w:r>
      <w:proofErr w:type="spellStart"/>
      <w:r w:rsidRPr="00A30882">
        <w:t>message.Item</w:t>
      </w:r>
      <w:proofErr w:type="spellEnd"/>
      <w:r w:rsidRPr="00A30882">
        <w:t xml:space="preserve"> = </w:t>
      </w:r>
      <w:proofErr w:type="spellStart"/>
      <w:r w:rsidRPr="00A30882">
        <w:t>bussinesMessage</w:t>
      </w:r>
      <w:proofErr w:type="spellEnd"/>
      <w:r w:rsidRPr="00A30882">
        <w:t>;</w:t>
      </w:r>
    </w:p>
    <w:p w14:paraId="3305AB7A" w14:textId="77777777" w:rsidR="0060059A" w:rsidRPr="00A30882" w:rsidRDefault="0060059A" w:rsidP="0060059A">
      <w:pPr>
        <w:pStyle w:val="Sourcewithforeground"/>
      </w:pPr>
      <w:r w:rsidRPr="00A30882">
        <w:t xml:space="preserve">                    </w:t>
      </w:r>
      <w:proofErr w:type="spellStart"/>
      <w:r w:rsidRPr="00A30882">
        <w:t>message.ReceiverFilter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ReceiverFilterArrayStructure</w:t>
      </w:r>
      <w:proofErr w:type="spellEnd"/>
      <w:r w:rsidRPr="00A30882">
        <w:t>()</w:t>
      </w:r>
    </w:p>
    <w:p w14:paraId="7B903851" w14:textId="77777777" w:rsidR="0060059A" w:rsidRPr="00A30882" w:rsidRDefault="0060059A" w:rsidP="0060059A">
      <w:pPr>
        <w:pStyle w:val="Sourcewithforeground"/>
      </w:pPr>
      <w:r w:rsidRPr="00A30882">
        <w:t xml:space="preserve">                    {</w:t>
      </w:r>
    </w:p>
    <w:p w14:paraId="66CD62D3" w14:textId="77777777" w:rsidR="0060059A" w:rsidRPr="00A30882" w:rsidRDefault="0060059A" w:rsidP="0060059A">
      <w:pPr>
        <w:pStyle w:val="Sourcewithforeground"/>
      </w:pPr>
      <w:r w:rsidRPr="00A30882">
        <w:t xml:space="preserve">                        </w:t>
      </w:r>
      <w:proofErr w:type="spellStart"/>
      <w:r w:rsidRPr="00A30882">
        <w:t>Authority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>[] { "100001" }</w:t>
      </w:r>
    </w:p>
    <w:p w14:paraId="70552BF7" w14:textId="77777777" w:rsidR="0060059A" w:rsidRPr="00A30882" w:rsidRDefault="0060059A" w:rsidP="0060059A">
      <w:pPr>
        <w:pStyle w:val="Sourcewithforeground"/>
      </w:pPr>
      <w:r w:rsidRPr="00A30882">
        <w:t xml:space="preserve">                    };</w:t>
      </w:r>
    </w:p>
    <w:p w14:paraId="0E84917A" w14:textId="77777777" w:rsidR="0060059A" w:rsidRPr="00A30882" w:rsidRDefault="0060059A" w:rsidP="0060059A">
      <w:pPr>
        <w:pStyle w:val="Sourcewithforeground"/>
      </w:pPr>
      <w:r w:rsidRPr="00A30882">
        <w:t xml:space="preserve">                    </w:t>
      </w:r>
      <w:proofErr w:type="spellStart"/>
      <w:r w:rsidRPr="00A30882">
        <w:t>bool</w:t>
      </w:r>
      <w:proofErr w:type="spellEnd"/>
      <w:r w:rsidRPr="00A30882">
        <w:t xml:space="preserve"> </w:t>
      </w:r>
      <w:proofErr w:type="spellStart"/>
      <w:r w:rsidRPr="00A30882">
        <w:t>resp</w:t>
      </w:r>
      <w:proofErr w:type="spellEnd"/>
      <w:r w:rsidRPr="00A30882">
        <w:t xml:space="preserve"> = client.SendMessage2(</w:t>
      </w:r>
      <w:proofErr w:type="spellStart"/>
      <w:r w:rsidRPr="00A30882">
        <w:t>message</w:t>
      </w:r>
      <w:proofErr w:type="spellEnd"/>
      <w:r w:rsidRPr="00A30882">
        <w:t>);</w:t>
      </w:r>
    </w:p>
    <w:p w14:paraId="0ECDBAC8" w14:textId="77777777" w:rsidR="0060059A" w:rsidRPr="00A30882" w:rsidRDefault="0060059A" w:rsidP="0060059A">
      <w:pPr>
        <w:pStyle w:val="Sourcewithforeground"/>
      </w:pPr>
      <w:r w:rsidRPr="00A30882">
        <w:t xml:space="preserve">                    </w:t>
      </w:r>
    </w:p>
    <w:p w14:paraId="05834CBF" w14:textId="77777777" w:rsidR="0060059A" w:rsidRPr="00A30882" w:rsidRDefault="0060059A" w:rsidP="0060059A">
      <w:pPr>
        <w:pStyle w:val="Sourcewithforeground"/>
      </w:pPr>
      <w:r w:rsidRPr="00A30882">
        <w:t xml:space="preserve">                }</w:t>
      </w:r>
    </w:p>
    <w:p w14:paraId="1923F6CF" w14:textId="77777777" w:rsidR="0060059A" w:rsidRPr="00A30882" w:rsidRDefault="0060059A" w:rsidP="0060059A">
      <w:pPr>
        <w:pStyle w:val="Sourcewithforeground"/>
      </w:pPr>
      <w:r w:rsidRPr="00A30882">
        <w:t xml:space="preserve">                </w:t>
      </w:r>
      <w:proofErr w:type="spellStart"/>
      <w:r w:rsidRPr="00A30882">
        <w:t>catch</w:t>
      </w:r>
      <w:proofErr w:type="spellEnd"/>
      <w:r w:rsidRPr="00A30882">
        <w:t xml:space="preserve"> (</w:t>
      </w:r>
      <w:proofErr w:type="spellStart"/>
      <w:r w:rsidRPr="00A30882">
        <w:t>CommunicationException</w:t>
      </w:r>
      <w:proofErr w:type="spellEnd"/>
      <w:r w:rsidRPr="00A30882">
        <w:t xml:space="preserve"> e)</w:t>
      </w:r>
    </w:p>
    <w:p w14:paraId="13C01840" w14:textId="77777777" w:rsidR="0060059A" w:rsidRPr="00A30882" w:rsidRDefault="0060059A" w:rsidP="0060059A">
      <w:pPr>
        <w:pStyle w:val="Sourcewithforeground"/>
      </w:pPr>
      <w:r w:rsidRPr="00A30882">
        <w:t xml:space="preserve">                {</w:t>
      </w:r>
    </w:p>
    <w:p w14:paraId="4B6F19CE" w14:textId="77777777" w:rsidR="0060059A" w:rsidRPr="00A30882" w:rsidRDefault="0060059A" w:rsidP="0060059A">
      <w:pPr>
        <w:pStyle w:val="Sourcewithforeground"/>
      </w:pPr>
      <w:r w:rsidRPr="00A30882">
        <w:t xml:space="preserve">                    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mess</w:t>
      </w:r>
      <w:proofErr w:type="spellEnd"/>
      <w:r w:rsidRPr="00A30882">
        <w:t xml:space="preserve"> = </w:t>
      </w:r>
      <w:proofErr w:type="spellStart"/>
      <w:r w:rsidRPr="00A30882">
        <w:t>e.Message</w:t>
      </w:r>
      <w:proofErr w:type="spellEnd"/>
      <w:r w:rsidRPr="00A30882">
        <w:t>;</w:t>
      </w:r>
    </w:p>
    <w:p w14:paraId="003DC36A" w14:textId="77777777" w:rsidR="0060059A" w:rsidRPr="00A30882" w:rsidRDefault="0060059A" w:rsidP="0060059A">
      <w:pPr>
        <w:pStyle w:val="Sourcewithforeground"/>
      </w:pPr>
      <w:r w:rsidRPr="00A30882">
        <w:t xml:space="preserve">                    </w:t>
      </w:r>
      <w:proofErr w:type="spellStart"/>
      <w:r w:rsidRPr="00A30882">
        <w:t>Console.WriteLine</w:t>
      </w:r>
      <w:proofErr w:type="spellEnd"/>
      <w:r w:rsidRPr="00A30882">
        <w:t>(</w:t>
      </w:r>
      <w:proofErr w:type="spellStart"/>
      <w:r w:rsidRPr="00A30882">
        <w:t>mess</w:t>
      </w:r>
      <w:proofErr w:type="spellEnd"/>
      <w:r w:rsidRPr="00A30882">
        <w:t>);</w:t>
      </w:r>
    </w:p>
    <w:p w14:paraId="5C7E693C" w14:textId="77777777" w:rsidR="0060059A" w:rsidRPr="00A30882" w:rsidRDefault="0060059A" w:rsidP="0060059A">
      <w:pPr>
        <w:pStyle w:val="Sourcewithforeground"/>
      </w:pPr>
    </w:p>
    <w:p w14:paraId="789817AF" w14:textId="77777777" w:rsidR="0060059A" w:rsidRPr="00A30882" w:rsidRDefault="0060059A" w:rsidP="0060059A">
      <w:pPr>
        <w:pStyle w:val="Sourcewithforeground"/>
      </w:pPr>
      <w:r w:rsidRPr="00A30882">
        <w:t xml:space="preserve">                    </w:t>
      </w:r>
      <w:proofErr w:type="spellStart"/>
      <w:r w:rsidRPr="00A30882">
        <w:t>client.Abort</w:t>
      </w:r>
      <w:proofErr w:type="spellEnd"/>
      <w:r w:rsidRPr="00A30882">
        <w:t>();</w:t>
      </w:r>
    </w:p>
    <w:p w14:paraId="7DD18A95" w14:textId="77777777" w:rsidR="0060059A" w:rsidRPr="00A30882" w:rsidRDefault="0060059A" w:rsidP="0060059A">
      <w:pPr>
        <w:pStyle w:val="Sourcewithforeground"/>
      </w:pPr>
      <w:r w:rsidRPr="00A30882">
        <w:t xml:space="preserve">                }</w:t>
      </w:r>
    </w:p>
    <w:p w14:paraId="6ABE79A0" w14:textId="77777777" w:rsidR="0060059A" w:rsidRPr="00A30882" w:rsidRDefault="0060059A" w:rsidP="0060059A">
      <w:pPr>
        <w:pStyle w:val="Sourcewithforeground"/>
      </w:pPr>
      <w:r w:rsidRPr="00A30882">
        <w:t xml:space="preserve">                </w:t>
      </w:r>
      <w:proofErr w:type="spellStart"/>
      <w:r w:rsidRPr="00A30882">
        <w:t>catch</w:t>
      </w:r>
      <w:proofErr w:type="spellEnd"/>
      <w:r w:rsidRPr="00A30882">
        <w:t xml:space="preserve"> (</w:t>
      </w:r>
      <w:proofErr w:type="spellStart"/>
      <w:r w:rsidRPr="00A30882">
        <w:t>TimeoutException</w:t>
      </w:r>
      <w:proofErr w:type="spellEnd"/>
      <w:r w:rsidRPr="00A30882">
        <w:t xml:space="preserve"> e)</w:t>
      </w:r>
    </w:p>
    <w:p w14:paraId="284CE6F0" w14:textId="77777777" w:rsidR="0060059A" w:rsidRPr="00A30882" w:rsidRDefault="0060059A" w:rsidP="0060059A">
      <w:pPr>
        <w:pStyle w:val="Sourcewithforeground"/>
      </w:pPr>
      <w:r w:rsidRPr="00A30882">
        <w:lastRenderedPageBreak/>
        <w:t xml:space="preserve">                {</w:t>
      </w:r>
    </w:p>
    <w:p w14:paraId="294449AC" w14:textId="77777777" w:rsidR="0060059A" w:rsidRPr="00A30882" w:rsidRDefault="0060059A" w:rsidP="0060059A">
      <w:pPr>
        <w:pStyle w:val="Sourcewithforeground"/>
      </w:pPr>
      <w:r w:rsidRPr="00A30882">
        <w:t xml:space="preserve">                    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mess</w:t>
      </w:r>
      <w:proofErr w:type="spellEnd"/>
      <w:r w:rsidRPr="00A30882">
        <w:t xml:space="preserve"> = </w:t>
      </w:r>
      <w:proofErr w:type="spellStart"/>
      <w:r w:rsidRPr="00A30882">
        <w:t>e.Message</w:t>
      </w:r>
      <w:proofErr w:type="spellEnd"/>
      <w:r w:rsidRPr="00A30882">
        <w:t>;</w:t>
      </w:r>
    </w:p>
    <w:p w14:paraId="3BCB2613" w14:textId="77777777" w:rsidR="0060059A" w:rsidRPr="00A30882" w:rsidRDefault="0060059A" w:rsidP="0060059A">
      <w:pPr>
        <w:pStyle w:val="Sourcewithforeground"/>
      </w:pPr>
      <w:r w:rsidRPr="00A30882">
        <w:t xml:space="preserve">                    </w:t>
      </w:r>
      <w:proofErr w:type="spellStart"/>
      <w:r w:rsidRPr="00A30882">
        <w:t>Console.WriteLine</w:t>
      </w:r>
      <w:proofErr w:type="spellEnd"/>
      <w:r w:rsidRPr="00A30882">
        <w:t>(</w:t>
      </w:r>
      <w:proofErr w:type="spellStart"/>
      <w:r w:rsidRPr="00A30882">
        <w:t>mess</w:t>
      </w:r>
      <w:proofErr w:type="spellEnd"/>
      <w:r w:rsidRPr="00A30882">
        <w:t>);</w:t>
      </w:r>
    </w:p>
    <w:p w14:paraId="7B807187" w14:textId="77777777" w:rsidR="0060059A" w:rsidRPr="00A30882" w:rsidRDefault="0060059A" w:rsidP="0060059A">
      <w:pPr>
        <w:pStyle w:val="Sourcewithforeground"/>
      </w:pPr>
    </w:p>
    <w:p w14:paraId="099044F4" w14:textId="77777777" w:rsidR="0060059A" w:rsidRPr="00A30882" w:rsidRDefault="0060059A" w:rsidP="0060059A">
      <w:pPr>
        <w:pStyle w:val="Sourcewithforeground"/>
      </w:pPr>
      <w:r w:rsidRPr="00A30882">
        <w:t xml:space="preserve">                    </w:t>
      </w:r>
      <w:proofErr w:type="spellStart"/>
      <w:r w:rsidRPr="00A30882">
        <w:t>client.Abort</w:t>
      </w:r>
      <w:proofErr w:type="spellEnd"/>
      <w:r w:rsidRPr="00A30882">
        <w:t>();</w:t>
      </w:r>
    </w:p>
    <w:p w14:paraId="7EB1F052" w14:textId="77777777" w:rsidR="0060059A" w:rsidRPr="00A30882" w:rsidRDefault="0060059A" w:rsidP="0060059A">
      <w:pPr>
        <w:pStyle w:val="Sourcewithforeground"/>
      </w:pPr>
      <w:r w:rsidRPr="00A30882">
        <w:t xml:space="preserve">                }</w:t>
      </w:r>
    </w:p>
    <w:p w14:paraId="0B5D7606" w14:textId="77777777" w:rsidR="0060059A" w:rsidRPr="00A30882" w:rsidRDefault="0060059A" w:rsidP="0060059A">
      <w:pPr>
        <w:pStyle w:val="Sourcewithforeground"/>
      </w:pPr>
      <w:r w:rsidRPr="00A30882">
        <w:t xml:space="preserve">                </w:t>
      </w:r>
      <w:proofErr w:type="spellStart"/>
      <w:r w:rsidRPr="00A30882">
        <w:t>catch</w:t>
      </w:r>
      <w:proofErr w:type="spellEnd"/>
      <w:r w:rsidRPr="00A30882">
        <w:t xml:space="preserve"> (</w:t>
      </w:r>
      <w:proofErr w:type="spellStart"/>
      <w:r w:rsidRPr="00A30882">
        <w:t>Exception</w:t>
      </w:r>
      <w:proofErr w:type="spellEnd"/>
      <w:r w:rsidRPr="00A30882">
        <w:t xml:space="preserve"> e)</w:t>
      </w:r>
    </w:p>
    <w:p w14:paraId="1B857DF4" w14:textId="77777777" w:rsidR="0060059A" w:rsidRPr="00A30882" w:rsidRDefault="0060059A" w:rsidP="0060059A">
      <w:pPr>
        <w:pStyle w:val="Sourcewithforeground"/>
      </w:pPr>
      <w:r w:rsidRPr="00A30882">
        <w:t xml:space="preserve">                {</w:t>
      </w:r>
    </w:p>
    <w:p w14:paraId="6B3DAED6" w14:textId="77777777" w:rsidR="0060059A" w:rsidRPr="00A30882" w:rsidRDefault="0060059A" w:rsidP="0060059A">
      <w:pPr>
        <w:pStyle w:val="Sourcewithforeground"/>
      </w:pPr>
      <w:r w:rsidRPr="00A30882">
        <w:t xml:space="preserve">                    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mess</w:t>
      </w:r>
      <w:proofErr w:type="spellEnd"/>
      <w:r w:rsidRPr="00A30882">
        <w:t xml:space="preserve"> = </w:t>
      </w:r>
      <w:proofErr w:type="spellStart"/>
      <w:r w:rsidRPr="00A30882">
        <w:t>e.Message</w:t>
      </w:r>
      <w:proofErr w:type="spellEnd"/>
      <w:r w:rsidRPr="00A30882">
        <w:t>;</w:t>
      </w:r>
    </w:p>
    <w:p w14:paraId="38694699" w14:textId="77777777" w:rsidR="0060059A" w:rsidRPr="00A30882" w:rsidRDefault="0060059A" w:rsidP="0060059A">
      <w:pPr>
        <w:pStyle w:val="Sourcewithforeground"/>
      </w:pPr>
      <w:r w:rsidRPr="00A30882">
        <w:t xml:space="preserve">                    </w:t>
      </w:r>
      <w:proofErr w:type="spellStart"/>
      <w:r w:rsidRPr="00A30882">
        <w:t>Console.WriteLine</w:t>
      </w:r>
      <w:proofErr w:type="spellEnd"/>
      <w:r w:rsidRPr="00A30882">
        <w:t>(</w:t>
      </w:r>
      <w:proofErr w:type="spellStart"/>
      <w:r w:rsidRPr="00A30882">
        <w:t>mess</w:t>
      </w:r>
      <w:proofErr w:type="spellEnd"/>
      <w:r w:rsidRPr="00A30882">
        <w:t>);</w:t>
      </w:r>
    </w:p>
    <w:p w14:paraId="39C622FD" w14:textId="77777777" w:rsidR="0060059A" w:rsidRPr="00A30882" w:rsidRDefault="0060059A" w:rsidP="0060059A">
      <w:pPr>
        <w:pStyle w:val="Sourcewithforeground"/>
      </w:pPr>
      <w:r w:rsidRPr="00A30882">
        <w:t xml:space="preserve">                    </w:t>
      </w:r>
      <w:proofErr w:type="spellStart"/>
      <w:r w:rsidRPr="00A30882">
        <w:t>client.Abort</w:t>
      </w:r>
      <w:proofErr w:type="spellEnd"/>
      <w:r w:rsidRPr="00A30882">
        <w:t>();</w:t>
      </w:r>
    </w:p>
    <w:p w14:paraId="013921B9" w14:textId="77777777" w:rsidR="0060059A" w:rsidRPr="00A30882" w:rsidRDefault="0060059A" w:rsidP="0060059A">
      <w:pPr>
        <w:pStyle w:val="Sourcewithforeground"/>
      </w:pPr>
      <w:r w:rsidRPr="00A30882">
        <w:t xml:space="preserve">                    </w:t>
      </w:r>
      <w:proofErr w:type="spellStart"/>
      <w:r w:rsidRPr="00A30882">
        <w:t>throw</w:t>
      </w:r>
      <w:proofErr w:type="spellEnd"/>
      <w:r w:rsidRPr="00A30882">
        <w:t>;</w:t>
      </w:r>
    </w:p>
    <w:p w14:paraId="07CF7992" w14:textId="77777777" w:rsidR="0060059A" w:rsidRPr="00A30882" w:rsidRDefault="0060059A" w:rsidP="0060059A">
      <w:pPr>
        <w:pStyle w:val="Sourcewithforeground"/>
      </w:pPr>
      <w:r w:rsidRPr="00A30882">
        <w:t xml:space="preserve">                }</w:t>
      </w:r>
    </w:p>
    <w:p w14:paraId="3D7794D5" w14:textId="77777777" w:rsidR="0060059A" w:rsidRPr="00A30882" w:rsidRDefault="0060059A" w:rsidP="0060059A">
      <w:pPr>
        <w:pStyle w:val="Sourcewithforeground"/>
      </w:pPr>
      <w:r w:rsidRPr="00A30882">
        <w:t xml:space="preserve">            }</w:t>
      </w:r>
    </w:p>
    <w:p w14:paraId="2F957699" w14:textId="77777777" w:rsidR="0060059A" w:rsidRPr="00A30882" w:rsidRDefault="0060059A" w:rsidP="0060059A">
      <w:pPr>
        <w:pStyle w:val="Sourcewithforeground"/>
      </w:pPr>
    </w:p>
    <w:p w14:paraId="13F3AB32" w14:textId="77777777" w:rsidR="0060059A" w:rsidRPr="00A30882" w:rsidRDefault="0060059A" w:rsidP="0060059A">
      <w:pPr>
        <w:pStyle w:val="Sourcewithforeground"/>
      </w:pPr>
      <w:r w:rsidRPr="00A30882">
        <w:t xml:space="preserve">            </w:t>
      </w:r>
      <w:proofErr w:type="spellStart"/>
      <w:r w:rsidRPr="00A30882">
        <w:t>using</w:t>
      </w:r>
      <w:proofErr w:type="spellEnd"/>
      <w:r w:rsidRPr="00A30882">
        <w:t xml:space="preserve"> (</w:t>
      </w:r>
      <w:proofErr w:type="spellStart"/>
      <w:r w:rsidRPr="00A30882">
        <w:t>ProxyToService.DitService.DITMessageServiceContractClient</w:t>
      </w:r>
      <w:proofErr w:type="spellEnd"/>
      <w:r w:rsidRPr="00A30882">
        <w:t xml:space="preserve"> </w:t>
      </w:r>
      <w:proofErr w:type="spellStart"/>
      <w:r w:rsidRPr="00A30882">
        <w:t>client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ProxyToService.DitService.DITMessageServiceContractClient("MessageServiceUser"))</w:t>
      </w:r>
    </w:p>
    <w:p w14:paraId="05FB47F4" w14:textId="77777777" w:rsidR="0060059A" w:rsidRPr="00A30882" w:rsidRDefault="0060059A" w:rsidP="0060059A">
      <w:pPr>
        <w:pStyle w:val="Sourcewithforeground"/>
      </w:pPr>
      <w:r w:rsidRPr="00A30882">
        <w:t xml:space="preserve">            {</w:t>
      </w:r>
    </w:p>
    <w:p w14:paraId="14040441" w14:textId="77777777" w:rsidR="0060059A" w:rsidRPr="00A30882" w:rsidRDefault="0060059A" w:rsidP="0060059A">
      <w:pPr>
        <w:pStyle w:val="Sourcewithforeground"/>
      </w:pPr>
      <w:r w:rsidRPr="00A30882">
        <w:t xml:space="preserve">                var </w:t>
      </w:r>
      <w:proofErr w:type="spellStart"/>
      <w:r w:rsidRPr="00A30882">
        <w:t>applyTo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Uri</w:t>
      </w:r>
      <w:proofErr w:type="spellEnd"/>
      <w:r w:rsidRPr="00A30882">
        <w:t>("https://ivis.eps.gov.lv/DIT.WebService");</w:t>
      </w:r>
    </w:p>
    <w:p w14:paraId="7923F652" w14:textId="77777777" w:rsidR="0060059A" w:rsidRPr="00A30882" w:rsidRDefault="0060059A" w:rsidP="0060059A">
      <w:pPr>
        <w:pStyle w:val="Sourcewithforeground"/>
      </w:pPr>
      <w:r w:rsidRPr="00A30882">
        <w:t xml:space="preserve">                var </w:t>
      </w:r>
      <w:proofErr w:type="spellStart"/>
      <w:r w:rsidRPr="00A30882">
        <w:t>factory</w:t>
      </w:r>
      <w:proofErr w:type="spellEnd"/>
      <w:r w:rsidRPr="00A30882">
        <w:t xml:space="preserve"> = </w:t>
      </w:r>
      <w:proofErr w:type="spellStart"/>
      <w:r w:rsidRPr="00A30882">
        <w:t>client.ChannelFactory</w:t>
      </w:r>
      <w:proofErr w:type="spellEnd"/>
      <w:r w:rsidRPr="00A30882">
        <w:t>;</w:t>
      </w:r>
    </w:p>
    <w:p w14:paraId="73AD9748" w14:textId="77777777" w:rsidR="0060059A" w:rsidRPr="00A30882" w:rsidRDefault="0060059A" w:rsidP="0060059A">
      <w:pPr>
        <w:pStyle w:val="Sourcewithforeground"/>
      </w:pPr>
      <w:r w:rsidRPr="00A30882">
        <w:t xml:space="preserve">                var </w:t>
      </w:r>
      <w:proofErr w:type="spellStart"/>
      <w:r w:rsidRPr="00A30882">
        <w:t>other</w:t>
      </w:r>
      <w:proofErr w:type="spellEnd"/>
      <w:r w:rsidRPr="00A30882">
        <w:t xml:space="preserve"> = </w:t>
      </w:r>
      <w:proofErr w:type="spellStart"/>
      <w:r w:rsidRPr="00A30882">
        <w:t>factory.Endpoint.Behaviors.Find</w:t>
      </w:r>
      <w:proofErr w:type="spellEnd"/>
      <w:r w:rsidRPr="00A30882">
        <w:t>&lt;</w:t>
      </w:r>
      <w:proofErr w:type="spellStart"/>
      <w:r w:rsidRPr="00A30882">
        <w:t>ClientCredentials</w:t>
      </w:r>
      <w:proofErr w:type="spellEnd"/>
      <w:r w:rsidRPr="00A30882">
        <w:t>&gt;();</w:t>
      </w:r>
    </w:p>
    <w:p w14:paraId="659189C8" w14:textId="77777777" w:rsidR="0060059A" w:rsidRPr="00A30882" w:rsidRDefault="0060059A" w:rsidP="0060059A">
      <w:pPr>
        <w:pStyle w:val="Sourcewithforeground"/>
      </w:pPr>
      <w:r w:rsidRPr="00A30882">
        <w:t xml:space="preserve">                </w:t>
      </w:r>
      <w:proofErr w:type="spellStart"/>
      <w:r w:rsidRPr="00A30882">
        <w:t>factory.Endpoint.Behaviors.Remove</w:t>
      </w:r>
      <w:proofErr w:type="spellEnd"/>
      <w:r w:rsidRPr="00A30882">
        <w:t>(</w:t>
      </w:r>
      <w:proofErr w:type="spellStart"/>
      <w:r w:rsidRPr="00A30882">
        <w:t>other.GetType</w:t>
      </w:r>
      <w:proofErr w:type="spellEnd"/>
      <w:r w:rsidRPr="00A30882">
        <w:t>());</w:t>
      </w:r>
    </w:p>
    <w:p w14:paraId="1B5FBBC3" w14:textId="77777777" w:rsidR="0060059A" w:rsidRPr="00A30882" w:rsidRDefault="0060059A" w:rsidP="0060059A">
      <w:pPr>
        <w:pStyle w:val="Sourcewithforeground"/>
      </w:pPr>
      <w:r w:rsidRPr="00A30882">
        <w:t xml:space="preserve">                var item1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ApplyToClientCredentials</w:t>
      </w:r>
      <w:proofErr w:type="spellEnd"/>
      <w:r w:rsidRPr="00A30882">
        <w:t>(</w:t>
      </w:r>
      <w:proofErr w:type="spellStart"/>
      <w:r w:rsidRPr="00A30882">
        <w:t>other</w:t>
      </w:r>
      <w:proofErr w:type="spellEnd"/>
      <w:r w:rsidRPr="00A30882">
        <w:t xml:space="preserve">) { </w:t>
      </w:r>
      <w:proofErr w:type="spellStart"/>
      <w:r w:rsidRPr="00A30882">
        <w:t>ApplyTo</w:t>
      </w:r>
      <w:proofErr w:type="spellEnd"/>
      <w:r w:rsidRPr="00A30882">
        <w:t xml:space="preserve"> = </w:t>
      </w:r>
      <w:proofErr w:type="spellStart"/>
      <w:r w:rsidRPr="00A30882">
        <w:t>applyTo</w:t>
      </w:r>
      <w:proofErr w:type="spellEnd"/>
      <w:r w:rsidRPr="00A30882">
        <w:t xml:space="preserve"> };</w:t>
      </w:r>
    </w:p>
    <w:p w14:paraId="42B2F637" w14:textId="77777777" w:rsidR="0060059A" w:rsidRPr="00A30882" w:rsidRDefault="0060059A" w:rsidP="0060059A">
      <w:pPr>
        <w:pStyle w:val="Sourcewithforeground"/>
      </w:pPr>
      <w:r w:rsidRPr="00A30882">
        <w:t xml:space="preserve">                </w:t>
      </w:r>
      <w:proofErr w:type="spellStart"/>
      <w:r w:rsidRPr="00A30882">
        <w:t>factory.Endpoint.Behaviors.Add</w:t>
      </w:r>
      <w:proofErr w:type="spellEnd"/>
      <w:r w:rsidRPr="00A30882">
        <w:t>(item1);</w:t>
      </w:r>
    </w:p>
    <w:p w14:paraId="669C75AB" w14:textId="77777777" w:rsidR="0060059A" w:rsidRPr="00A30882" w:rsidRDefault="0060059A" w:rsidP="0060059A">
      <w:pPr>
        <w:pStyle w:val="Sourcewithforeground"/>
      </w:pPr>
    </w:p>
    <w:p w14:paraId="1B5B0B39" w14:textId="77777777" w:rsidR="0060059A" w:rsidRPr="00A30882" w:rsidRDefault="0060059A" w:rsidP="0060059A">
      <w:pPr>
        <w:pStyle w:val="Sourcewithforeground"/>
      </w:pPr>
      <w:r w:rsidRPr="00A30882">
        <w:t xml:space="preserve">                </w:t>
      </w:r>
      <w:proofErr w:type="spellStart"/>
      <w:r w:rsidRPr="00A30882">
        <w:t>try</w:t>
      </w:r>
      <w:proofErr w:type="spellEnd"/>
    </w:p>
    <w:p w14:paraId="0ECA44FB" w14:textId="77777777" w:rsidR="0060059A" w:rsidRPr="00A30882" w:rsidRDefault="0060059A" w:rsidP="0060059A">
      <w:pPr>
        <w:pStyle w:val="Sourcewithforeground"/>
      </w:pPr>
      <w:r w:rsidRPr="00A30882">
        <w:t xml:space="preserve">                {</w:t>
      </w:r>
    </w:p>
    <w:p w14:paraId="00C4F84D" w14:textId="77777777" w:rsidR="0060059A" w:rsidRPr="00A30882" w:rsidRDefault="0060059A" w:rsidP="0060059A">
      <w:pPr>
        <w:pStyle w:val="Sourcewithforeground"/>
      </w:pPr>
      <w:r w:rsidRPr="00A30882">
        <w:t xml:space="preserve">                    </w:t>
      </w:r>
      <w:proofErr w:type="spellStart"/>
      <w:r w:rsidRPr="00A30882">
        <w:t>client.ClientCredentials.UserName.UserName</w:t>
      </w:r>
      <w:proofErr w:type="spellEnd"/>
      <w:r w:rsidRPr="00A30882">
        <w:t xml:space="preserve"> = System.Configuration.ConfigurationManager.AppSettings.Get("VraaUserName");</w:t>
      </w:r>
    </w:p>
    <w:p w14:paraId="1F764E68" w14:textId="77777777" w:rsidR="0060059A" w:rsidRPr="00A30882" w:rsidRDefault="0060059A" w:rsidP="0060059A">
      <w:pPr>
        <w:pStyle w:val="Sourcewithforeground"/>
      </w:pPr>
      <w:r w:rsidRPr="00A30882">
        <w:t xml:space="preserve">                    </w:t>
      </w:r>
      <w:proofErr w:type="spellStart"/>
      <w:r w:rsidRPr="00A30882">
        <w:t>client.ClientCredentials.UserName.Password</w:t>
      </w:r>
      <w:proofErr w:type="spellEnd"/>
      <w:r w:rsidRPr="00A30882">
        <w:t xml:space="preserve"> = System.Configuration.ConfigurationManager.AppSettings.Get("VraaPassword");</w:t>
      </w:r>
    </w:p>
    <w:p w14:paraId="18AABA9C" w14:textId="77777777" w:rsidR="0060059A" w:rsidRPr="00A30882" w:rsidRDefault="0060059A" w:rsidP="0060059A">
      <w:pPr>
        <w:pStyle w:val="Sourcewithforeground"/>
      </w:pPr>
    </w:p>
    <w:p w14:paraId="68C5B4F2" w14:textId="77777777" w:rsidR="0060059A" w:rsidRPr="00A30882" w:rsidRDefault="0060059A" w:rsidP="0060059A">
      <w:pPr>
        <w:pStyle w:val="Sourcewithforeground"/>
      </w:pPr>
      <w:r w:rsidRPr="00A30882">
        <w:t xml:space="preserve">                    </w:t>
      </w:r>
      <w:proofErr w:type="spellStart"/>
      <w:r w:rsidRPr="00A30882">
        <w:t>MessageRequestStructure</w:t>
      </w:r>
      <w:proofErr w:type="spellEnd"/>
      <w:r w:rsidRPr="00A30882">
        <w:t xml:space="preserve"> </w:t>
      </w:r>
      <w:proofErr w:type="spellStart"/>
      <w:r w:rsidRPr="00A30882">
        <w:t>messageRequest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MessageRequestStructure</w:t>
      </w:r>
      <w:proofErr w:type="spellEnd"/>
      <w:r w:rsidRPr="00A30882">
        <w:t>();</w:t>
      </w:r>
    </w:p>
    <w:p w14:paraId="03BB87F0" w14:textId="77777777" w:rsidR="0060059A" w:rsidRPr="00A30882" w:rsidRDefault="0060059A" w:rsidP="0060059A">
      <w:pPr>
        <w:pStyle w:val="Sourcewithforeground"/>
      </w:pPr>
      <w:r w:rsidRPr="00A30882">
        <w:t xml:space="preserve">                    </w:t>
      </w:r>
      <w:proofErr w:type="spellStart"/>
      <w:r w:rsidRPr="00A30882">
        <w:t>messageRequest.Item</w:t>
      </w:r>
      <w:proofErr w:type="spellEnd"/>
      <w:r w:rsidRPr="00A30882">
        <w:t xml:space="preserve"> = </w:t>
      </w:r>
      <w:proofErr w:type="spellStart"/>
      <w:r w:rsidRPr="00A30882">
        <w:t>channelVersionURN</w:t>
      </w:r>
      <w:proofErr w:type="spellEnd"/>
      <w:r w:rsidRPr="00A30882">
        <w:t>;</w:t>
      </w:r>
    </w:p>
    <w:p w14:paraId="4C5AC014" w14:textId="77777777" w:rsidR="0060059A" w:rsidRPr="00A30882" w:rsidRDefault="0060059A" w:rsidP="0060059A">
      <w:pPr>
        <w:pStyle w:val="Sourcewithforeground"/>
      </w:pPr>
      <w:r w:rsidRPr="00A30882">
        <w:t xml:space="preserve">                    </w:t>
      </w:r>
      <w:proofErr w:type="spellStart"/>
      <w:r w:rsidRPr="00A30882">
        <w:t>messageRequest.ItemElementName</w:t>
      </w:r>
      <w:proofErr w:type="spellEnd"/>
      <w:r w:rsidRPr="00A30882">
        <w:t xml:space="preserve"> = </w:t>
      </w:r>
      <w:proofErr w:type="spellStart"/>
      <w:r w:rsidRPr="00A30882">
        <w:t>ItemChoiceType.ChannelVersionURN</w:t>
      </w:r>
      <w:proofErr w:type="spellEnd"/>
      <w:r w:rsidRPr="00A30882">
        <w:t>;</w:t>
      </w:r>
    </w:p>
    <w:p w14:paraId="50879A74" w14:textId="77777777" w:rsidR="0060059A" w:rsidRPr="00A30882" w:rsidRDefault="0060059A" w:rsidP="0060059A">
      <w:pPr>
        <w:pStyle w:val="Sourcewithforeground"/>
      </w:pPr>
    </w:p>
    <w:p w14:paraId="7D3D3026" w14:textId="77777777" w:rsidR="0060059A" w:rsidRPr="00A30882" w:rsidRDefault="0060059A" w:rsidP="0060059A">
      <w:pPr>
        <w:pStyle w:val="Sourcewithforeground"/>
      </w:pPr>
      <w:r w:rsidRPr="00A30882">
        <w:t xml:space="preserve">                    MessageResponseStructure2 </w:t>
      </w:r>
      <w:proofErr w:type="spellStart"/>
      <w:r w:rsidRPr="00A30882">
        <w:t>resp</w:t>
      </w:r>
      <w:proofErr w:type="spellEnd"/>
      <w:r w:rsidRPr="00A30882">
        <w:t xml:space="preserve"> = client.ReceiveMessage2(</w:t>
      </w:r>
      <w:proofErr w:type="spellStart"/>
      <w:r w:rsidRPr="00A30882">
        <w:t>messageRequest</w:t>
      </w:r>
      <w:proofErr w:type="spellEnd"/>
      <w:r w:rsidRPr="00A30882">
        <w:t>);</w:t>
      </w:r>
    </w:p>
    <w:p w14:paraId="2F6D241B" w14:textId="77777777" w:rsidR="0060059A" w:rsidRPr="00A30882" w:rsidRDefault="0060059A" w:rsidP="0060059A">
      <w:pPr>
        <w:pStyle w:val="Sourcewithforeground"/>
      </w:pPr>
      <w:r w:rsidRPr="00A30882">
        <w:t xml:space="preserve">                    </w:t>
      </w:r>
      <w:proofErr w:type="spellStart"/>
      <w:r w:rsidRPr="00A30882">
        <w:t>Console.WriteLine</w:t>
      </w:r>
      <w:proofErr w:type="spellEnd"/>
      <w:r w:rsidRPr="00A30882">
        <w:t>("</w:t>
      </w:r>
      <w:proofErr w:type="spellStart"/>
      <w:r w:rsidRPr="00A30882">
        <w:t>ReceiveMessage</w:t>
      </w:r>
      <w:proofErr w:type="spellEnd"/>
      <w:r w:rsidRPr="00A30882">
        <w:t>");</w:t>
      </w:r>
    </w:p>
    <w:p w14:paraId="090EF4DB" w14:textId="77777777" w:rsidR="0060059A" w:rsidRPr="00A30882" w:rsidRDefault="0060059A" w:rsidP="0060059A">
      <w:pPr>
        <w:pStyle w:val="Sourcewithforeground"/>
      </w:pPr>
    </w:p>
    <w:p w14:paraId="1DD42F41" w14:textId="77777777" w:rsidR="0060059A" w:rsidRPr="00A30882" w:rsidRDefault="0060059A" w:rsidP="0060059A">
      <w:pPr>
        <w:pStyle w:val="Sourcewithforeground"/>
      </w:pPr>
      <w:r w:rsidRPr="00A30882">
        <w:t xml:space="preserve">                    </w:t>
      </w:r>
      <w:proofErr w:type="spellStart"/>
      <w:r w:rsidRPr="00A30882">
        <w:t>MessageListRequestStructure</w:t>
      </w:r>
      <w:proofErr w:type="spellEnd"/>
      <w:r w:rsidRPr="00A30882">
        <w:t xml:space="preserve"> </w:t>
      </w:r>
      <w:proofErr w:type="spellStart"/>
      <w:r w:rsidRPr="00A30882">
        <w:t>messageListRequest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MessageListRequestStructure</w:t>
      </w:r>
      <w:proofErr w:type="spellEnd"/>
      <w:r w:rsidRPr="00A30882">
        <w:t>();</w:t>
      </w:r>
    </w:p>
    <w:p w14:paraId="7025A534" w14:textId="77777777" w:rsidR="0060059A" w:rsidRPr="00A30882" w:rsidRDefault="0060059A" w:rsidP="0060059A">
      <w:pPr>
        <w:pStyle w:val="Sourcewithforeground"/>
      </w:pPr>
      <w:r w:rsidRPr="00A30882">
        <w:lastRenderedPageBreak/>
        <w:t xml:space="preserve">                    </w:t>
      </w:r>
      <w:proofErr w:type="spellStart"/>
      <w:r w:rsidRPr="00A30882">
        <w:t>messageListRequest.Item</w:t>
      </w:r>
      <w:proofErr w:type="spellEnd"/>
      <w:r w:rsidRPr="00A30882">
        <w:t xml:space="preserve"> = </w:t>
      </w:r>
      <w:proofErr w:type="spellStart"/>
      <w:r w:rsidRPr="00A30882">
        <w:t>channelVersionURN</w:t>
      </w:r>
      <w:proofErr w:type="spellEnd"/>
      <w:r w:rsidRPr="00A30882">
        <w:t>;</w:t>
      </w:r>
    </w:p>
    <w:p w14:paraId="6F3FBEDD" w14:textId="77777777" w:rsidR="0060059A" w:rsidRPr="00A30882" w:rsidRDefault="0060059A" w:rsidP="0060059A">
      <w:pPr>
        <w:pStyle w:val="Sourcewithforeground"/>
      </w:pPr>
      <w:r w:rsidRPr="00A30882">
        <w:t xml:space="preserve">                    </w:t>
      </w:r>
      <w:proofErr w:type="spellStart"/>
      <w:r w:rsidRPr="00A30882">
        <w:t>messageListRequest.ItemElementName</w:t>
      </w:r>
      <w:proofErr w:type="spellEnd"/>
      <w:r w:rsidRPr="00A30882">
        <w:t xml:space="preserve"> = </w:t>
      </w:r>
      <w:proofErr w:type="spellStart"/>
      <w:r w:rsidRPr="00A30882">
        <w:t>ItemChoiceType.ChannelVersionURN</w:t>
      </w:r>
      <w:proofErr w:type="spellEnd"/>
      <w:r w:rsidRPr="00A30882">
        <w:t>;</w:t>
      </w:r>
    </w:p>
    <w:p w14:paraId="7B8A119A" w14:textId="77777777" w:rsidR="0060059A" w:rsidRPr="00A30882" w:rsidRDefault="0060059A" w:rsidP="0060059A">
      <w:pPr>
        <w:pStyle w:val="Sourcewithforeground"/>
      </w:pPr>
    </w:p>
    <w:p w14:paraId="7AD241BE" w14:textId="77777777" w:rsidR="0060059A" w:rsidRPr="00A30882" w:rsidRDefault="0060059A" w:rsidP="0060059A">
      <w:pPr>
        <w:pStyle w:val="Sourcewithforeground"/>
      </w:pPr>
      <w:r w:rsidRPr="00A30882">
        <w:t xml:space="preserve">                    </w:t>
      </w:r>
      <w:proofErr w:type="spellStart"/>
      <w:r w:rsidRPr="00A30882">
        <w:t>messageListRequest.ReadMessage</w:t>
      </w:r>
      <w:proofErr w:type="spellEnd"/>
      <w:r w:rsidRPr="00A30882">
        <w:t xml:space="preserve"> = </w:t>
      </w:r>
      <w:proofErr w:type="spellStart"/>
      <w:r w:rsidRPr="00A30882">
        <w:t>true</w:t>
      </w:r>
      <w:proofErr w:type="spellEnd"/>
      <w:r w:rsidRPr="00A30882">
        <w:t>;</w:t>
      </w:r>
    </w:p>
    <w:p w14:paraId="6F311F84" w14:textId="77777777" w:rsidR="0060059A" w:rsidRPr="00A30882" w:rsidRDefault="0060059A" w:rsidP="0060059A">
      <w:pPr>
        <w:pStyle w:val="Sourcewithforeground"/>
      </w:pPr>
      <w:r w:rsidRPr="00A30882">
        <w:t xml:space="preserve">                    </w:t>
      </w:r>
      <w:proofErr w:type="spellStart"/>
      <w:r w:rsidRPr="00A30882">
        <w:t>messageListRequest.ReadMessageSpecified</w:t>
      </w:r>
      <w:proofErr w:type="spellEnd"/>
      <w:r w:rsidRPr="00A30882">
        <w:t xml:space="preserve"> = </w:t>
      </w:r>
      <w:proofErr w:type="spellStart"/>
      <w:r w:rsidRPr="00A30882">
        <w:t>true</w:t>
      </w:r>
      <w:proofErr w:type="spellEnd"/>
      <w:r w:rsidRPr="00A30882">
        <w:t>;</w:t>
      </w:r>
    </w:p>
    <w:p w14:paraId="4A92F0C8" w14:textId="77777777" w:rsidR="0060059A" w:rsidRPr="00A30882" w:rsidRDefault="0060059A" w:rsidP="0060059A">
      <w:pPr>
        <w:pStyle w:val="Sourcewithforeground"/>
      </w:pPr>
    </w:p>
    <w:p w14:paraId="022BFCCE" w14:textId="77777777" w:rsidR="0060059A" w:rsidRPr="00A30882" w:rsidRDefault="0060059A" w:rsidP="0060059A">
      <w:pPr>
        <w:pStyle w:val="Sourcewithforeground"/>
      </w:pPr>
      <w:r w:rsidRPr="00A30882">
        <w:t xml:space="preserve">                    </w:t>
      </w:r>
      <w:proofErr w:type="spellStart"/>
      <w:r w:rsidRPr="00A30882">
        <w:t>MessageBasicInfoListStructure</w:t>
      </w:r>
      <w:proofErr w:type="spellEnd"/>
      <w:r w:rsidRPr="00A30882">
        <w:t xml:space="preserve"> </w:t>
      </w:r>
      <w:proofErr w:type="spellStart"/>
      <w:r w:rsidRPr="00A30882">
        <w:t>receiveMessageList</w:t>
      </w:r>
      <w:proofErr w:type="spellEnd"/>
      <w:r w:rsidRPr="00A30882">
        <w:t xml:space="preserve"> = </w:t>
      </w:r>
      <w:proofErr w:type="spellStart"/>
      <w:r w:rsidRPr="00A30882">
        <w:t>client.ReceiveMessageList</w:t>
      </w:r>
      <w:proofErr w:type="spellEnd"/>
      <w:r w:rsidRPr="00A30882">
        <w:t>(</w:t>
      </w:r>
      <w:proofErr w:type="spellStart"/>
      <w:r w:rsidRPr="00A30882">
        <w:t>messageListRequest</w:t>
      </w:r>
      <w:proofErr w:type="spellEnd"/>
      <w:r w:rsidRPr="00A30882">
        <w:t>);</w:t>
      </w:r>
    </w:p>
    <w:p w14:paraId="6C8E1DA3" w14:textId="77777777" w:rsidR="0060059A" w:rsidRPr="00A30882" w:rsidRDefault="0060059A" w:rsidP="0060059A">
      <w:pPr>
        <w:pStyle w:val="Sourcewithforeground"/>
      </w:pPr>
      <w:r w:rsidRPr="00A30882">
        <w:t xml:space="preserve">                    </w:t>
      </w:r>
      <w:proofErr w:type="spellStart"/>
      <w:r w:rsidRPr="00A30882">
        <w:t>Console.WriteLine</w:t>
      </w:r>
      <w:proofErr w:type="spellEnd"/>
      <w:r w:rsidRPr="00A30882">
        <w:t>("</w:t>
      </w:r>
      <w:proofErr w:type="spellStart"/>
      <w:r w:rsidRPr="00A30882">
        <w:t>ReceiveMessageList</w:t>
      </w:r>
      <w:proofErr w:type="spellEnd"/>
      <w:r w:rsidRPr="00A30882">
        <w:t>");</w:t>
      </w:r>
    </w:p>
    <w:p w14:paraId="2313D5E7" w14:textId="77777777" w:rsidR="0060059A" w:rsidRPr="00A30882" w:rsidRDefault="0060059A" w:rsidP="0060059A">
      <w:pPr>
        <w:pStyle w:val="Sourcewithforeground"/>
      </w:pPr>
    </w:p>
    <w:p w14:paraId="4B01C7AC" w14:textId="77777777" w:rsidR="0060059A" w:rsidRPr="00A30882" w:rsidRDefault="0060059A" w:rsidP="0060059A">
      <w:pPr>
        <w:pStyle w:val="Sourcewithforeground"/>
      </w:pPr>
      <w:r w:rsidRPr="00A30882">
        <w:t xml:space="preserve">                    </w:t>
      </w:r>
      <w:proofErr w:type="spellStart"/>
      <w:r w:rsidRPr="00A30882">
        <w:t>if</w:t>
      </w:r>
      <w:proofErr w:type="spellEnd"/>
      <w:r w:rsidRPr="00A30882">
        <w:t xml:space="preserve"> (</w:t>
      </w:r>
      <w:proofErr w:type="spellStart"/>
      <w:r w:rsidRPr="00A30882">
        <w:t>receiveMessageList</w:t>
      </w:r>
      <w:proofErr w:type="spellEnd"/>
      <w:r w:rsidRPr="00A30882">
        <w:t xml:space="preserve"> != </w:t>
      </w:r>
      <w:proofErr w:type="spellStart"/>
      <w:r w:rsidRPr="00A30882">
        <w:t>null</w:t>
      </w:r>
      <w:proofErr w:type="spellEnd"/>
      <w:r w:rsidRPr="00A30882">
        <w:t xml:space="preserve"> &amp;&amp; </w:t>
      </w:r>
      <w:proofErr w:type="spellStart"/>
      <w:r w:rsidRPr="00A30882">
        <w:t>receiveMessageList.MessageBasicInfo</w:t>
      </w:r>
      <w:proofErr w:type="spellEnd"/>
      <w:r w:rsidRPr="00A30882">
        <w:t xml:space="preserve"> != </w:t>
      </w:r>
      <w:proofErr w:type="spellStart"/>
      <w:r w:rsidRPr="00A30882">
        <w:t>null</w:t>
      </w:r>
      <w:proofErr w:type="spellEnd"/>
      <w:r w:rsidRPr="00A30882">
        <w:t>)</w:t>
      </w:r>
    </w:p>
    <w:p w14:paraId="1E55F9A3" w14:textId="77777777" w:rsidR="0060059A" w:rsidRPr="00A30882" w:rsidRDefault="0060059A" w:rsidP="0060059A">
      <w:pPr>
        <w:pStyle w:val="Sourcewithforeground"/>
      </w:pPr>
      <w:r w:rsidRPr="00A30882">
        <w:t xml:space="preserve">                    {</w:t>
      </w:r>
    </w:p>
    <w:p w14:paraId="6356A81F" w14:textId="77777777" w:rsidR="0060059A" w:rsidRPr="00A30882" w:rsidRDefault="0060059A" w:rsidP="0060059A">
      <w:pPr>
        <w:pStyle w:val="Sourcewithforeground"/>
      </w:pPr>
      <w:r w:rsidRPr="00A30882">
        <w:t xml:space="preserve">                        </w:t>
      </w:r>
      <w:proofErr w:type="spellStart"/>
      <w:r w:rsidRPr="00A30882">
        <w:t>MessageBasicInfoListStructure</w:t>
      </w:r>
      <w:proofErr w:type="spellEnd"/>
      <w:r w:rsidRPr="00A30882">
        <w:t xml:space="preserve"> </w:t>
      </w:r>
      <w:proofErr w:type="spellStart"/>
      <w:r w:rsidRPr="00A30882">
        <w:t>messageBasicInfoList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MessageBasicInfoListStructure</w:t>
      </w:r>
      <w:proofErr w:type="spellEnd"/>
      <w:r w:rsidRPr="00A30882">
        <w:t>();</w:t>
      </w:r>
    </w:p>
    <w:p w14:paraId="0E7C9929" w14:textId="77777777" w:rsidR="0060059A" w:rsidRPr="00A30882" w:rsidRDefault="0060059A" w:rsidP="0060059A">
      <w:pPr>
        <w:pStyle w:val="Sourcewithforeground"/>
      </w:pPr>
      <w:r w:rsidRPr="00A30882">
        <w:t xml:space="preserve">                        </w:t>
      </w:r>
      <w:proofErr w:type="spellStart"/>
      <w:r w:rsidRPr="00A30882">
        <w:t>messageBasicInfoList.MessageBasicInfo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MessageBasicInfoStructure[receiveMessageList.MessageBasicInfo.Length];</w:t>
      </w:r>
    </w:p>
    <w:p w14:paraId="5D0C82F3" w14:textId="77777777" w:rsidR="0060059A" w:rsidRPr="00A30882" w:rsidRDefault="0060059A" w:rsidP="0060059A">
      <w:pPr>
        <w:pStyle w:val="Sourcewithforeground"/>
      </w:pPr>
    </w:p>
    <w:p w14:paraId="440881F0" w14:textId="77777777" w:rsidR="0060059A" w:rsidRPr="00A30882" w:rsidRDefault="0060059A" w:rsidP="0060059A">
      <w:pPr>
        <w:pStyle w:val="Sourcewithforeground"/>
      </w:pPr>
      <w:r w:rsidRPr="00A30882">
        <w:t xml:space="preserve">                        </w:t>
      </w:r>
      <w:proofErr w:type="spellStart"/>
      <w:r w:rsidRPr="00A30882">
        <w:t>int</w:t>
      </w:r>
      <w:proofErr w:type="spellEnd"/>
      <w:r w:rsidRPr="00A30882">
        <w:t xml:space="preserve"> i = 0;</w:t>
      </w:r>
    </w:p>
    <w:p w14:paraId="156DAFFA" w14:textId="77777777" w:rsidR="0060059A" w:rsidRPr="00A30882" w:rsidRDefault="0060059A" w:rsidP="0060059A">
      <w:pPr>
        <w:pStyle w:val="Sourcewithforeground"/>
      </w:pPr>
    </w:p>
    <w:p w14:paraId="2C04D0DB" w14:textId="77777777" w:rsidR="0060059A" w:rsidRPr="00A30882" w:rsidRDefault="0060059A" w:rsidP="0060059A">
      <w:pPr>
        <w:pStyle w:val="Sourcewithforeground"/>
      </w:pPr>
      <w:r w:rsidRPr="00A30882">
        <w:t xml:space="preserve">                        </w:t>
      </w:r>
      <w:proofErr w:type="spellStart"/>
      <w:r w:rsidRPr="00A30882">
        <w:t>foreach</w:t>
      </w:r>
      <w:proofErr w:type="spellEnd"/>
      <w:r w:rsidRPr="00A30882">
        <w:t xml:space="preserve"> (var </w:t>
      </w:r>
      <w:proofErr w:type="spellStart"/>
      <w:r w:rsidRPr="00A30882">
        <w:t>item</w:t>
      </w:r>
      <w:proofErr w:type="spellEnd"/>
      <w:r w:rsidRPr="00A30882">
        <w:t xml:space="preserve"> </w:t>
      </w:r>
      <w:proofErr w:type="spellStart"/>
      <w:r w:rsidRPr="00A30882">
        <w:t>in</w:t>
      </w:r>
      <w:proofErr w:type="spellEnd"/>
      <w:r w:rsidRPr="00A30882">
        <w:t xml:space="preserve"> </w:t>
      </w:r>
      <w:proofErr w:type="spellStart"/>
      <w:r w:rsidRPr="00A30882">
        <w:t>receiveMessageList.MessageBasicInfo</w:t>
      </w:r>
      <w:proofErr w:type="spellEnd"/>
      <w:r w:rsidRPr="00A30882">
        <w:t>)</w:t>
      </w:r>
    </w:p>
    <w:p w14:paraId="4FCD1C87" w14:textId="77777777" w:rsidR="0060059A" w:rsidRPr="00A30882" w:rsidRDefault="0060059A" w:rsidP="0060059A">
      <w:pPr>
        <w:pStyle w:val="Sourcewithforeground"/>
      </w:pPr>
      <w:r w:rsidRPr="00A30882">
        <w:t xml:space="preserve">                        {</w:t>
      </w:r>
    </w:p>
    <w:p w14:paraId="0ACC3F03" w14:textId="77777777" w:rsidR="0060059A" w:rsidRPr="00A30882" w:rsidRDefault="0060059A" w:rsidP="0060059A">
      <w:pPr>
        <w:pStyle w:val="Sourcewithforeground"/>
      </w:pPr>
      <w:r w:rsidRPr="00A30882">
        <w:t xml:space="preserve">                            </w:t>
      </w:r>
      <w:proofErr w:type="spellStart"/>
      <w:r w:rsidRPr="00A30882">
        <w:t>messageBasicInfoList.MessageBasicInfo</w:t>
      </w:r>
      <w:proofErr w:type="spellEnd"/>
      <w:r w:rsidRPr="00A30882">
        <w:t xml:space="preserve">[i] = </w:t>
      </w:r>
      <w:proofErr w:type="spellStart"/>
      <w:r w:rsidRPr="00A30882">
        <w:t>item</w:t>
      </w:r>
      <w:proofErr w:type="spellEnd"/>
      <w:r w:rsidRPr="00A30882">
        <w:t>;</w:t>
      </w:r>
    </w:p>
    <w:p w14:paraId="589A1301" w14:textId="77777777" w:rsidR="0060059A" w:rsidRPr="00A30882" w:rsidRDefault="0060059A" w:rsidP="0060059A">
      <w:pPr>
        <w:pStyle w:val="Sourcewithforeground"/>
      </w:pPr>
      <w:r w:rsidRPr="00A30882">
        <w:t xml:space="preserve">                        }</w:t>
      </w:r>
    </w:p>
    <w:p w14:paraId="29D8010E" w14:textId="77777777" w:rsidR="0060059A" w:rsidRPr="00A30882" w:rsidRDefault="0060059A" w:rsidP="0060059A">
      <w:pPr>
        <w:pStyle w:val="Sourcewithforeground"/>
      </w:pPr>
    </w:p>
    <w:p w14:paraId="5EAD3AF2" w14:textId="77777777" w:rsidR="0060059A" w:rsidRPr="00A30882" w:rsidRDefault="0060059A" w:rsidP="0060059A">
      <w:pPr>
        <w:pStyle w:val="Sourcewithforeground"/>
      </w:pPr>
      <w:r w:rsidRPr="00A30882">
        <w:t xml:space="preserve">                        </w:t>
      </w:r>
      <w:proofErr w:type="spellStart"/>
      <w:r w:rsidRPr="00A30882">
        <w:t>bool</w:t>
      </w:r>
      <w:proofErr w:type="spellEnd"/>
      <w:r w:rsidRPr="00A30882">
        <w:t xml:space="preserve"> </w:t>
      </w:r>
      <w:proofErr w:type="spellStart"/>
      <w:r w:rsidRPr="00A30882">
        <w:t>data</w:t>
      </w:r>
      <w:proofErr w:type="spellEnd"/>
      <w:r w:rsidRPr="00A30882">
        <w:t xml:space="preserve"> = </w:t>
      </w:r>
      <w:proofErr w:type="spellStart"/>
      <w:r w:rsidRPr="00A30882">
        <w:t>Helper.InvokeIgnoreException</w:t>
      </w:r>
      <w:proofErr w:type="spellEnd"/>
      <w:r w:rsidRPr="00A30882">
        <w:t>&lt;</w:t>
      </w:r>
      <w:proofErr w:type="spellStart"/>
      <w:r w:rsidRPr="00A30882">
        <w:t>bool</w:t>
      </w:r>
      <w:proofErr w:type="spellEnd"/>
      <w:r w:rsidRPr="00A30882">
        <w:t xml:space="preserve">, </w:t>
      </w:r>
      <w:proofErr w:type="spellStart"/>
      <w:r w:rsidRPr="00A30882">
        <w:t>FaultException</w:t>
      </w:r>
      <w:proofErr w:type="spellEnd"/>
      <w:r w:rsidRPr="00A30882">
        <w:t xml:space="preserve">&gt;(() =&gt; </w:t>
      </w:r>
      <w:proofErr w:type="spellStart"/>
      <w:r w:rsidRPr="00A30882">
        <w:t>client.RestoreMessageList</w:t>
      </w:r>
      <w:proofErr w:type="spellEnd"/>
      <w:r w:rsidRPr="00A30882">
        <w:t>(</w:t>
      </w:r>
      <w:proofErr w:type="spellStart"/>
      <w:r w:rsidRPr="00A30882">
        <w:t>messageBasicInfoList</w:t>
      </w:r>
      <w:proofErr w:type="spellEnd"/>
      <w:r w:rsidRPr="00A30882">
        <w:t>), "statuss \"</w:t>
      </w:r>
      <w:proofErr w:type="spellStart"/>
      <w:r w:rsidRPr="00A30882">
        <w:t>Pegādāts</w:t>
      </w:r>
      <w:proofErr w:type="spellEnd"/>
      <w:r w:rsidRPr="00A30882">
        <w:t>\" vairs nevar tikt mainīts uz statusu \"</w:t>
      </w:r>
      <w:proofErr w:type="spellStart"/>
      <w:r w:rsidRPr="00A30882">
        <w:t>Pegādāts</w:t>
      </w:r>
      <w:proofErr w:type="spellEnd"/>
      <w:r w:rsidRPr="00A30882">
        <w:t>\"!");</w:t>
      </w:r>
    </w:p>
    <w:p w14:paraId="36BB2CFB" w14:textId="77777777" w:rsidR="0060059A" w:rsidRPr="00A30882" w:rsidRDefault="0060059A" w:rsidP="0060059A">
      <w:pPr>
        <w:pStyle w:val="Sourcewithforeground"/>
      </w:pPr>
    </w:p>
    <w:p w14:paraId="45B97592" w14:textId="77777777" w:rsidR="0060059A" w:rsidRPr="00A30882" w:rsidRDefault="0060059A" w:rsidP="0060059A">
      <w:pPr>
        <w:pStyle w:val="Sourcewithforeground"/>
      </w:pPr>
      <w:r w:rsidRPr="00A30882">
        <w:t xml:space="preserve">                        </w:t>
      </w:r>
    </w:p>
    <w:p w14:paraId="76E03A74" w14:textId="77777777" w:rsidR="0060059A" w:rsidRPr="00A30882" w:rsidRDefault="0060059A" w:rsidP="0060059A">
      <w:pPr>
        <w:pStyle w:val="Sourcewithforeground"/>
      </w:pPr>
      <w:r w:rsidRPr="00A30882">
        <w:t xml:space="preserve">                    }</w:t>
      </w:r>
    </w:p>
    <w:p w14:paraId="132F5ADF" w14:textId="77777777" w:rsidR="0060059A" w:rsidRPr="00A30882" w:rsidRDefault="0060059A" w:rsidP="0060059A">
      <w:pPr>
        <w:pStyle w:val="Sourcewithforeground"/>
      </w:pPr>
    </w:p>
    <w:p w14:paraId="1ABDD1B0" w14:textId="77777777" w:rsidR="0060059A" w:rsidRPr="00A30882" w:rsidRDefault="0060059A" w:rsidP="0060059A">
      <w:pPr>
        <w:pStyle w:val="Sourcewithforeground"/>
      </w:pPr>
      <w:r w:rsidRPr="00A30882">
        <w:t xml:space="preserve">                    MessageResponseStructure2 </w:t>
      </w:r>
      <w:proofErr w:type="spellStart"/>
      <w:r w:rsidRPr="00A30882">
        <w:t>messageResponse</w:t>
      </w:r>
      <w:proofErr w:type="spellEnd"/>
      <w:r w:rsidRPr="00A30882">
        <w:t xml:space="preserve"> = client.ReceiveMessage2(</w:t>
      </w:r>
      <w:proofErr w:type="spellStart"/>
      <w:r w:rsidRPr="00A30882">
        <w:t>messageRequest</w:t>
      </w:r>
      <w:proofErr w:type="spellEnd"/>
      <w:r w:rsidRPr="00A30882">
        <w:t>);</w:t>
      </w:r>
    </w:p>
    <w:p w14:paraId="7F221B02" w14:textId="77777777" w:rsidR="0060059A" w:rsidRPr="00A30882" w:rsidRDefault="0060059A" w:rsidP="0060059A">
      <w:pPr>
        <w:pStyle w:val="Sourcewithforeground"/>
      </w:pPr>
    </w:p>
    <w:p w14:paraId="5A732645" w14:textId="77777777" w:rsidR="0060059A" w:rsidRPr="00A30882" w:rsidRDefault="0060059A" w:rsidP="0060059A">
      <w:pPr>
        <w:pStyle w:val="Sourcewithforeground"/>
      </w:pPr>
      <w:r w:rsidRPr="00A30882">
        <w:t xml:space="preserve">                    </w:t>
      </w:r>
      <w:proofErr w:type="spellStart"/>
      <w:r w:rsidRPr="00A30882">
        <w:t>if</w:t>
      </w:r>
      <w:proofErr w:type="spellEnd"/>
      <w:r w:rsidRPr="00A30882">
        <w:t xml:space="preserve"> (</w:t>
      </w:r>
      <w:proofErr w:type="spellStart"/>
      <w:r w:rsidRPr="00A30882">
        <w:t>messageResponse</w:t>
      </w:r>
      <w:proofErr w:type="spellEnd"/>
      <w:r w:rsidRPr="00A30882">
        <w:t xml:space="preserve"> != </w:t>
      </w:r>
      <w:proofErr w:type="spellStart"/>
      <w:r w:rsidRPr="00A30882">
        <w:t>null</w:t>
      </w:r>
      <w:proofErr w:type="spellEnd"/>
      <w:r w:rsidRPr="00A30882">
        <w:t xml:space="preserve"> &amp;&amp; </w:t>
      </w:r>
      <w:proofErr w:type="spellStart"/>
      <w:r w:rsidRPr="00A30882">
        <w:t>messageResponse.Items</w:t>
      </w:r>
      <w:proofErr w:type="spellEnd"/>
      <w:r w:rsidRPr="00A30882">
        <w:t xml:space="preserve"> != </w:t>
      </w:r>
      <w:proofErr w:type="spellStart"/>
      <w:r w:rsidRPr="00A30882">
        <w:t>null</w:t>
      </w:r>
      <w:proofErr w:type="spellEnd"/>
      <w:r w:rsidRPr="00A30882">
        <w:t>)</w:t>
      </w:r>
    </w:p>
    <w:p w14:paraId="0E8FF95D" w14:textId="77777777" w:rsidR="0060059A" w:rsidRPr="00A30882" w:rsidRDefault="0060059A" w:rsidP="0060059A">
      <w:pPr>
        <w:pStyle w:val="Sourcewithforeground"/>
      </w:pPr>
      <w:r w:rsidRPr="00A30882">
        <w:t xml:space="preserve">                    {</w:t>
      </w:r>
    </w:p>
    <w:p w14:paraId="445E2586" w14:textId="77777777" w:rsidR="0060059A" w:rsidRPr="00A30882" w:rsidRDefault="0060059A" w:rsidP="0060059A">
      <w:pPr>
        <w:pStyle w:val="Sourcewithforeground"/>
      </w:pPr>
      <w:r w:rsidRPr="00A30882">
        <w:t xml:space="preserve">                        </w:t>
      </w:r>
      <w:proofErr w:type="spellStart"/>
      <w:r w:rsidRPr="00A30882">
        <w:t>foreach</w:t>
      </w:r>
      <w:proofErr w:type="spellEnd"/>
      <w:r w:rsidRPr="00A30882">
        <w:t xml:space="preserve"> (var </w:t>
      </w:r>
      <w:proofErr w:type="spellStart"/>
      <w:r w:rsidRPr="00A30882">
        <w:t>item</w:t>
      </w:r>
      <w:proofErr w:type="spellEnd"/>
      <w:r w:rsidRPr="00A30882">
        <w:t xml:space="preserve"> </w:t>
      </w:r>
      <w:proofErr w:type="spellStart"/>
      <w:r w:rsidRPr="00A30882">
        <w:t>in</w:t>
      </w:r>
      <w:proofErr w:type="spellEnd"/>
      <w:r w:rsidRPr="00A30882">
        <w:t xml:space="preserve"> </w:t>
      </w:r>
      <w:proofErr w:type="spellStart"/>
      <w:r w:rsidRPr="00A30882">
        <w:t>messageResponse.Items</w:t>
      </w:r>
      <w:proofErr w:type="spellEnd"/>
      <w:r w:rsidRPr="00A30882">
        <w:t>)</w:t>
      </w:r>
    </w:p>
    <w:p w14:paraId="6AD25D1E" w14:textId="77777777" w:rsidR="0060059A" w:rsidRPr="00A30882" w:rsidRDefault="0060059A" w:rsidP="0060059A">
      <w:pPr>
        <w:pStyle w:val="Sourcewithforeground"/>
      </w:pPr>
      <w:r w:rsidRPr="00A30882">
        <w:t xml:space="preserve">                        {</w:t>
      </w:r>
    </w:p>
    <w:p w14:paraId="234B4721" w14:textId="77777777" w:rsidR="0060059A" w:rsidRPr="00A30882" w:rsidRDefault="0060059A" w:rsidP="0060059A">
      <w:pPr>
        <w:pStyle w:val="Sourcewithforeground"/>
      </w:pPr>
      <w:r w:rsidRPr="00A30882">
        <w:t xml:space="preserve">                            </w:t>
      </w:r>
      <w:proofErr w:type="spellStart"/>
      <w:r w:rsidRPr="00A30882">
        <w:t>Console.WriteLine</w:t>
      </w:r>
      <w:proofErr w:type="spellEnd"/>
      <w:r w:rsidRPr="00A30882">
        <w:t>("</w:t>
      </w:r>
      <w:proofErr w:type="spellStart"/>
      <w:r w:rsidRPr="00A30882">
        <w:t>message</w:t>
      </w:r>
      <w:proofErr w:type="spellEnd"/>
      <w:r w:rsidRPr="00A30882">
        <w:t xml:space="preserve"> </w:t>
      </w:r>
      <w:proofErr w:type="spellStart"/>
      <w:r w:rsidRPr="00A30882">
        <w:t>receved</w:t>
      </w:r>
      <w:proofErr w:type="spellEnd"/>
      <w:r w:rsidRPr="00A30882">
        <w:t xml:space="preserve"> </w:t>
      </w:r>
      <w:proofErr w:type="spellStart"/>
      <w:r w:rsidRPr="00A30882">
        <w:t>id</w:t>
      </w:r>
      <w:proofErr w:type="spellEnd"/>
      <w:r w:rsidRPr="00A30882">
        <w:t xml:space="preserve">:" + </w:t>
      </w:r>
      <w:proofErr w:type="spellStart"/>
      <w:r w:rsidRPr="00A30882">
        <w:t>item.MessageID</w:t>
      </w:r>
      <w:proofErr w:type="spellEnd"/>
      <w:r w:rsidRPr="00A30882">
        <w:t>);</w:t>
      </w:r>
    </w:p>
    <w:p w14:paraId="19F480F3" w14:textId="77777777" w:rsidR="0060059A" w:rsidRPr="00A30882" w:rsidRDefault="0060059A" w:rsidP="0060059A">
      <w:pPr>
        <w:pStyle w:val="Sourcewithforeground"/>
      </w:pPr>
      <w:r w:rsidRPr="00A30882">
        <w:t xml:space="preserve">                            </w:t>
      </w:r>
      <w:proofErr w:type="spellStart"/>
      <w:r w:rsidRPr="00A30882">
        <w:t>MessageRequestStructure</w:t>
      </w:r>
      <w:proofErr w:type="spellEnd"/>
      <w:r w:rsidRPr="00A30882">
        <w:t xml:space="preserve"> </w:t>
      </w:r>
      <w:proofErr w:type="spellStart"/>
      <w:r w:rsidRPr="00A30882">
        <w:t>messageRequestDelete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MessageRequestStructure</w:t>
      </w:r>
      <w:proofErr w:type="spellEnd"/>
      <w:r w:rsidRPr="00A30882">
        <w:t>();</w:t>
      </w:r>
    </w:p>
    <w:p w14:paraId="5403BA73" w14:textId="77777777" w:rsidR="0060059A" w:rsidRPr="00A30882" w:rsidRDefault="0060059A" w:rsidP="0060059A">
      <w:pPr>
        <w:pStyle w:val="Sourcewithforeground"/>
      </w:pPr>
      <w:r w:rsidRPr="00A30882">
        <w:t xml:space="preserve">                            </w:t>
      </w:r>
      <w:proofErr w:type="spellStart"/>
      <w:r w:rsidRPr="00A30882">
        <w:t>messageRequestDelete.Item</w:t>
      </w:r>
      <w:proofErr w:type="spellEnd"/>
      <w:r w:rsidRPr="00A30882">
        <w:t xml:space="preserve"> = </w:t>
      </w:r>
      <w:proofErr w:type="spellStart"/>
      <w:r w:rsidRPr="00A30882">
        <w:t>item.MessageID</w:t>
      </w:r>
      <w:proofErr w:type="spellEnd"/>
      <w:r w:rsidRPr="00A30882">
        <w:t>;</w:t>
      </w:r>
    </w:p>
    <w:p w14:paraId="2E14B541" w14:textId="77777777" w:rsidR="0060059A" w:rsidRPr="00A30882" w:rsidRDefault="0060059A" w:rsidP="0060059A">
      <w:pPr>
        <w:pStyle w:val="Sourcewithforeground"/>
      </w:pPr>
      <w:r w:rsidRPr="00A30882">
        <w:lastRenderedPageBreak/>
        <w:t xml:space="preserve">                            </w:t>
      </w:r>
      <w:proofErr w:type="spellStart"/>
      <w:r w:rsidRPr="00A30882">
        <w:t>messageRequestDelete.ItemElementName</w:t>
      </w:r>
      <w:proofErr w:type="spellEnd"/>
      <w:r w:rsidRPr="00A30882">
        <w:t xml:space="preserve"> = </w:t>
      </w:r>
      <w:proofErr w:type="spellStart"/>
      <w:r w:rsidRPr="00A30882">
        <w:t>ItemChoiceType.MessageID</w:t>
      </w:r>
      <w:proofErr w:type="spellEnd"/>
      <w:r w:rsidRPr="00A30882">
        <w:t>;</w:t>
      </w:r>
    </w:p>
    <w:p w14:paraId="6B7A5288" w14:textId="77777777" w:rsidR="0060059A" w:rsidRPr="00A30882" w:rsidRDefault="0060059A" w:rsidP="0060059A">
      <w:pPr>
        <w:pStyle w:val="Sourcewithforeground"/>
      </w:pPr>
      <w:r w:rsidRPr="00A30882">
        <w:t xml:space="preserve">                            </w:t>
      </w:r>
      <w:proofErr w:type="spellStart"/>
      <w:r w:rsidRPr="00A30882">
        <w:t>client.DeleteMessage</w:t>
      </w:r>
      <w:proofErr w:type="spellEnd"/>
      <w:r w:rsidRPr="00A30882">
        <w:t>(</w:t>
      </w:r>
      <w:proofErr w:type="spellStart"/>
      <w:r w:rsidRPr="00A30882">
        <w:t>messageRequestDelete</w:t>
      </w:r>
      <w:proofErr w:type="spellEnd"/>
      <w:r w:rsidRPr="00A30882">
        <w:t>);</w:t>
      </w:r>
    </w:p>
    <w:p w14:paraId="4EBD1607" w14:textId="77777777" w:rsidR="0060059A" w:rsidRPr="00A30882" w:rsidRDefault="0060059A" w:rsidP="0060059A">
      <w:pPr>
        <w:pStyle w:val="Sourcewithforeground"/>
      </w:pPr>
      <w:r w:rsidRPr="00A30882">
        <w:t xml:space="preserve">                            </w:t>
      </w:r>
      <w:proofErr w:type="spellStart"/>
      <w:r w:rsidRPr="00A30882">
        <w:t>Console.WriteLine</w:t>
      </w:r>
      <w:proofErr w:type="spellEnd"/>
      <w:r w:rsidRPr="00A30882">
        <w:t>("</w:t>
      </w:r>
      <w:proofErr w:type="spellStart"/>
      <w:r w:rsidRPr="00A30882">
        <w:t>message</w:t>
      </w:r>
      <w:proofErr w:type="spellEnd"/>
      <w:r w:rsidRPr="00A30882">
        <w:t xml:space="preserve"> </w:t>
      </w:r>
      <w:proofErr w:type="spellStart"/>
      <w:r w:rsidRPr="00A30882">
        <w:t>deleted</w:t>
      </w:r>
      <w:proofErr w:type="spellEnd"/>
      <w:r w:rsidRPr="00A30882">
        <w:t xml:space="preserve"> </w:t>
      </w:r>
      <w:proofErr w:type="spellStart"/>
      <w:r w:rsidRPr="00A30882">
        <w:t>id</w:t>
      </w:r>
      <w:proofErr w:type="spellEnd"/>
      <w:r w:rsidRPr="00A30882">
        <w:t xml:space="preserve">:" + </w:t>
      </w:r>
      <w:proofErr w:type="spellStart"/>
      <w:r w:rsidRPr="00A30882">
        <w:t>item.MessageID</w:t>
      </w:r>
      <w:proofErr w:type="spellEnd"/>
      <w:r w:rsidRPr="00A30882">
        <w:t>);</w:t>
      </w:r>
    </w:p>
    <w:p w14:paraId="4702F6AA" w14:textId="77777777" w:rsidR="0060059A" w:rsidRPr="00A30882" w:rsidRDefault="0060059A" w:rsidP="0060059A">
      <w:pPr>
        <w:pStyle w:val="Sourcewithforeground"/>
      </w:pPr>
      <w:r w:rsidRPr="00A30882">
        <w:t xml:space="preserve">                        }</w:t>
      </w:r>
    </w:p>
    <w:p w14:paraId="57BDB5B7" w14:textId="77777777" w:rsidR="0060059A" w:rsidRPr="00A30882" w:rsidRDefault="0060059A" w:rsidP="0060059A">
      <w:pPr>
        <w:pStyle w:val="Sourcewithforeground"/>
      </w:pPr>
      <w:r w:rsidRPr="00A30882">
        <w:t xml:space="preserve">                    }</w:t>
      </w:r>
    </w:p>
    <w:p w14:paraId="23F12525" w14:textId="77777777" w:rsidR="0060059A" w:rsidRPr="00A30882" w:rsidRDefault="0060059A" w:rsidP="0060059A">
      <w:pPr>
        <w:pStyle w:val="Sourcewithforeground"/>
      </w:pPr>
    </w:p>
    <w:p w14:paraId="752AB2FC" w14:textId="77777777" w:rsidR="0060059A" w:rsidRPr="00A30882" w:rsidRDefault="0060059A" w:rsidP="0060059A">
      <w:pPr>
        <w:pStyle w:val="Sourcewithforeground"/>
      </w:pPr>
      <w:r w:rsidRPr="00A30882">
        <w:t xml:space="preserve">                    </w:t>
      </w:r>
      <w:proofErr w:type="spellStart"/>
      <w:r w:rsidRPr="00A30882">
        <w:t>Console.WriteLine</w:t>
      </w:r>
      <w:proofErr w:type="spellEnd"/>
      <w:r w:rsidRPr="00A30882">
        <w:t>("</w:t>
      </w:r>
      <w:proofErr w:type="spellStart"/>
      <w:r w:rsidRPr="00A30882">
        <w:t>Press</w:t>
      </w:r>
      <w:proofErr w:type="spellEnd"/>
      <w:r w:rsidRPr="00A30882">
        <w:t xml:space="preserve"> </w:t>
      </w:r>
      <w:proofErr w:type="spellStart"/>
      <w:r w:rsidRPr="00A30882">
        <w:t>key</w:t>
      </w:r>
      <w:proofErr w:type="spellEnd"/>
      <w:r w:rsidRPr="00A30882">
        <w:t>...");</w:t>
      </w:r>
    </w:p>
    <w:p w14:paraId="022176BF" w14:textId="77777777" w:rsidR="0060059A" w:rsidRPr="00A30882" w:rsidRDefault="0060059A" w:rsidP="0060059A">
      <w:pPr>
        <w:pStyle w:val="Sourcewithforeground"/>
      </w:pPr>
      <w:r w:rsidRPr="00A30882">
        <w:t xml:space="preserve">                }</w:t>
      </w:r>
    </w:p>
    <w:p w14:paraId="58D520FA" w14:textId="77777777" w:rsidR="0060059A" w:rsidRPr="00A30882" w:rsidRDefault="0060059A" w:rsidP="0060059A">
      <w:pPr>
        <w:pStyle w:val="Sourcewithforeground"/>
      </w:pPr>
      <w:r w:rsidRPr="00A30882">
        <w:t xml:space="preserve">                </w:t>
      </w:r>
      <w:proofErr w:type="spellStart"/>
      <w:r w:rsidRPr="00A30882">
        <w:t>catch</w:t>
      </w:r>
      <w:proofErr w:type="spellEnd"/>
      <w:r w:rsidRPr="00A30882">
        <w:t xml:space="preserve"> (</w:t>
      </w:r>
      <w:proofErr w:type="spellStart"/>
      <w:r w:rsidRPr="00A30882">
        <w:t>CommunicationException</w:t>
      </w:r>
      <w:proofErr w:type="spellEnd"/>
      <w:r w:rsidRPr="00A30882">
        <w:t xml:space="preserve"> e)</w:t>
      </w:r>
    </w:p>
    <w:p w14:paraId="035EFB61" w14:textId="77777777" w:rsidR="0060059A" w:rsidRPr="00A30882" w:rsidRDefault="0060059A" w:rsidP="0060059A">
      <w:pPr>
        <w:pStyle w:val="Sourcewithforeground"/>
      </w:pPr>
      <w:r w:rsidRPr="00A30882">
        <w:t xml:space="preserve">                {</w:t>
      </w:r>
    </w:p>
    <w:p w14:paraId="6DDE7993" w14:textId="77777777" w:rsidR="0060059A" w:rsidRPr="00A30882" w:rsidRDefault="0060059A" w:rsidP="0060059A">
      <w:pPr>
        <w:pStyle w:val="Sourcewithforeground"/>
      </w:pPr>
      <w:r w:rsidRPr="00A30882">
        <w:t xml:space="preserve">                    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mess</w:t>
      </w:r>
      <w:proofErr w:type="spellEnd"/>
      <w:r w:rsidRPr="00A30882">
        <w:t xml:space="preserve"> = </w:t>
      </w:r>
      <w:proofErr w:type="spellStart"/>
      <w:r w:rsidRPr="00A30882">
        <w:t>e.Message</w:t>
      </w:r>
      <w:proofErr w:type="spellEnd"/>
      <w:r w:rsidRPr="00A30882">
        <w:t>;</w:t>
      </w:r>
    </w:p>
    <w:p w14:paraId="0AEAE53B" w14:textId="77777777" w:rsidR="0060059A" w:rsidRPr="00A30882" w:rsidRDefault="0060059A" w:rsidP="0060059A">
      <w:pPr>
        <w:pStyle w:val="Sourcewithforeground"/>
      </w:pPr>
      <w:r w:rsidRPr="00A30882">
        <w:t xml:space="preserve">                    </w:t>
      </w:r>
      <w:proofErr w:type="spellStart"/>
      <w:r w:rsidRPr="00A30882">
        <w:t>Console.WriteLine</w:t>
      </w:r>
      <w:proofErr w:type="spellEnd"/>
      <w:r w:rsidRPr="00A30882">
        <w:t>(</w:t>
      </w:r>
      <w:proofErr w:type="spellStart"/>
      <w:r w:rsidRPr="00A30882">
        <w:t>mess</w:t>
      </w:r>
      <w:proofErr w:type="spellEnd"/>
      <w:r w:rsidRPr="00A30882">
        <w:t>);</w:t>
      </w:r>
    </w:p>
    <w:p w14:paraId="7068C067" w14:textId="77777777" w:rsidR="0060059A" w:rsidRPr="00A30882" w:rsidRDefault="0060059A" w:rsidP="0060059A">
      <w:pPr>
        <w:pStyle w:val="Sourcewithforeground"/>
      </w:pPr>
    </w:p>
    <w:p w14:paraId="7DAA238E" w14:textId="77777777" w:rsidR="0060059A" w:rsidRPr="00A30882" w:rsidRDefault="0060059A" w:rsidP="0060059A">
      <w:pPr>
        <w:pStyle w:val="Sourcewithforeground"/>
      </w:pPr>
      <w:r w:rsidRPr="00A30882">
        <w:t xml:space="preserve">                    </w:t>
      </w:r>
      <w:proofErr w:type="spellStart"/>
      <w:r w:rsidRPr="00A30882">
        <w:t>client.Abort</w:t>
      </w:r>
      <w:proofErr w:type="spellEnd"/>
      <w:r w:rsidRPr="00A30882">
        <w:t>();</w:t>
      </w:r>
    </w:p>
    <w:p w14:paraId="0322ED69" w14:textId="77777777" w:rsidR="0060059A" w:rsidRPr="00A30882" w:rsidRDefault="0060059A" w:rsidP="0060059A">
      <w:pPr>
        <w:pStyle w:val="Sourcewithforeground"/>
      </w:pPr>
      <w:r w:rsidRPr="00A30882">
        <w:t xml:space="preserve">                }</w:t>
      </w:r>
    </w:p>
    <w:p w14:paraId="6DFA7B21" w14:textId="77777777" w:rsidR="0060059A" w:rsidRPr="00A30882" w:rsidRDefault="0060059A" w:rsidP="0060059A">
      <w:pPr>
        <w:pStyle w:val="Sourcewithforeground"/>
      </w:pPr>
      <w:r w:rsidRPr="00A30882">
        <w:t xml:space="preserve">                </w:t>
      </w:r>
      <w:proofErr w:type="spellStart"/>
      <w:r w:rsidRPr="00A30882">
        <w:t>catch</w:t>
      </w:r>
      <w:proofErr w:type="spellEnd"/>
      <w:r w:rsidRPr="00A30882">
        <w:t xml:space="preserve"> (</w:t>
      </w:r>
      <w:proofErr w:type="spellStart"/>
      <w:r w:rsidRPr="00A30882">
        <w:t>TimeoutException</w:t>
      </w:r>
      <w:proofErr w:type="spellEnd"/>
      <w:r w:rsidRPr="00A30882">
        <w:t xml:space="preserve"> e)</w:t>
      </w:r>
    </w:p>
    <w:p w14:paraId="3D52A4B7" w14:textId="77777777" w:rsidR="0060059A" w:rsidRPr="00A30882" w:rsidRDefault="0060059A" w:rsidP="0060059A">
      <w:pPr>
        <w:pStyle w:val="Sourcewithforeground"/>
      </w:pPr>
      <w:r w:rsidRPr="00A30882">
        <w:t xml:space="preserve">                {</w:t>
      </w:r>
    </w:p>
    <w:p w14:paraId="2685D779" w14:textId="77777777" w:rsidR="0060059A" w:rsidRPr="00A30882" w:rsidRDefault="0060059A" w:rsidP="0060059A">
      <w:pPr>
        <w:pStyle w:val="Sourcewithforeground"/>
      </w:pPr>
      <w:r w:rsidRPr="00A30882">
        <w:t xml:space="preserve">                    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mess</w:t>
      </w:r>
      <w:proofErr w:type="spellEnd"/>
      <w:r w:rsidRPr="00A30882">
        <w:t xml:space="preserve"> = </w:t>
      </w:r>
      <w:proofErr w:type="spellStart"/>
      <w:r w:rsidRPr="00A30882">
        <w:t>e.Message</w:t>
      </w:r>
      <w:proofErr w:type="spellEnd"/>
      <w:r w:rsidRPr="00A30882">
        <w:t>;</w:t>
      </w:r>
    </w:p>
    <w:p w14:paraId="77A8125F" w14:textId="77777777" w:rsidR="0060059A" w:rsidRPr="00A30882" w:rsidRDefault="0060059A" w:rsidP="0060059A">
      <w:pPr>
        <w:pStyle w:val="Sourcewithforeground"/>
      </w:pPr>
      <w:r w:rsidRPr="00A30882">
        <w:t xml:space="preserve">                    </w:t>
      </w:r>
      <w:proofErr w:type="spellStart"/>
      <w:r w:rsidRPr="00A30882">
        <w:t>Console.WriteLine</w:t>
      </w:r>
      <w:proofErr w:type="spellEnd"/>
      <w:r w:rsidRPr="00A30882">
        <w:t>(</w:t>
      </w:r>
      <w:proofErr w:type="spellStart"/>
      <w:r w:rsidRPr="00A30882">
        <w:t>mess</w:t>
      </w:r>
      <w:proofErr w:type="spellEnd"/>
      <w:r w:rsidRPr="00A30882">
        <w:t>);</w:t>
      </w:r>
    </w:p>
    <w:p w14:paraId="05D5C96A" w14:textId="77777777" w:rsidR="0060059A" w:rsidRPr="00A30882" w:rsidRDefault="0060059A" w:rsidP="0060059A">
      <w:pPr>
        <w:pStyle w:val="Sourcewithforeground"/>
      </w:pPr>
    </w:p>
    <w:p w14:paraId="759CA792" w14:textId="77777777" w:rsidR="0060059A" w:rsidRPr="00A30882" w:rsidRDefault="0060059A" w:rsidP="0060059A">
      <w:pPr>
        <w:pStyle w:val="Sourcewithforeground"/>
      </w:pPr>
      <w:r w:rsidRPr="00A30882">
        <w:t xml:space="preserve">                    </w:t>
      </w:r>
      <w:proofErr w:type="spellStart"/>
      <w:r w:rsidRPr="00A30882">
        <w:t>client.Abort</w:t>
      </w:r>
      <w:proofErr w:type="spellEnd"/>
      <w:r w:rsidRPr="00A30882">
        <w:t>();</w:t>
      </w:r>
    </w:p>
    <w:p w14:paraId="15D5717F" w14:textId="77777777" w:rsidR="0060059A" w:rsidRPr="00A30882" w:rsidRDefault="0060059A" w:rsidP="0060059A">
      <w:pPr>
        <w:pStyle w:val="Sourcewithforeground"/>
      </w:pPr>
      <w:r w:rsidRPr="00A30882">
        <w:t xml:space="preserve">                }</w:t>
      </w:r>
    </w:p>
    <w:p w14:paraId="386FC684" w14:textId="77777777" w:rsidR="0060059A" w:rsidRPr="00A30882" w:rsidRDefault="0060059A" w:rsidP="0060059A">
      <w:pPr>
        <w:pStyle w:val="Sourcewithforeground"/>
      </w:pPr>
      <w:r w:rsidRPr="00A30882">
        <w:t xml:space="preserve">                </w:t>
      </w:r>
      <w:proofErr w:type="spellStart"/>
      <w:r w:rsidRPr="00A30882">
        <w:t>catch</w:t>
      </w:r>
      <w:proofErr w:type="spellEnd"/>
      <w:r w:rsidRPr="00A30882">
        <w:t xml:space="preserve"> (</w:t>
      </w:r>
      <w:proofErr w:type="spellStart"/>
      <w:r w:rsidRPr="00A30882">
        <w:t>Exception</w:t>
      </w:r>
      <w:proofErr w:type="spellEnd"/>
      <w:r w:rsidRPr="00A30882">
        <w:t xml:space="preserve"> e)</w:t>
      </w:r>
    </w:p>
    <w:p w14:paraId="331F8454" w14:textId="77777777" w:rsidR="0060059A" w:rsidRPr="00A30882" w:rsidRDefault="0060059A" w:rsidP="0060059A">
      <w:pPr>
        <w:pStyle w:val="Sourcewithforeground"/>
      </w:pPr>
      <w:r w:rsidRPr="00A30882">
        <w:t xml:space="preserve">                {</w:t>
      </w:r>
    </w:p>
    <w:p w14:paraId="5B246434" w14:textId="77777777" w:rsidR="0060059A" w:rsidRPr="00A30882" w:rsidRDefault="0060059A" w:rsidP="0060059A">
      <w:pPr>
        <w:pStyle w:val="Sourcewithforeground"/>
      </w:pPr>
      <w:r w:rsidRPr="00A30882">
        <w:t xml:space="preserve">                    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mess</w:t>
      </w:r>
      <w:proofErr w:type="spellEnd"/>
      <w:r w:rsidRPr="00A30882">
        <w:t xml:space="preserve"> = </w:t>
      </w:r>
      <w:proofErr w:type="spellStart"/>
      <w:r w:rsidRPr="00A30882">
        <w:t>e.Message</w:t>
      </w:r>
      <w:proofErr w:type="spellEnd"/>
      <w:r w:rsidRPr="00A30882">
        <w:t>;</w:t>
      </w:r>
    </w:p>
    <w:p w14:paraId="1E2508FE" w14:textId="77777777" w:rsidR="0060059A" w:rsidRPr="00A30882" w:rsidRDefault="0060059A" w:rsidP="0060059A">
      <w:pPr>
        <w:pStyle w:val="Sourcewithforeground"/>
      </w:pPr>
      <w:r w:rsidRPr="00A30882">
        <w:t xml:space="preserve">                    </w:t>
      </w:r>
      <w:proofErr w:type="spellStart"/>
      <w:r w:rsidRPr="00A30882">
        <w:t>Console.WriteLine</w:t>
      </w:r>
      <w:proofErr w:type="spellEnd"/>
      <w:r w:rsidRPr="00A30882">
        <w:t>(</w:t>
      </w:r>
      <w:proofErr w:type="spellStart"/>
      <w:r w:rsidRPr="00A30882">
        <w:t>mess</w:t>
      </w:r>
      <w:proofErr w:type="spellEnd"/>
      <w:r w:rsidRPr="00A30882">
        <w:t>);</w:t>
      </w:r>
    </w:p>
    <w:p w14:paraId="0DD6B38C" w14:textId="77777777" w:rsidR="0060059A" w:rsidRPr="00A30882" w:rsidRDefault="0060059A" w:rsidP="0060059A">
      <w:pPr>
        <w:pStyle w:val="Sourcewithforeground"/>
      </w:pPr>
      <w:r w:rsidRPr="00A30882">
        <w:t xml:space="preserve">                    </w:t>
      </w:r>
      <w:proofErr w:type="spellStart"/>
      <w:r w:rsidRPr="00A30882">
        <w:t>client.Abort</w:t>
      </w:r>
      <w:proofErr w:type="spellEnd"/>
      <w:r w:rsidRPr="00A30882">
        <w:t>();</w:t>
      </w:r>
    </w:p>
    <w:p w14:paraId="00B2A8FA" w14:textId="77777777" w:rsidR="0060059A" w:rsidRPr="00A30882" w:rsidRDefault="0060059A" w:rsidP="0060059A">
      <w:pPr>
        <w:pStyle w:val="Sourcewithforeground"/>
      </w:pPr>
      <w:r w:rsidRPr="00A30882">
        <w:t xml:space="preserve">                    </w:t>
      </w:r>
      <w:proofErr w:type="spellStart"/>
      <w:r w:rsidRPr="00A30882">
        <w:t>throw</w:t>
      </w:r>
      <w:proofErr w:type="spellEnd"/>
      <w:r w:rsidRPr="00A30882">
        <w:t>;</w:t>
      </w:r>
    </w:p>
    <w:p w14:paraId="61092B40" w14:textId="77777777" w:rsidR="0060059A" w:rsidRPr="00A30882" w:rsidRDefault="0060059A" w:rsidP="0060059A">
      <w:pPr>
        <w:pStyle w:val="Sourcewithforeground"/>
      </w:pPr>
      <w:r w:rsidRPr="00A30882">
        <w:t xml:space="preserve">                }</w:t>
      </w:r>
    </w:p>
    <w:p w14:paraId="37CD2B71" w14:textId="77777777" w:rsidR="0060059A" w:rsidRPr="00A30882" w:rsidRDefault="0060059A" w:rsidP="0060059A">
      <w:pPr>
        <w:pStyle w:val="Sourcewithforeground"/>
      </w:pPr>
    </w:p>
    <w:p w14:paraId="55085049" w14:textId="77777777" w:rsidR="0060059A" w:rsidRPr="00A30882" w:rsidRDefault="0060059A" w:rsidP="0060059A">
      <w:pPr>
        <w:pStyle w:val="Sourcewithforeground"/>
      </w:pPr>
      <w:r w:rsidRPr="00A30882">
        <w:t xml:space="preserve">                </w:t>
      </w:r>
      <w:proofErr w:type="spellStart"/>
      <w:r w:rsidRPr="00A30882">
        <w:t>Console.ReadLine</w:t>
      </w:r>
      <w:proofErr w:type="spellEnd"/>
      <w:r w:rsidRPr="00A30882">
        <w:t>();</w:t>
      </w:r>
    </w:p>
    <w:p w14:paraId="0D5F9119" w14:textId="3AFCF03D" w:rsidR="0060059A" w:rsidRPr="00A30882" w:rsidRDefault="0060059A" w:rsidP="0060059A">
      <w:pPr>
        <w:pStyle w:val="Sourcewithforeground"/>
      </w:pPr>
      <w:r w:rsidRPr="00A30882">
        <w:t xml:space="preserve">            }</w:t>
      </w:r>
    </w:p>
    <w:p w14:paraId="50A1CFC9" w14:textId="6E7A3284" w:rsidR="00874385" w:rsidRPr="00A30882" w:rsidRDefault="00874385" w:rsidP="00874385"/>
    <w:p w14:paraId="72D734B1" w14:textId="7FBC7087" w:rsidR="00874385" w:rsidRPr="00A30882" w:rsidRDefault="00265E9F" w:rsidP="00265E9F">
      <w:pPr>
        <w:pStyle w:val="Heading4"/>
        <w:rPr>
          <w:rFonts w:eastAsia="Times New Roman"/>
        </w:rPr>
      </w:pPr>
      <w:bookmarkStart w:id="99" w:name="_Toc110419698"/>
      <w:r w:rsidRPr="00A30882">
        <w:rPr>
          <w:rFonts w:eastAsia="Times New Roman"/>
        </w:rPr>
        <w:t xml:space="preserve">Ziņojuma nosūtīšana </w:t>
      </w:r>
      <w:r w:rsidR="00A34CAE">
        <w:rPr>
          <w:rFonts w:eastAsia="Times New Roman"/>
        </w:rPr>
        <w:t>vienam vai vairākiem</w:t>
      </w:r>
      <w:r w:rsidRPr="00A30882">
        <w:rPr>
          <w:rFonts w:eastAsia="Times New Roman"/>
        </w:rPr>
        <w:t xml:space="preserve"> saņēmējiem DIT no pilnā pierakstītāju saraksta</w:t>
      </w:r>
      <w:bookmarkEnd w:id="99"/>
    </w:p>
    <w:p w14:paraId="16F0050F" w14:textId="23AB0A58" w:rsidR="00E26371" w:rsidRPr="00A30882" w:rsidRDefault="00E26371" w:rsidP="00E26371">
      <w:r w:rsidRPr="00A30882">
        <w:t>Tiek pārbaudīts, vai eksistē kanāla versija. Ja tā ir, tad uz to tiek nosūtīts ziņojums</w:t>
      </w:r>
      <w:r w:rsidR="00DB5A53" w:rsidRPr="00A30882">
        <w:t xml:space="preserve"> </w:t>
      </w:r>
      <w:r w:rsidR="00DB5A53" w:rsidRPr="00A30882">
        <w:rPr>
          <w:rFonts w:eastAsia="Times New Roman"/>
        </w:rPr>
        <w:t>saņēmējam</w:t>
      </w:r>
      <w:r w:rsidRPr="00A30882">
        <w:t>.</w:t>
      </w:r>
    </w:p>
    <w:p w14:paraId="485CD0C8" w14:textId="77777777" w:rsidR="008A7466" w:rsidRPr="00A30882" w:rsidRDefault="008A7466" w:rsidP="008A7466">
      <w:pPr>
        <w:pStyle w:val="Sourcewithforeground"/>
      </w:pP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channelName</w:t>
      </w:r>
      <w:proofErr w:type="spellEnd"/>
      <w:r w:rsidRPr="00A30882">
        <w:t xml:space="preserve"> = "SampleChannel578";</w:t>
      </w:r>
    </w:p>
    <w:p w14:paraId="2BC254B6" w14:textId="77777777" w:rsidR="008A7466" w:rsidRPr="00A30882" w:rsidRDefault="008A7466" w:rsidP="008A7466">
      <w:pPr>
        <w:pStyle w:val="Sourcewithforeground"/>
      </w:pPr>
      <w:r w:rsidRPr="00A30882">
        <w:t xml:space="preserve">            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channelURN</w:t>
      </w:r>
      <w:proofErr w:type="spellEnd"/>
      <w:r w:rsidRPr="00A30882">
        <w:t xml:space="preserve"> = "URN:IVIS:100001:CHA-" + </w:t>
      </w:r>
      <w:proofErr w:type="spellStart"/>
      <w:r w:rsidRPr="00A30882">
        <w:t>channelName</w:t>
      </w:r>
      <w:proofErr w:type="spellEnd"/>
      <w:r w:rsidRPr="00A30882">
        <w:t xml:space="preserve"> + "-TYPE-DIK";</w:t>
      </w:r>
    </w:p>
    <w:p w14:paraId="59388B9A" w14:textId="77777777" w:rsidR="008A7466" w:rsidRPr="00A30882" w:rsidRDefault="008A7466" w:rsidP="008A7466">
      <w:pPr>
        <w:pStyle w:val="Sourcewithforeground"/>
      </w:pPr>
      <w:r w:rsidRPr="00A30882">
        <w:t xml:space="preserve">            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channelVersionURN</w:t>
      </w:r>
      <w:proofErr w:type="spellEnd"/>
      <w:r w:rsidRPr="00A30882">
        <w:t xml:space="preserve"> = "URN:IVIS:100001:CHA-SampleChannel578-v1-0-TYPE-DIK";</w:t>
      </w:r>
    </w:p>
    <w:p w14:paraId="695089B4" w14:textId="77777777" w:rsidR="008A7466" w:rsidRPr="00A30882" w:rsidRDefault="008A7466" w:rsidP="008A7466">
      <w:pPr>
        <w:pStyle w:val="Sourcewithforeground"/>
      </w:pPr>
    </w:p>
    <w:p w14:paraId="51BFBAC5" w14:textId="77777777" w:rsidR="008A7466" w:rsidRPr="00A30882" w:rsidRDefault="008A7466" w:rsidP="008A7466">
      <w:pPr>
        <w:pStyle w:val="Sourcewithforeground"/>
      </w:pPr>
      <w:r w:rsidRPr="00A30882">
        <w:lastRenderedPageBreak/>
        <w:t xml:space="preserve">            </w:t>
      </w:r>
      <w:proofErr w:type="spellStart"/>
      <w:r w:rsidRPr="00A30882">
        <w:t>using</w:t>
      </w:r>
      <w:proofErr w:type="spellEnd"/>
      <w:r w:rsidRPr="00A30882">
        <w:t xml:space="preserve"> (ProxyToService.DitConfiguration.DITConfigurationServiceContractClient </w:t>
      </w:r>
      <w:proofErr w:type="spellStart"/>
      <w:r w:rsidRPr="00A30882">
        <w:t>client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ProxyToService.DitConfiguration.DITConfigurationServiceContractClient("ConfigurationService"))</w:t>
      </w:r>
    </w:p>
    <w:p w14:paraId="436D057C" w14:textId="77777777" w:rsidR="008A7466" w:rsidRPr="00A30882" w:rsidRDefault="008A7466" w:rsidP="008A7466">
      <w:pPr>
        <w:pStyle w:val="Sourcewithforeground"/>
      </w:pPr>
      <w:r w:rsidRPr="00A30882">
        <w:t xml:space="preserve">            {</w:t>
      </w:r>
    </w:p>
    <w:p w14:paraId="487851CB" w14:textId="77777777" w:rsidR="008A7466" w:rsidRPr="00A30882" w:rsidRDefault="008A7466" w:rsidP="008A7466">
      <w:pPr>
        <w:pStyle w:val="Sourcewithforeground"/>
      </w:pPr>
      <w:r w:rsidRPr="00A30882">
        <w:t xml:space="preserve">                </w:t>
      </w:r>
      <w:proofErr w:type="spellStart"/>
      <w:r w:rsidRPr="00A30882">
        <w:t>try</w:t>
      </w:r>
      <w:proofErr w:type="spellEnd"/>
    </w:p>
    <w:p w14:paraId="4AE6BA3A" w14:textId="77777777" w:rsidR="008A7466" w:rsidRPr="00A30882" w:rsidRDefault="008A7466" w:rsidP="008A7466">
      <w:pPr>
        <w:pStyle w:val="Sourcewithforeground"/>
      </w:pPr>
      <w:r w:rsidRPr="00A30882">
        <w:t xml:space="preserve">                {</w:t>
      </w:r>
    </w:p>
    <w:p w14:paraId="108328FA" w14:textId="77777777" w:rsidR="008A7466" w:rsidRPr="00A30882" w:rsidRDefault="008A7466" w:rsidP="008A7466">
      <w:pPr>
        <w:pStyle w:val="Sourcewithforeground"/>
      </w:pPr>
      <w:r w:rsidRPr="00A30882">
        <w:t xml:space="preserve">                    </w:t>
      </w:r>
      <w:proofErr w:type="spellStart"/>
      <w:r w:rsidRPr="00A30882">
        <w:t>ProxyToService.DitConfiguration.ChannelSearchInfoStructure</w:t>
      </w:r>
      <w:proofErr w:type="spellEnd"/>
      <w:r w:rsidRPr="00A30882">
        <w:t xml:space="preserve"> </w:t>
      </w:r>
      <w:proofErr w:type="spellStart"/>
      <w:r w:rsidRPr="00A30882">
        <w:t>req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ProxyToService.DitConfiguration.ChannelSearchInfoStructure</w:t>
      </w:r>
      <w:proofErr w:type="spellEnd"/>
      <w:r w:rsidRPr="00A30882">
        <w:t>();</w:t>
      </w:r>
    </w:p>
    <w:p w14:paraId="12C7B37F" w14:textId="77777777" w:rsidR="008A7466" w:rsidRPr="00A30882" w:rsidRDefault="008A7466" w:rsidP="008A7466">
      <w:pPr>
        <w:pStyle w:val="Sourcewithforeground"/>
      </w:pPr>
      <w:r w:rsidRPr="00A30882">
        <w:t xml:space="preserve">                    </w:t>
      </w:r>
      <w:proofErr w:type="spellStart"/>
      <w:r w:rsidRPr="00A30882">
        <w:t>req.Channel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ProxyToService.DitConfiguration.ChannelInfoStructure</w:t>
      </w:r>
      <w:proofErr w:type="spellEnd"/>
      <w:r w:rsidRPr="00A30882">
        <w:t>();</w:t>
      </w:r>
    </w:p>
    <w:p w14:paraId="123DDD37" w14:textId="77777777" w:rsidR="008A7466" w:rsidRPr="00A30882" w:rsidRDefault="008A7466" w:rsidP="008A7466">
      <w:pPr>
        <w:pStyle w:val="Sourcewithforeground"/>
      </w:pPr>
      <w:r w:rsidRPr="00A30882">
        <w:t xml:space="preserve">                    </w:t>
      </w:r>
      <w:proofErr w:type="spellStart"/>
      <w:r w:rsidRPr="00A30882">
        <w:t>req.Channel.ChannelURN</w:t>
      </w:r>
      <w:proofErr w:type="spellEnd"/>
      <w:r w:rsidRPr="00A30882">
        <w:t xml:space="preserve"> = </w:t>
      </w:r>
      <w:proofErr w:type="spellStart"/>
      <w:r w:rsidRPr="00A30882">
        <w:t>channelURN</w:t>
      </w:r>
      <w:proofErr w:type="spellEnd"/>
      <w:r w:rsidRPr="00A30882">
        <w:t>;</w:t>
      </w:r>
    </w:p>
    <w:p w14:paraId="6A5C44CB" w14:textId="77777777" w:rsidR="008A7466" w:rsidRPr="00A30882" w:rsidRDefault="008A7466" w:rsidP="008A7466">
      <w:pPr>
        <w:pStyle w:val="Sourcewithforeground"/>
      </w:pPr>
      <w:r w:rsidRPr="00A30882">
        <w:t xml:space="preserve">                    </w:t>
      </w:r>
      <w:proofErr w:type="spellStart"/>
      <w:r w:rsidRPr="00A30882">
        <w:t>req.OnlyHeader</w:t>
      </w:r>
      <w:proofErr w:type="spellEnd"/>
      <w:r w:rsidRPr="00A30882">
        <w:t xml:space="preserve"> = </w:t>
      </w:r>
      <w:proofErr w:type="spellStart"/>
      <w:r w:rsidRPr="00A30882">
        <w:t>true</w:t>
      </w:r>
      <w:proofErr w:type="spellEnd"/>
      <w:r w:rsidRPr="00A30882">
        <w:t>;</w:t>
      </w:r>
    </w:p>
    <w:p w14:paraId="70C81A53" w14:textId="77777777" w:rsidR="008A7466" w:rsidRPr="00A30882" w:rsidRDefault="008A7466" w:rsidP="008A7466">
      <w:pPr>
        <w:pStyle w:val="Sourcewithforeground"/>
      </w:pPr>
      <w:r w:rsidRPr="00A30882">
        <w:t xml:space="preserve">                    </w:t>
      </w:r>
      <w:proofErr w:type="spellStart"/>
      <w:r w:rsidRPr="00A30882">
        <w:t>ProxyToService.DitConfiguration.ChannelListStructure</w:t>
      </w:r>
      <w:proofErr w:type="spellEnd"/>
      <w:r w:rsidRPr="00A30882">
        <w:t xml:space="preserve"> </w:t>
      </w:r>
      <w:proofErr w:type="spellStart"/>
      <w:r w:rsidRPr="00A30882">
        <w:t>channels</w:t>
      </w:r>
      <w:proofErr w:type="spellEnd"/>
      <w:r w:rsidRPr="00A30882">
        <w:t xml:space="preserve"> = </w:t>
      </w:r>
      <w:proofErr w:type="spellStart"/>
      <w:r w:rsidRPr="00A30882">
        <w:t>Helper.InvokeIgnoreException</w:t>
      </w:r>
      <w:proofErr w:type="spellEnd"/>
      <w:r w:rsidRPr="00A30882">
        <w:t>&lt;</w:t>
      </w:r>
      <w:proofErr w:type="spellStart"/>
      <w:r w:rsidRPr="00A30882">
        <w:t>ChannelListStructure</w:t>
      </w:r>
      <w:proofErr w:type="spellEnd"/>
      <w:r w:rsidRPr="00A30882">
        <w:t xml:space="preserve">, </w:t>
      </w:r>
      <w:proofErr w:type="spellStart"/>
      <w:r w:rsidRPr="00A30882">
        <w:t>CommunicationException</w:t>
      </w:r>
      <w:proofErr w:type="spellEnd"/>
      <w:r w:rsidRPr="00A30882">
        <w:t xml:space="preserve">&gt;(() =&gt; </w:t>
      </w:r>
      <w:proofErr w:type="spellStart"/>
      <w:r w:rsidRPr="00A30882">
        <w:t>client.SearchChannelsPaged</w:t>
      </w:r>
      <w:proofErr w:type="spellEnd"/>
      <w:r w:rsidRPr="00A30882">
        <w:t>(</w:t>
      </w:r>
      <w:proofErr w:type="spellStart"/>
      <w:r w:rsidRPr="00A30882">
        <w:t>req</w:t>
      </w:r>
      <w:proofErr w:type="spellEnd"/>
      <w:r w:rsidRPr="00A30882">
        <w:t xml:space="preserve">, </w:t>
      </w:r>
      <w:proofErr w:type="spellStart"/>
      <w:r w:rsidRPr="00A30882">
        <w:t>ChannelVersionStatusType.testing</w:t>
      </w:r>
      <w:proofErr w:type="spellEnd"/>
      <w:r w:rsidRPr="00A30882">
        <w:t xml:space="preserve">), "Argument </w:t>
      </w:r>
      <w:proofErr w:type="spellStart"/>
      <w:r w:rsidRPr="00A30882">
        <w:t>exception</w:t>
      </w:r>
      <w:proofErr w:type="spellEnd"/>
      <w:r w:rsidRPr="00A30882">
        <w:t xml:space="preserve">: </w:t>
      </w:r>
      <w:proofErr w:type="spellStart"/>
      <w:r w:rsidRPr="00A30882">
        <w:t>ChannelURN</w:t>
      </w:r>
      <w:proofErr w:type="spellEnd"/>
      <w:r w:rsidRPr="00A30882">
        <w:t>!");</w:t>
      </w:r>
    </w:p>
    <w:p w14:paraId="47A6E8A6" w14:textId="77777777" w:rsidR="008A7466" w:rsidRPr="00A30882" w:rsidRDefault="008A7466" w:rsidP="008A7466">
      <w:pPr>
        <w:pStyle w:val="Sourcewithforeground"/>
      </w:pPr>
    </w:p>
    <w:p w14:paraId="693803F1" w14:textId="77777777" w:rsidR="008A7466" w:rsidRPr="00A30882" w:rsidRDefault="008A7466" w:rsidP="008A7466">
      <w:pPr>
        <w:pStyle w:val="Sourcewithforeground"/>
      </w:pPr>
      <w:r w:rsidRPr="00A30882">
        <w:t xml:space="preserve">                    </w:t>
      </w:r>
      <w:proofErr w:type="spellStart"/>
      <w:r w:rsidRPr="00A30882">
        <w:t>ChannelInfoStructure</w:t>
      </w:r>
      <w:proofErr w:type="spellEnd"/>
      <w:r w:rsidRPr="00A30882">
        <w:t xml:space="preserve"> </w:t>
      </w:r>
      <w:proofErr w:type="spellStart"/>
      <w:r w:rsidRPr="00A30882">
        <w:t>channel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ChannelInfoStructure</w:t>
      </w:r>
      <w:proofErr w:type="spellEnd"/>
      <w:r w:rsidRPr="00A30882">
        <w:t>();</w:t>
      </w:r>
    </w:p>
    <w:p w14:paraId="24FC1403" w14:textId="77777777" w:rsidR="008A7466" w:rsidRPr="00A30882" w:rsidRDefault="008A7466" w:rsidP="008A7466">
      <w:pPr>
        <w:pStyle w:val="Sourcewithforeground"/>
      </w:pPr>
      <w:r w:rsidRPr="00A30882">
        <w:t xml:space="preserve">                    </w:t>
      </w:r>
      <w:proofErr w:type="spellStart"/>
      <w:r w:rsidRPr="00A30882">
        <w:t>channel.ShortName</w:t>
      </w:r>
      <w:proofErr w:type="spellEnd"/>
      <w:r w:rsidRPr="00A30882">
        <w:t xml:space="preserve"> = </w:t>
      </w:r>
      <w:proofErr w:type="spellStart"/>
      <w:r w:rsidRPr="00A30882">
        <w:t>channelName</w:t>
      </w:r>
      <w:proofErr w:type="spellEnd"/>
      <w:r w:rsidRPr="00A30882">
        <w:t>;</w:t>
      </w:r>
    </w:p>
    <w:p w14:paraId="75987A4C" w14:textId="77777777" w:rsidR="008A7466" w:rsidRPr="00A30882" w:rsidRDefault="008A7466" w:rsidP="008A7466">
      <w:pPr>
        <w:pStyle w:val="Sourcewithforeground"/>
      </w:pPr>
      <w:r w:rsidRPr="00A30882">
        <w:t xml:space="preserve">                    </w:t>
      </w:r>
      <w:proofErr w:type="spellStart"/>
      <w:r w:rsidRPr="00A30882">
        <w:t>channel.ChannelURN</w:t>
      </w:r>
      <w:proofErr w:type="spellEnd"/>
      <w:r w:rsidRPr="00A30882">
        <w:t xml:space="preserve"> = </w:t>
      </w:r>
      <w:proofErr w:type="spellStart"/>
      <w:r w:rsidRPr="00A30882">
        <w:t>channelURN</w:t>
      </w:r>
      <w:proofErr w:type="spellEnd"/>
      <w:r w:rsidRPr="00A30882">
        <w:t>;</w:t>
      </w:r>
    </w:p>
    <w:p w14:paraId="7598B330" w14:textId="77777777" w:rsidR="008A7466" w:rsidRPr="00A30882" w:rsidRDefault="008A7466" w:rsidP="008A7466">
      <w:pPr>
        <w:pStyle w:val="Sourcewithforeground"/>
      </w:pPr>
      <w:r w:rsidRPr="00A30882">
        <w:t xml:space="preserve">                    </w:t>
      </w:r>
      <w:proofErr w:type="spellStart"/>
      <w:r w:rsidRPr="00A30882">
        <w:t>channel.ChannelType</w:t>
      </w:r>
      <w:proofErr w:type="spellEnd"/>
      <w:r w:rsidRPr="00A30882">
        <w:t xml:space="preserve"> = </w:t>
      </w:r>
      <w:proofErr w:type="spellStart"/>
      <w:r w:rsidRPr="00A30882">
        <w:t>ChannelType.dik</w:t>
      </w:r>
      <w:proofErr w:type="spellEnd"/>
      <w:r w:rsidRPr="00A30882">
        <w:t>;</w:t>
      </w:r>
    </w:p>
    <w:p w14:paraId="7E1F22C2" w14:textId="77777777" w:rsidR="008A7466" w:rsidRPr="00A30882" w:rsidRDefault="008A7466" w:rsidP="008A7466">
      <w:pPr>
        <w:pStyle w:val="Sourcewithforeground"/>
      </w:pPr>
      <w:r w:rsidRPr="00A30882">
        <w:t xml:space="preserve">                    </w:t>
      </w:r>
      <w:proofErr w:type="spellStart"/>
      <w:r w:rsidRPr="00A30882">
        <w:t>channel.OwnerAuthority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AuthorityBasicInfoStructure</w:t>
      </w:r>
      <w:proofErr w:type="spellEnd"/>
      <w:r w:rsidRPr="00A30882">
        <w:t>();</w:t>
      </w:r>
    </w:p>
    <w:p w14:paraId="0B856317" w14:textId="77777777" w:rsidR="008A7466" w:rsidRPr="00A30882" w:rsidRDefault="008A7466" w:rsidP="008A7466">
      <w:pPr>
        <w:pStyle w:val="Sourcewithforeground"/>
      </w:pPr>
      <w:r w:rsidRPr="00A30882">
        <w:t xml:space="preserve">                    </w:t>
      </w:r>
      <w:proofErr w:type="spellStart"/>
      <w:r w:rsidRPr="00A30882">
        <w:t>channel.OwnerAuthority.AuthorityID</w:t>
      </w:r>
      <w:proofErr w:type="spellEnd"/>
      <w:r w:rsidRPr="00A30882">
        <w:t xml:space="preserve"> = "100000";</w:t>
      </w:r>
    </w:p>
    <w:p w14:paraId="17373184" w14:textId="77777777" w:rsidR="008A7466" w:rsidRPr="00A30882" w:rsidRDefault="008A7466" w:rsidP="008A7466">
      <w:pPr>
        <w:pStyle w:val="Sourcewithforeground"/>
      </w:pPr>
      <w:r w:rsidRPr="00A30882">
        <w:t xml:space="preserve">                    </w:t>
      </w:r>
      <w:proofErr w:type="spellStart"/>
      <w:r w:rsidRPr="00A30882">
        <w:t>channel.OwnerAuthority.ShortName</w:t>
      </w:r>
      <w:proofErr w:type="spellEnd"/>
      <w:r w:rsidRPr="00A30882">
        <w:t xml:space="preserve"> = "ABC";</w:t>
      </w:r>
    </w:p>
    <w:p w14:paraId="3B73455B" w14:textId="77777777" w:rsidR="008A7466" w:rsidRPr="00A30882" w:rsidRDefault="008A7466" w:rsidP="008A7466">
      <w:pPr>
        <w:pStyle w:val="Sourcewithforeground"/>
      </w:pPr>
      <w:r w:rsidRPr="00A30882">
        <w:t xml:space="preserve">                    </w:t>
      </w:r>
      <w:proofErr w:type="spellStart"/>
      <w:r w:rsidRPr="00A30882">
        <w:t>channel.OwnerAuthority.Name</w:t>
      </w:r>
      <w:proofErr w:type="spellEnd"/>
      <w:r w:rsidRPr="00A30882">
        <w:t xml:space="preserve"> = "ABC </w:t>
      </w:r>
      <w:proofErr w:type="spellStart"/>
      <w:r w:rsidRPr="00A30882">
        <w:t>Software</w:t>
      </w:r>
      <w:proofErr w:type="spellEnd"/>
      <w:r w:rsidRPr="00A30882">
        <w:t>";</w:t>
      </w:r>
    </w:p>
    <w:p w14:paraId="50389AEF" w14:textId="77777777" w:rsidR="008A7466" w:rsidRPr="00A30882" w:rsidRDefault="008A7466" w:rsidP="008A7466">
      <w:pPr>
        <w:pStyle w:val="Sourcewithforeground"/>
      </w:pPr>
      <w:r w:rsidRPr="00A30882">
        <w:t xml:space="preserve">                    </w:t>
      </w:r>
      <w:proofErr w:type="spellStart"/>
      <w:r w:rsidRPr="00A30882">
        <w:t>channel.ChannelName</w:t>
      </w:r>
      <w:proofErr w:type="spellEnd"/>
      <w:r w:rsidRPr="00A30882">
        <w:t xml:space="preserve"> = </w:t>
      </w:r>
      <w:proofErr w:type="spellStart"/>
      <w:r w:rsidRPr="00A30882">
        <w:t>channelName</w:t>
      </w:r>
      <w:proofErr w:type="spellEnd"/>
      <w:r w:rsidRPr="00A30882">
        <w:t>;</w:t>
      </w:r>
    </w:p>
    <w:p w14:paraId="269CABBA" w14:textId="77777777" w:rsidR="008A7466" w:rsidRPr="00A30882" w:rsidRDefault="008A7466" w:rsidP="008A7466">
      <w:pPr>
        <w:pStyle w:val="Sourcewithforeground"/>
      </w:pPr>
      <w:r w:rsidRPr="00A30882">
        <w:t xml:space="preserve">                    </w:t>
      </w:r>
      <w:proofErr w:type="spellStart"/>
      <w:r w:rsidRPr="00A30882">
        <w:t>channel.ChannelTypeSpecified</w:t>
      </w:r>
      <w:proofErr w:type="spellEnd"/>
      <w:r w:rsidRPr="00A30882">
        <w:t xml:space="preserve"> = </w:t>
      </w:r>
      <w:proofErr w:type="spellStart"/>
      <w:r w:rsidRPr="00A30882">
        <w:t>true</w:t>
      </w:r>
      <w:proofErr w:type="spellEnd"/>
      <w:r w:rsidRPr="00A30882">
        <w:t>;</w:t>
      </w:r>
    </w:p>
    <w:p w14:paraId="6374BD6F" w14:textId="77777777" w:rsidR="008A7466" w:rsidRPr="00A30882" w:rsidRDefault="008A7466" w:rsidP="008A7466">
      <w:pPr>
        <w:pStyle w:val="Sourcewithforeground"/>
      </w:pPr>
    </w:p>
    <w:p w14:paraId="10943460" w14:textId="77777777" w:rsidR="008A7466" w:rsidRPr="00A30882" w:rsidRDefault="008A7466" w:rsidP="008A7466">
      <w:pPr>
        <w:pStyle w:val="Sourcewithforeground"/>
      </w:pPr>
      <w:r w:rsidRPr="00A30882">
        <w:t xml:space="preserve">                    </w:t>
      </w:r>
      <w:proofErr w:type="spellStart"/>
      <w:r w:rsidRPr="00A30882">
        <w:t>bool</w:t>
      </w:r>
      <w:proofErr w:type="spellEnd"/>
      <w:r w:rsidRPr="00A30882">
        <w:t xml:space="preserve"> </w:t>
      </w:r>
      <w:proofErr w:type="spellStart"/>
      <w:r w:rsidRPr="00A30882">
        <w:t>channelExsists</w:t>
      </w:r>
      <w:proofErr w:type="spellEnd"/>
      <w:r w:rsidRPr="00A30882">
        <w:t xml:space="preserve"> = </w:t>
      </w:r>
      <w:proofErr w:type="spellStart"/>
      <w:r w:rsidRPr="00A30882">
        <w:t>channels</w:t>
      </w:r>
      <w:proofErr w:type="spellEnd"/>
      <w:r w:rsidRPr="00A30882">
        <w:t xml:space="preserve"> != </w:t>
      </w:r>
      <w:proofErr w:type="spellStart"/>
      <w:r w:rsidRPr="00A30882">
        <w:t>null</w:t>
      </w:r>
      <w:proofErr w:type="spellEnd"/>
      <w:r w:rsidRPr="00A30882">
        <w:t xml:space="preserve"> &amp;&amp; </w:t>
      </w:r>
      <w:proofErr w:type="spellStart"/>
      <w:r w:rsidRPr="00A30882">
        <w:t>channels.Count</w:t>
      </w:r>
      <w:proofErr w:type="spellEnd"/>
      <w:r w:rsidRPr="00A30882">
        <w:t xml:space="preserve"> &gt; 0;</w:t>
      </w:r>
    </w:p>
    <w:p w14:paraId="20AA13AE" w14:textId="77777777" w:rsidR="008A7466" w:rsidRPr="00A30882" w:rsidRDefault="008A7466" w:rsidP="008A7466">
      <w:pPr>
        <w:pStyle w:val="Sourcewithforeground"/>
      </w:pPr>
      <w:r w:rsidRPr="00A30882">
        <w:t xml:space="preserve">                    </w:t>
      </w:r>
      <w:proofErr w:type="spellStart"/>
      <w:r w:rsidRPr="00A30882">
        <w:t>if</w:t>
      </w:r>
      <w:proofErr w:type="spellEnd"/>
      <w:r w:rsidRPr="00A30882">
        <w:t xml:space="preserve"> (!</w:t>
      </w:r>
      <w:proofErr w:type="spellStart"/>
      <w:r w:rsidRPr="00A30882">
        <w:t>channelExsists</w:t>
      </w:r>
      <w:proofErr w:type="spellEnd"/>
      <w:r w:rsidRPr="00A30882">
        <w:t>)</w:t>
      </w:r>
    </w:p>
    <w:p w14:paraId="37C1B4A8" w14:textId="77777777" w:rsidR="008A7466" w:rsidRPr="00A30882" w:rsidRDefault="008A7466" w:rsidP="008A7466">
      <w:pPr>
        <w:pStyle w:val="Sourcewithforeground"/>
      </w:pPr>
      <w:r w:rsidRPr="00A30882">
        <w:t xml:space="preserve">                    {</w:t>
      </w:r>
    </w:p>
    <w:p w14:paraId="1D3C5E96" w14:textId="77777777" w:rsidR="008A7466" w:rsidRPr="00A30882" w:rsidRDefault="008A7466" w:rsidP="008A7466">
      <w:pPr>
        <w:pStyle w:val="Sourcewithforeground"/>
      </w:pPr>
      <w:r w:rsidRPr="00A30882">
        <w:t xml:space="preserve">                        </w:t>
      </w:r>
      <w:proofErr w:type="spellStart"/>
      <w:r w:rsidRPr="00A30882">
        <w:t>int</w:t>
      </w:r>
      <w:proofErr w:type="spellEnd"/>
      <w:r w:rsidRPr="00A30882">
        <w:t xml:space="preserve"> </w:t>
      </w:r>
      <w:proofErr w:type="spellStart"/>
      <w:r w:rsidRPr="00A30882">
        <w:t>channelId</w:t>
      </w:r>
      <w:proofErr w:type="spellEnd"/>
      <w:r w:rsidRPr="00A30882">
        <w:t xml:space="preserve"> = </w:t>
      </w:r>
      <w:proofErr w:type="spellStart"/>
      <w:r w:rsidRPr="00A30882">
        <w:t>client.InsertChannel</w:t>
      </w:r>
      <w:proofErr w:type="spellEnd"/>
      <w:r w:rsidRPr="00A30882">
        <w:t>(</w:t>
      </w:r>
      <w:proofErr w:type="spellStart"/>
      <w:r w:rsidRPr="00A30882">
        <w:t>channel</w:t>
      </w:r>
      <w:proofErr w:type="spellEnd"/>
      <w:r w:rsidRPr="00A30882">
        <w:t>);</w:t>
      </w:r>
    </w:p>
    <w:p w14:paraId="300553E5" w14:textId="77777777" w:rsidR="008A7466" w:rsidRPr="00A30882" w:rsidRDefault="008A7466" w:rsidP="008A7466">
      <w:pPr>
        <w:pStyle w:val="Sourcewithforeground"/>
      </w:pPr>
      <w:r w:rsidRPr="00A30882">
        <w:t xml:space="preserve">                        </w:t>
      </w:r>
      <w:proofErr w:type="spellStart"/>
      <w:r w:rsidRPr="00A30882">
        <w:t>Console.WriteLine</w:t>
      </w:r>
      <w:proofErr w:type="spellEnd"/>
      <w:r w:rsidRPr="00A30882">
        <w:t>("</w:t>
      </w:r>
      <w:proofErr w:type="spellStart"/>
      <w:r w:rsidRPr="00A30882">
        <w:t>Channel</w:t>
      </w:r>
      <w:proofErr w:type="spellEnd"/>
      <w:r w:rsidRPr="00A30882">
        <w:t xml:space="preserve"> </w:t>
      </w:r>
      <w:proofErr w:type="spellStart"/>
      <w:r w:rsidRPr="00A30882">
        <w:t>created</w:t>
      </w:r>
      <w:proofErr w:type="spellEnd"/>
      <w:r w:rsidRPr="00A30882">
        <w:t>");</w:t>
      </w:r>
    </w:p>
    <w:p w14:paraId="577042E5" w14:textId="77777777" w:rsidR="008A7466" w:rsidRPr="00A30882" w:rsidRDefault="008A7466" w:rsidP="008A7466">
      <w:pPr>
        <w:pStyle w:val="Sourcewithforeground"/>
      </w:pPr>
      <w:r w:rsidRPr="00A30882">
        <w:t xml:space="preserve">                    }</w:t>
      </w:r>
    </w:p>
    <w:p w14:paraId="08C328B5" w14:textId="77777777" w:rsidR="008A7466" w:rsidRPr="00A30882" w:rsidRDefault="008A7466" w:rsidP="008A7466">
      <w:pPr>
        <w:pStyle w:val="Sourcewithforeground"/>
      </w:pPr>
      <w:r w:rsidRPr="00A30882">
        <w:t xml:space="preserve">                    </w:t>
      </w:r>
      <w:proofErr w:type="spellStart"/>
      <w:r w:rsidRPr="00A30882">
        <w:t>else</w:t>
      </w:r>
      <w:proofErr w:type="spellEnd"/>
    </w:p>
    <w:p w14:paraId="41FD4F3E" w14:textId="77777777" w:rsidR="008A7466" w:rsidRPr="00A30882" w:rsidRDefault="008A7466" w:rsidP="008A7466">
      <w:pPr>
        <w:pStyle w:val="Sourcewithforeground"/>
      </w:pPr>
      <w:r w:rsidRPr="00A30882">
        <w:t xml:space="preserve">                    {</w:t>
      </w:r>
    </w:p>
    <w:p w14:paraId="2DD5CCCD" w14:textId="77777777" w:rsidR="008A7466" w:rsidRPr="00A30882" w:rsidRDefault="008A7466" w:rsidP="008A7466">
      <w:pPr>
        <w:pStyle w:val="Sourcewithforeground"/>
      </w:pPr>
      <w:r w:rsidRPr="00A30882">
        <w:t xml:space="preserve">                        </w:t>
      </w:r>
      <w:proofErr w:type="spellStart"/>
      <w:r w:rsidRPr="00A30882">
        <w:t>Console.WriteLine</w:t>
      </w:r>
      <w:proofErr w:type="spellEnd"/>
      <w:r w:rsidRPr="00A30882">
        <w:t>("</w:t>
      </w:r>
      <w:proofErr w:type="spellStart"/>
      <w:r w:rsidRPr="00A30882">
        <w:t>Channel</w:t>
      </w:r>
      <w:proofErr w:type="spellEnd"/>
      <w:r w:rsidRPr="00A30882">
        <w:t xml:space="preserve"> </w:t>
      </w:r>
      <w:proofErr w:type="spellStart"/>
      <w:r w:rsidRPr="00A30882">
        <w:t>found</w:t>
      </w:r>
      <w:proofErr w:type="spellEnd"/>
      <w:r w:rsidRPr="00A30882">
        <w:t>");</w:t>
      </w:r>
    </w:p>
    <w:p w14:paraId="7E1E8EB0" w14:textId="77777777" w:rsidR="008A7466" w:rsidRPr="00A30882" w:rsidRDefault="008A7466" w:rsidP="008A7466">
      <w:pPr>
        <w:pStyle w:val="Sourcewithforeground"/>
      </w:pPr>
      <w:r w:rsidRPr="00A30882">
        <w:t xml:space="preserve">                    }</w:t>
      </w:r>
    </w:p>
    <w:p w14:paraId="7554FB4F" w14:textId="77777777" w:rsidR="008A7466" w:rsidRPr="00A30882" w:rsidRDefault="008A7466" w:rsidP="008A7466">
      <w:pPr>
        <w:pStyle w:val="Sourcewithforeground"/>
      </w:pPr>
    </w:p>
    <w:p w14:paraId="5839EBD3" w14:textId="77777777" w:rsidR="008A7466" w:rsidRPr="00A30882" w:rsidRDefault="008A7466" w:rsidP="008A7466">
      <w:pPr>
        <w:pStyle w:val="Sourcewithforeground"/>
      </w:pPr>
      <w:r w:rsidRPr="00A30882">
        <w:t xml:space="preserve">                    </w:t>
      </w:r>
      <w:proofErr w:type="spellStart"/>
      <w:r w:rsidRPr="00A30882">
        <w:t>ChannelVersionInfoStructure</w:t>
      </w:r>
      <w:proofErr w:type="spellEnd"/>
      <w:r w:rsidRPr="00A30882">
        <w:t xml:space="preserve"> </w:t>
      </w:r>
      <w:proofErr w:type="spellStart"/>
      <w:r w:rsidRPr="00A30882">
        <w:t>channelVersion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ChannelVersionInfoStructure</w:t>
      </w:r>
      <w:proofErr w:type="spellEnd"/>
      <w:r w:rsidRPr="00A30882">
        <w:t>();</w:t>
      </w:r>
    </w:p>
    <w:p w14:paraId="4118EDAC" w14:textId="77777777" w:rsidR="008A7466" w:rsidRPr="00A30882" w:rsidRDefault="008A7466" w:rsidP="008A7466">
      <w:pPr>
        <w:pStyle w:val="Sourcewithforeground"/>
      </w:pPr>
      <w:r w:rsidRPr="00A30882">
        <w:t xml:space="preserve">                    </w:t>
      </w:r>
      <w:proofErr w:type="spellStart"/>
      <w:r w:rsidRPr="00A30882">
        <w:t>channelVersion.UseReceiverFilter</w:t>
      </w:r>
      <w:proofErr w:type="spellEnd"/>
      <w:r w:rsidRPr="00A30882">
        <w:t xml:space="preserve"> = </w:t>
      </w:r>
      <w:proofErr w:type="spellStart"/>
      <w:r w:rsidRPr="00A30882">
        <w:t>true</w:t>
      </w:r>
      <w:proofErr w:type="spellEnd"/>
      <w:r w:rsidRPr="00A30882">
        <w:t>;</w:t>
      </w:r>
    </w:p>
    <w:p w14:paraId="7462A829" w14:textId="77777777" w:rsidR="008A7466" w:rsidRPr="00A30882" w:rsidRDefault="008A7466" w:rsidP="008A7466">
      <w:pPr>
        <w:pStyle w:val="Sourcewithforeground"/>
      </w:pPr>
      <w:r w:rsidRPr="00A30882">
        <w:t xml:space="preserve">                    </w:t>
      </w:r>
      <w:proofErr w:type="spellStart"/>
      <w:r w:rsidRPr="00A30882">
        <w:t>channelVersion.UseReceiverFilterSpecified</w:t>
      </w:r>
      <w:proofErr w:type="spellEnd"/>
      <w:r w:rsidRPr="00A30882">
        <w:t xml:space="preserve"> = </w:t>
      </w:r>
      <w:proofErr w:type="spellStart"/>
      <w:r w:rsidRPr="00A30882">
        <w:t>true</w:t>
      </w:r>
      <w:proofErr w:type="spellEnd"/>
      <w:r w:rsidRPr="00A30882">
        <w:t>;</w:t>
      </w:r>
    </w:p>
    <w:p w14:paraId="07DA3472" w14:textId="77777777" w:rsidR="008A7466" w:rsidRPr="00A30882" w:rsidRDefault="008A7466" w:rsidP="008A7466">
      <w:pPr>
        <w:pStyle w:val="Sourcewithforeground"/>
      </w:pPr>
      <w:r w:rsidRPr="00A30882">
        <w:lastRenderedPageBreak/>
        <w:t xml:space="preserve">                    </w:t>
      </w:r>
      <w:proofErr w:type="spellStart"/>
      <w:r w:rsidRPr="00A30882">
        <w:t>channelVersion.MessageType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ProxyToService.DitConfiguration.MessageTypeInfoStructure</w:t>
      </w:r>
      <w:proofErr w:type="spellEnd"/>
      <w:r w:rsidRPr="00A30882">
        <w:t>[2];</w:t>
      </w:r>
    </w:p>
    <w:p w14:paraId="591A9D27" w14:textId="77777777" w:rsidR="008A7466" w:rsidRPr="00A30882" w:rsidRDefault="008A7466" w:rsidP="008A7466">
      <w:pPr>
        <w:pStyle w:val="Sourcewithforeground"/>
      </w:pPr>
    </w:p>
    <w:p w14:paraId="6D0BD3A8" w14:textId="77777777" w:rsidR="008A7466" w:rsidRPr="00A30882" w:rsidRDefault="008A7466" w:rsidP="008A7466">
      <w:pPr>
        <w:pStyle w:val="Sourcewithforeground"/>
      </w:pPr>
      <w:r w:rsidRPr="00A30882">
        <w:t xml:space="preserve">                    </w:t>
      </w:r>
      <w:proofErr w:type="spellStart"/>
      <w:r w:rsidRPr="00A30882">
        <w:t>channelVersion.MessageType</w:t>
      </w:r>
      <w:proofErr w:type="spellEnd"/>
      <w:r w:rsidRPr="00A30882">
        <w:t xml:space="preserve">[0]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ProxyToService.DitConfiguration.MessageTypeInfoStructure</w:t>
      </w:r>
      <w:proofErr w:type="spellEnd"/>
      <w:r w:rsidRPr="00A30882">
        <w:t>();</w:t>
      </w:r>
    </w:p>
    <w:p w14:paraId="79C3C2D9" w14:textId="77777777" w:rsidR="008A7466" w:rsidRPr="00A30882" w:rsidRDefault="008A7466" w:rsidP="008A7466">
      <w:pPr>
        <w:pStyle w:val="Sourcewithforeground"/>
      </w:pPr>
      <w:r w:rsidRPr="00A30882">
        <w:t xml:space="preserve">                    </w:t>
      </w:r>
      <w:proofErr w:type="spellStart"/>
      <w:r w:rsidRPr="00A30882">
        <w:t>channelVersion.MessageType</w:t>
      </w:r>
      <w:proofErr w:type="spellEnd"/>
      <w:r w:rsidRPr="00A30882">
        <w:t>[0].</w:t>
      </w:r>
      <w:proofErr w:type="spellStart"/>
      <w:r w:rsidRPr="00A30882">
        <w:t>MessageClass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ProxyToService.DitConfiguration.MessageClassInfoStructure</w:t>
      </w:r>
      <w:proofErr w:type="spellEnd"/>
      <w:r w:rsidRPr="00A30882">
        <w:t>();</w:t>
      </w:r>
    </w:p>
    <w:p w14:paraId="6616F18C" w14:textId="77777777" w:rsidR="008A7466" w:rsidRPr="00A30882" w:rsidRDefault="008A7466" w:rsidP="008A7466">
      <w:pPr>
        <w:pStyle w:val="Sourcewithforeground"/>
      </w:pPr>
    </w:p>
    <w:p w14:paraId="193D654C" w14:textId="77777777" w:rsidR="008A7466" w:rsidRPr="00A30882" w:rsidRDefault="008A7466" w:rsidP="008A7466">
      <w:pPr>
        <w:pStyle w:val="Sourcewithforeground"/>
      </w:pPr>
      <w:r w:rsidRPr="00A30882">
        <w:t xml:space="preserve">                    // 1 Biznesa ziņojums</w:t>
      </w:r>
    </w:p>
    <w:p w14:paraId="6363DB7D" w14:textId="77777777" w:rsidR="008A7466" w:rsidRPr="00A30882" w:rsidRDefault="008A7466" w:rsidP="008A7466">
      <w:pPr>
        <w:pStyle w:val="Sourcewithforeground"/>
      </w:pPr>
      <w:r w:rsidRPr="00A30882">
        <w:t xml:space="preserve">                    // 2 Transakcijas ziņojums</w:t>
      </w:r>
    </w:p>
    <w:p w14:paraId="08E8442C" w14:textId="77777777" w:rsidR="008A7466" w:rsidRPr="00A30882" w:rsidRDefault="008A7466" w:rsidP="008A7466">
      <w:pPr>
        <w:pStyle w:val="Sourcewithforeground"/>
      </w:pPr>
      <w:r w:rsidRPr="00A30882">
        <w:t xml:space="preserve">                    // 3 </w:t>
      </w:r>
      <w:proofErr w:type="spellStart"/>
      <w:r w:rsidRPr="00A30882">
        <w:t>error</w:t>
      </w:r>
      <w:proofErr w:type="spellEnd"/>
    </w:p>
    <w:p w14:paraId="518C05D4" w14:textId="77777777" w:rsidR="008A7466" w:rsidRPr="00A30882" w:rsidRDefault="008A7466" w:rsidP="008A7466">
      <w:pPr>
        <w:pStyle w:val="Sourcewithforeground"/>
      </w:pPr>
      <w:r w:rsidRPr="00A30882">
        <w:t xml:space="preserve">                    </w:t>
      </w:r>
      <w:proofErr w:type="spellStart"/>
      <w:r w:rsidRPr="00A30882">
        <w:t>channelVersion.MessageType</w:t>
      </w:r>
      <w:proofErr w:type="spellEnd"/>
      <w:r w:rsidRPr="00A30882">
        <w:t>[0].</w:t>
      </w:r>
      <w:proofErr w:type="spellStart"/>
      <w:r w:rsidRPr="00A30882">
        <w:t>MessageClass.CodeListCodeValue</w:t>
      </w:r>
      <w:proofErr w:type="spellEnd"/>
      <w:r w:rsidRPr="00A30882">
        <w:t xml:space="preserve"> = "1";</w:t>
      </w:r>
    </w:p>
    <w:p w14:paraId="03C8788D" w14:textId="77777777" w:rsidR="008A7466" w:rsidRPr="00A30882" w:rsidRDefault="008A7466" w:rsidP="008A7466">
      <w:pPr>
        <w:pStyle w:val="Sourcewithforeground"/>
      </w:pPr>
      <w:r w:rsidRPr="00A30882">
        <w:t xml:space="preserve">                    </w:t>
      </w:r>
      <w:proofErr w:type="spellStart"/>
      <w:r w:rsidRPr="00A30882">
        <w:t>channelVersion.MessageType</w:t>
      </w:r>
      <w:proofErr w:type="spellEnd"/>
      <w:r w:rsidRPr="00A30882">
        <w:t>[0].</w:t>
      </w:r>
      <w:proofErr w:type="spellStart"/>
      <w:r w:rsidRPr="00A30882">
        <w:t>XMLSchemaURN</w:t>
      </w:r>
      <w:proofErr w:type="spellEnd"/>
      <w:r w:rsidRPr="00A30882">
        <w:t xml:space="preserve"> = "URN:IVIS:100001:XSD-Person-FullName-v1-0-TYPE-PersonFullName";</w:t>
      </w:r>
    </w:p>
    <w:p w14:paraId="3CC5673B" w14:textId="77777777" w:rsidR="008A7466" w:rsidRPr="00A30882" w:rsidRDefault="008A7466" w:rsidP="008A7466">
      <w:pPr>
        <w:pStyle w:val="Sourcewithforeground"/>
      </w:pPr>
    </w:p>
    <w:p w14:paraId="7C160A23" w14:textId="77777777" w:rsidR="008A7466" w:rsidRPr="00A30882" w:rsidRDefault="008A7466" w:rsidP="008A7466">
      <w:pPr>
        <w:pStyle w:val="Sourcewithforeground"/>
      </w:pPr>
      <w:r w:rsidRPr="00A30882">
        <w:t xml:space="preserve">                    </w:t>
      </w:r>
      <w:proofErr w:type="spellStart"/>
      <w:r w:rsidRPr="00A30882">
        <w:t>channelVersion.MessageType</w:t>
      </w:r>
      <w:proofErr w:type="spellEnd"/>
      <w:r w:rsidRPr="00A30882">
        <w:t xml:space="preserve">[1]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ProxyToService.DitConfiguration.MessageTypeInfoStructure</w:t>
      </w:r>
      <w:proofErr w:type="spellEnd"/>
      <w:r w:rsidRPr="00A30882">
        <w:t>();</w:t>
      </w:r>
    </w:p>
    <w:p w14:paraId="748FDA65" w14:textId="77777777" w:rsidR="008A7466" w:rsidRPr="00A30882" w:rsidRDefault="008A7466" w:rsidP="008A7466">
      <w:pPr>
        <w:pStyle w:val="Sourcewithforeground"/>
      </w:pPr>
      <w:r w:rsidRPr="00A30882">
        <w:t xml:space="preserve">                    </w:t>
      </w:r>
      <w:proofErr w:type="spellStart"/>
      <w:r w:rsidRPr="00A30882">
        <w:t>channelVersion.MessageType</w:t>
      </w:r>
      <w:proofErr w:type="spellEnd"/>
      <w:r w:rsidRPr="00A30882">
        <w:t>[1].</w:t>
      </w:r>
      <w:proofErr w:type="spellStart"/>
      <w:r w:rsidRPr="00A30882">
        <w:t>MessageClass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ProxyToService.DitConfiguration.MessageClassInfoStructure</w:t>
      </w:r>
      <w:proofErr w:type="spellEnd"/>
      <w:r w:rsidRPr="00A30882">
        <w:t>();</w:t>
      </w:r>
    </w:p>
    <w:p w14:paraId="4DBA544B" w14:textId="77777777" w:rsidR="008A7466" w:rsidRPr="00A30882" w:rsidRDefault="008A7466" w:rsidP="008A7466">
      <w:pPr>
        <w:pStyle w:val="Sourcewithforeground"/>
      </w:pPr>
      <w:r w:rsidRPr="00A30882">
        <w:t xml:space="preserve">                    </w:t>
      </w:r>
      <w:proofErr w:type="spellStart"/>
      <w:r w:rsidRPr="00A30882">
        <w:t>channelVersion.MessageType</w:t>
      </w:r>
      <w:proofErr w:type="spellEnd"/>
      <w:r w:rsidRPr="00A30882">
        <w:t>[1].</w:t>
      </w:r>
      <w:proofErr w:type="spellStart"/>
      <w:r w:rsidRPr="00A30882">
        <w:t>MessageClass.CodeListCodeValue</w:t>
      </w:r>
      <w:proofErr w:type="spellEnd"/>
      <w:r w:rsidRPr="00A30882">
        <w:t xml:space="preserve"> = "3";</w:t>
      </w:r>
    </w:p>
    <w:p w14:paraId="0040A7FA" w14:textId="77777777" w:rsidR="008A7466" w:rsidRPr="00A30882" w:rsidRDefault="008A7466" w:rsidP="008A7466">
      <w:pPr>
        <w:pStyle w:val="Sourcewithforeground"/>
      </w:pPr>
      <w:r w:rsidRPr="00A30882">
        <w:t xml:space="preserve">                    </w:t>
      </w:r>
      <w:proofErr w:type="spellStart"/>
      <w:r w:rsidRPr="00A30882">
        <w:t>channelVersion.MessageType</w:t>
      </w:r>
      <w:proofErr w:type="spellEnd"/>
      <w:r w:rsidRPr="00A30882">
        <w:t>[1].</w:t>
      </w:r>
      <w:proofErr w:type="spellStart"/>
      <w:r w:rsidRPr="00A30882">
        <w:t>XMLSchemaURN</w:t>
      </w:r>
      <w:proofErr w:type="spellEnd"/>
      <w:r w:rsidRPr="00A30882">
        <w:t xml:space="preserve"> = "URN:IVIS:100001:XSD-DIT-DITMessage-v1-0-TYPE-DefaultMessageError";</w:t>
      </w:r>
    </w:p>
    <w:p w14:paraId="4B78D66B" w14:textId="77777777" w:rsidR="008A7466" w:rsidRPr="00A30882" w:rsidRDefault="008A7466" w:rsidP="008A7466">
      <w:pPr>
        <w:pStyle w:val="Sourcewithforeground"/>
      </w:pPr>
      <w:r w:rsidRPr="00A30882">
        <w:t xml:space="preserve">                    </w:t>
      </w:r>
      <w:proofErr w:type="spellStart"/>
      <w:r w:rsidRPr="00A30882">
        <w:t>channelVersion.ChannelVersionStatus</w:t>
      </w:r>
      <w:proofErr w:type="spellEnd"/>
      <w:r w:rsidRPr="00A30882">
        <w:t xml:space="preserve"> = </w:t>
      </w:r>
      <w:proofErr w:type="spellStart"/>
      <w:r w:rsidRPr="00A30882">
        <w:t>ChannelVersionStatusType.active</w:t>
      </w:r>
      <w:proofErr w:type="spellEnd"/>
      <w:r w:rsidRPr="00A30882">
        <w:t>;</w:t>
      </w:r>
    </w:p>
    <w:p w14:paraId="75C6B457" w14:textId="77777777" w:rsidR="008A7466" w:rsidRPr="00A30882" w:rsidRDefault="008A7466" w:rsidP="008A7466">
      <w:pPr>
        <w:pStyle w:val="Sourcewithforeground"/>
      </w:pPr>
      <w:r w:rsidRPr="00A30882">
        <w:t xml:space="preserve">                    </w:t>
      </w:r>
      <w:proofErr w:type="spellStart"/>
      <w:r w:rsidRPr="00A30882">
        <w:t>channelVersion.ChannelVersionStatusSpecified</w:t>
      </w:r>
      <w:proofErr w:type="spellEnd"/>
      <w:r w:rsidRPr="00A30882">
        <w:t xml:space="preserve"> = </w:t>
      </w:r>
      <w:proofErr w:type="spellStart"/>
      <w:r w:rsidRPr="00A30882">
        <w:t>true</w:t>
      </w:r>
      <w:proofErr w:type="spellEnd"/>
      <w:r w:rsidRPr="00A30882">
        <w:t>;</w:t>
      </w:r>
    </w:p>
    <w:p w14:paraId="6301644A" w14:textId="77777777" w:rsidR="008A7466" w:rsidRPr="00A30882" w:rsidRDefault="008A7466" w:rsidP="008A7466">
      <w:pPr>
        <w:pStyle w:val="Sourcewithforeground"/>
      </w:pPr>
    </w:p>
    <w:p w14:paraId="4771604C" w14:textId="77777777" w:rsidR="008A7466" w:rsidRPr="00A30882" w:rsidRDefault="008A7466" w:rsidP="008A7466">
      <w:pPr>
        <w:pStyle w:val="Sourcewithforeground"/>
      </w:pPr>
      <w:r w:rsidRPr="00A30882">
        <w:t xml:space="preserve">                    </w:t>
      </w:r>
      <w:proofErr w:type="spellStart"/>
      <w:r w:rsidRPr="00A30882">
        <w:t>channelVersion.Channel</w:t>
      </w:r>
      <w:proofErr w:type="spellEnd"/>
      <w:r w:rsidRPr="00A30882">
        <w:t xml:space="preserve"> = </w:t>
      </w:r>
      <w:proofErr w:type="spellStart"/>
      <w:r w:rsidRPr="00A30882">
        <w:t>channel</w:t>
      </w:r>
      <w:proofErr w:type="spellEnd"/>
      <w:r w:rsidRPr="00A30882">
        <w:t>;</w:t>
      </w:r>
    </w:p>
    <w:p w14:paraId="63880F49" w14:textId="77777777" w:rsidR="008A7466" w:rsidRPr="00A30882" w:rsidRDefault="008A7466" w:rsidP="008A7466">
      <w:pPr>
        <w:pStyle w:val="Sourcewithforeground"/>
      </w:pPr>
      <w:r w:rsidRPr="00A30882">
        <w:t xml:space="preserve">                    </w:t>
      </w:r>
      <w:proofErr w:type="spellStart"/>
      <w:r w:rsidRPr="00A30882">
        <w:t>channelVersion.MinorVersionSpecified</w:t>
      </w:r>
      <w:proofErr w:type="spellEnd"/>
      <w:r w:rsidRPr="00A30882">
        <w:t xml:space="preserve"> = </w:t>
      </w:r>
      <w:proofErr w:type="spellStart"/>
      <w:r w:rsidRPr="00A30882">
        <w:t>true</w:t>
      </w:r>
      <w:proofErr w:type="spellEnd"/>
      <w:r w:rsidRPr="00A30882">
        <w:t>;</w:t>
      </w:r>
    </w:p>
    <w:p w14:paraId="75BF4EE4" w14:textId="77777777" w:rsidR="008A7466" w:rsidRPr="00A30882" w:rsidRDefault="008A7466" w:rsidP="008A7466">
      <w:pPr>
        <w:pStyle w:val="Sourcewithforeground"/>
      </w:pPr>
      <w:r w:rsidRPr="00A30882">
        <w:t xml:space="preserve">                    </w:t>
      </w:r>
      <w:proofErr w:type="spellStart"/>
      <w:r w:rsidRPr="00A30882">
        <w:t>channelVersion.MinorVersion</w:t>
      </w:r>
      <w:proofErr w:type="spellEnd"/>
      <w:r w:rsidRPr="00A30882">
        <w:t xml:space="preserve"> = 0;</w:t>
      </w:r>
    </w:p>
    <w:p w14:paraId="474265D5" w14:textId="77777777" w:rsidR="008A7466" w:rsidRPr="00A30882" w:rsidRDefault="008A7466" w:rsidP="008A7466">
      <w:pPr>
        <w:pStyle w:val="Sourcewithforeground"/>
      </w:pPr>
      <w:r w:rsidRPr="00A30882">
        <w:t xml:space="preserve">                    </w:t>
      </w:r>
      <w:proofErr w:type="spellStart"/>
      <w:r w:rsidRPr="00A30882">
        <w:t>channelVersion.MajorVersionSpecified</w:t>
      </w:r>
      <w:proofErr w:type="spellEnd"/>
      <w:r w:rsidRPr="00A30882">
        <w:t xml:space="preserve"> = </w:t>
      </w:r>
      <w:proofErr w:type="spellStart"/>
      <w:r w:rsidRPr="00A30882">
        <w:t>true</w:t>
      </w:r>
      <w:proofErr w:type="spellEnd"/>
      <w:r w:rsidRPr="00A30882">
        <w:t>;</w:t>
      </w:r>
    </w:p>
    <w:p w14:paraId="59497086" w14:textId="77777777" w:rsidR="008A7466" w:rsidRPr="00A30882" w:rsidRDefault="008A7466" w:rsidP="008A7466">
      <w:pPr>
        <w:pStyle w:val="Sourcewithforeground"/>
      </w:pPr>
      <w:r w:rsidRPr="00A30882">
        <w:t xml:space="preserve">                    </w:t>
      </w:r>
      <w:proofErr w:type="spellStart"/>
      <w:r w:rsidRPr="00A30882">
        <w:t>channelVersion.MajorVersion</w:t>
      </w:r>
      <w:proofErr w:type="spellEnd"/>
      <w:r w:rsidRPr="00A30882">
        <w:t xml:space="preserve"> = 1;</w:t>
      </w:r>
    </w:p>
    <w:p w14:paraId="716E9DD7" w14:textId="77777777" w:rsidR="008A7466" w:rsidRPr="00A30882" w:rsidRDefault="008A7466" w:rsidP="008A7466">
      <w:pPr>
        <w:pStyle w:val="Sourcewithforeground"/>
      </w:pPr>
    </w:p>
    <w:p w14:paraId="3BAA4727" w14:textId="77777777" w:rsidR="008A7466" w:rsidRPr="00A30882" w:rsidRDefault="008A7466" w:rsidP="008A7466">
      <w:pPr>
        <w:pStyle w:val="Sourcewithforeground"/>
      </w:pPr>
      <w:r w:rsidRPr="00A30882">
        <w:t xml:space="preserve">                    </w:t>
      </w:r>
      <w:proofErr w:type="spellStart"/>
      <w:r w:rsidRPr="00A30882">
        <w:t>ChannelVersionSearchInfoStructure</w:t>
      </w:r>
      <w:proofErr w:type="spellEnd"/>
      <w:r w:rsidRPr="00A30882">
        <w:t xml:space="preserve"> </w:t>
      </w:r>
      <w:proofErr w:type="spellStart"/>
      <w:r w:rsidRPr="00A30882">
        <w:t>channelVersionSearch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ChannelVersionSearchInfoStructure</w:t>
      </w:r>
      <w:proofErr w:type="spellEnd"/>
      <w:r w:rsidRPr="00A30882">
        <w:t>();</w:t>
      </w:r>
    </w:p>
    <w:p w14:paraId="0E787B5D" w14:textId="77777777" w:rsidR="008A7466" w:rsidRPr="00A30882" w:rsidRDefault="008A7466" w:rsidP="008A7466">
      <w:pPr>
        <w:pStyle w:val="Sourcewithforeground"/>
      </w:pPr>
      <w:r w:rsidRPr="00A30882">
        <w:t xml:space="preserve">                    </w:t>
      </w:r>
      <w:proofErr w:type="spellStart"/>
      <w:r w:rsidRPr="00A30882">
        <w:t>channelVersionSearch.ChannelVersion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ChannelVersionInfoStructure</w:t>
      </w:r>
      <w:proofErr w:type="spellEnd"/>
      <w:r w:rsidRPr="00A30882">
        <w:t>();</w:t>
      </w:r>
    </w:p>
    <w:p w14:paraId="3F214A3E" w14:textId="77777777" w:rsidR="008A7466" w:rsidRPr="00A30882" w:rsidRDefault="008A7466" w:rsidP="008A7466">
      <w:pPr>
        <w:pStyle w:val="Sourcewithforeground"/>
      </w:pPr>
      <w:r w:rsidRPr="00A30882">
        <w:t xml:space="preserve">                    </w:t>
      </w:r>
      <w:proofErr w:type="spellStart"/>
      <w:r w:rsidRPr="00A30882">
        <w:t>channelVersionSearch.ChannelVersion</w:t>
      </w:r>
      <w:proofErr w:type="spellEnd"/>
      <w:r w:rsidRPr="00A30882">
        <w:t xml:space="preserve"> = </w:t>
      </w:r>
      <w:proofErr w:type="spellStart"/>
      <w:r w:rsidRPr="00A30882">
        <w:t>channelVersion</w:t>
      </w:r>
      <w:proofErr w:type="spellEnd"/>
      <w:r w:rsidRPr="00A30882">
        <w:t>;</w:t>
      </w:r>
    </w:p>
    <w:p w14:paraId="7B2A13D9" w14:textId="77777777" w:rsidR="008A7466" w:rsidRPr="00A30882" w:rsidRDefault="008A7466" w:rsidP="008A7466">
      <w:pPr>
        <w:pStyle w:val="Sourcewithforeground"/>
      </w:pPr>
    </w:p>
    <w:p w14:paraId="1848582E" w14:textId="77777777" w:rsidR="008A7466" w:rsidRPr="00A30882" w:rsidRDefault="008A7466" w:rsidP="008A7466">
      <w:pPr>
        <w:pStyle w:val="Sourcewithforeground"/>
      </w:pPr>
      <w:r w:rsidRPr="00A30882">
        <w:t xml:space="preserve">                    </w:t>
      </w:r>
      <w:proofErr w:type="spellStart"/>
      <w:r w:rsidRPr="00A30882">
        <w:t>ChannelVersionListStructure</w:t>
      </w:r>
      <w:proofErr w:type="spellEnd"/>
      <w:r w:rsidRPr="00A30882">
        <w:t xml:space="preserve"> </w:t>
      </w:r>
      <w:proofErr w:type="spellStart"/>
      <w:r w:rsidRPr="00A30882">
        <w:t>channelVersions</w:t>
      </w:r>
      <w:proofErr w:type="spellEnd"/>
      <w:r w:rsidRPr="00A30882">
        <w:t xml:space="preserve"> = </w:t>
      </w:r>
      <w:proofErr w:type="spellStart"/>
      <w:r w:rsidRPr="00A30882">
        <w:t>client.SearchChannelVersionsPaged</w:t>
      </w:r>
      <w:proofErr w:type="spellEnd"/>
      <w:r w:rsidRPr="00A30882">
        <w:t>(</w:t>
      </w:r>
      <w:proofErr w:type="spellStart"/>
      <w:r w:rsidRPr="00A30882">
        <w:t>channelVersionSearch</w:t>
      </w:r>
      <w:proofErr w:type="spellEnd"/>
      <w:r w:rsidRPr="00A30882">
        <w:t>);</w:t>
      </w:r>
    </w:p>
    <w:p w14:paraId="2A6BA95D" w14:textId="77777777" w:rsidR="008A7466" w:rsidRPr="00A30882" w:rsidRDefault="008A7466" w:rsidP="008A7466">
      <w:pPr>
        <w:pStyle w:val="Sourcewithforeground"/>
      </w:pPr>
    </w:p>
    <w:p w14:paraId="7F4D27A7" w14:textId="77777777" w:rsidR="008A7466" w:rsidRPr="00A30882" w:rsidRDefault="008A7466" w:rsidP="008A7466">
      <w:pPr>
        <w:pStyle w:val="Sourcewithforeground"/>
      </w:pPr>
      <w:r w:rsidRPr="00A30882">
        <w:t xml:space="preserve">                    </w:t>
      </w:r>
      <w:proofErr w:type="spellStart"/>
      <w:r w:rsidRPr="00A30882">
        <w:t>if</w:t>
      </w:r>
      <w:proofErr w:type="spellEnd"/>
      <w:r w:rsidRPr="00A30882">
        <w:t xml:space="preserve"> (</w:t>
      </w:r>
      <w:proofErr w:type="spellStart"/>
      <w:r w:rsidRPr="00A30882">
        <w:t>channelVersions.Count</w:t>
      </w:r>
      <w:proofErr w:type="spellEnd"/>
      <w:r w:rsidRPr="00A30882">
        <w:t xml:space="preserve"> == 0)</w:t>
      </w:r>
    </w:p>
    <w:p w14:paraId="4DF72DD3" w14:textId="77777777" w:rsidR="008A7466" w:rsidRPr="00A30882" w:rsidRDefault="008A7466" w:rsidP="008A7466">
      <w:pPr>
        <w:pStyle w:val="Sourcewithforeground"/>
      </w:pPr>
      <w:r w:rsidRPr="00A30882">
        <w:t xml:space="preserve">                    {</w:t>
      </w:r>
    </w:p>
    <w:p w14:paraId="1EA5D0BF" w14:textId="77777777" w:rsidR="008A7466" w:rsidRPr="00A30882" w:rsidRDefault="008A7466" w:rsidP="008A7466">
      <w:pPr>
        <w:pStyle w:val="Sourcewithforeground"/>
      </w:pPr>
      <w:r w:rsidRPr="00A30882">
        <w:t xml:space="preserve">                        </w:t>
      </w:r>
      <w:proofErr w:type="spellStart"/>
      <w:r w:rsidRPr="00A30882">
        <w:t>int</w:t>
      </w:r>
      <w:proofErr w:type="spellEnd"/>
      <w:r w:rsidRPr="00A30882">
        <w:t xml:space="preserve"> </w:t>
      </w:r>
      <w:proofErr w:type="spellStart"/>
      <w:r w:rsidRPr="00A30882">
        <w:t>channelId</w:t>
      </w:r>
      <w:proofErr w:type="spellEnd"/>
      <w:r w:rsidRPr="00A30882">
        <w:t xml:space="preserve"> = </w:t>
      </w:r>
      <w:proofErr w:type="spellStart"/>
      <w:r w:rsidRPr="00A30882">
        <w:t>client.InsertChannelVersion</w:t>
      </w:r>
      <w:proofErr w:type="spellEnd"/>
      <w:r w:rsidRPr="00A30882">
        <w:t>(</w:t>
      </w:r>
      <w:proofErr w:type="spellStart"/>
      <w:r w:rsidRPr="00A30882">
        <w:t>channelVersion</w:t>
      </w:r>
      <w:proofErr w:type="spellEnd"/>
      <w:r w:rsidRPr="00A30882">
        <w:t>);</w:t>
      </w:r>
    </w:p>
    <w:p w14:paraId="5A45E1BD" w14:textId="77777777" w:rsidR="008A7466" w:rsidRPr="00A30882" w:rsidRDefault="008A7466" w:rsidP="008A7466">
      <w:pPr>
        <w:pStyle w:val="Sourcewithforeground"/>
      </w:pPr>
      <w:r w:rsidRPr="00A30882">
        <w:lastRenderedPageBreak/>
        <w:t xml:space="preserve">                        </w:t>
      </w:r>
      <w:proofErr w:type="spellStart"/>
      <w:r w:rsidRPr="00A30882">
        <w:t>Console.WriteLine</w:t>
      </w:r>
      <w:proofErr w:type="spellEnd"/>
      <w:r w:rsidRPr="00A30882">
        <w:t>("</w:t>
      </w:r>
      <w:proofErr w:type="spellStart"/>
      <w:r w:rsidRPr="00A30882">
        <w:t>Channel</w:t>
      </w:r>
      <w:proofErr w:type="spellEnd"/>
      <w:r w:rsidRPr="00A30882">
        <w:t xml:space="preserve"> </w:t>
      </w:r>
      <w:proofErr w:type="spellStart"/>
      <w:r w:rsidRPr="00A30882">
        <w:t>version</w:t>
      </w:r>
      <w:proofErr w:type="spellEnd"/>
      <w:r w:rsidRPr="00A30882">
        <w:t xml:space="preserve"> </w:t>
      </w:r>
      <w:proofErr w:type="spellStart"/>
      <w:r w:rsidRPr="00A30882">
        <w:t>created</w:t>
      </w:r>
      <w:proofErr w:type="spellEnd"/>
      <w:r w:rsidRPr="00A30882">
        <w:t>");</w:t>
      </w:r>
    </w:p>
    <w:p w14:paraId="45F1EBE6" w14:textId="77777777" w:rsidR="008A7466" w:rsidRPr="00A30882" w:rsidRDefault="008A7466" w:rsidP="008A7466">
      <w:pPr>
        <w:pStyle w:val="Sourcewithforeground"/>
      </w:pPr>
      <w:r w:rsidRPr="00A30882">
        <w:t xml:space="preserve">                    }</w:t>
      </w:r>
    </w:p>
    <w:p w14:paraId="6CF3A108" w14:textId="77777777" w:rsidR="008A7466" w:rsidRPr="00A30882" w:rsidRDefault="008A7466" w:rsidP="008A7466">
      <w:pPr>
        <w:pStyle w:val="Sourcewithforeground"/>
      </w:pPr>
      <w:r w:rsidRPr="00A30882">
        <w:t xml:space="preserve">                    </w:t>
      </w:r>
      <w:proofErr w:type="spellStart"/>
      <w:r w:rsidRPr="00A30882">
        <w:t>else</w:t>
      </w:r>
      <w:proofErr w:type="spellEnd"/>
    </w:p>
    <w:p w14:paraId="59759EE0" w14:textId="77777777" w:rsidR="008A7466" w:rsidRPr="00A30882" w:rsidRDefault="008A7466" w:rsidP="008A7466">
      <w:pPr>
        <w:pStyle w:val="Sourcewithforeground"/>
      </w:pPr>
      <w:r w:rsidRPr="00A30882">
        <w:t xml:space="preserve">                    {</w:t>
      </w:r>
    </w:p>
    <w:p w14:paraId="105CD1AB" w14:textId="77777777" w:rsidR="008A7466" w:rsidRPr="00A30882" w:rsidRDefault="008A7466" w:rsidP="008A7466">
      <w:pPr>
        <w:pStyle w:val="Sourcewithforeground"/>
      </w:pPr>
      <w:r w:rsidRPr="00A30882">
        <w:t xml:space="preserve">                        </w:t>
      </w:r>
      <w:proofErr w:type="spellStart"/>
      <w:r w:rsidRPr="00A30882">
        <w:t>Console.WriteLine</w:t>
      </w:r>
      <w:proofErr w:type="spellEnd"/>
      <w:r w:rsidRPr="00A30882">
        <w:t>("</w:t>
      </w:r>
      <w:proofErr w:type="spellStart"/>
      <w:r w:rsidRPr="00A30882">
        <w:t>Channel</w:t>
      </w:r>
      <w:proofErr w:type="spellEnd"/>
      <w:r w:rsidRPr="00A30882">
        <w:t xml:space="preserve"> </w:t>
      </w:r>
      <w:proofErr w:type="spellStart"/>
      <w:r w:rsidRPr="00A30882">
        <w:t>version</w:t>
      </w:r>
      <w:proofErr w:type="spellEnd"/>
      <w:r w:rsidRPr="00A30882">
        <w:t xml:space="preserve"> </w:t>
      </w:r>
      <w:proofErr w:type="spellStart"/>
      <w:r w:rsidRPr="00A30882">
        <w:t>found</w:t>
      </w:r>
      <w:proofErr w:type="spellEnd"/>
      <w:r w:rsidRPr="00A30882">
        <w:t>");</w:t>
      </w:r>
    </w:p>
    <w:p w14:paraId="53E43BE0" w14:textId="77777777" w:rsidR="008A7466" w:rsidRPr="00A30882" w:rsidRDefault="008A7466" w:rsidP="008A7466">
      <w:pPr>
        <w:pStyle w:val="Sourcewithforeground"/>
      </w:pPr>
      <w:r w:rsidRPr="00A30882">
        <w:t xml:space="preserve">                    }</w:t>
      </w:r>
    </w:p>
    <w:p w14:paraId="75D9E766" w14:textId="77777777" w:rsidR="008A7466" w:rsidRPr="00A30882" w:rsidRDefault="008A7466" w:rsidP="008A7466">
      <w:pPr>
        <w:pStyle w:val="Sourcewithforeground"/>
      </w:pPr>
    </w:p>
    <w:p w14:paraId="438F2AE4" w14:textId="77777777" w:rsidR="008A7466" w:rsidRPr="00A30882" w:rsidRDefault="008A7466" w:rsidP="008A7466">
      <w:pPr>
        <w:pStyle w:val="Sourcewithforeground"/>
      </w:pPr>
      <w:r w:rsidRPr="00A30882">
        <w:t xml:space="preserve">                    </w:t>
      </w:r>
      <w:proofErr w:type="spellStart"/>
      <w:r w:rsidRPr="00A30882">
        <w:t>ChannelSubscriberInfoStructure</w:t>
      </w:r>
      <w:proofErr w:type="spellEnd"/>
      <w:r w:rsidRPr="00A30882">
        <w:t xml:space="preserve"> </w:t>
      </w:r>
      <w:proofErr w:type="spellStart"/>
      <w:r w:rsidRPr="00A30882">
        <w:t>channelSubscriber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ChannelSubscriberInfoStructure</w:t>
      </w:r>
      <w:proofErr w:type="spellEnd"/>
      <w:r w:rsidRPr="00A30882">
        <w:t>();</w:t>
      </w:r>
    </w:p>
    <w:p w14:paraId="666D49F6" w14:textId="77777777" w:rsidR="008A7466" w:rsidRPr="00A30882" w:rsidRDefault="008A7466" w:rsidP="008A7466">
      <w:pPr>
        <w:pStyle w:val="Sourcewithforeground"/>
      </w:pPr>
      <w:r w:rsidRPr="00A30882">
        <w:t xml:space="preserve">                    </w:t>
      </w:r>
      <w:proofErr w:type="spellStart"/>
      <w:r w:rsidRPr="00A30882">
        <w:t>channelSubscriber.ChannelVersionURN</w:t>
      </w:r>
      <w:proofErr w:type="spellEnd"/>
      <w:r w:rsidRPr="00A30882">
        <w:t xml:space="preserve"> = </w:t>
      </w:r>
      <w:proofErr w:type="spellStart"/>
      <w:r w:rsidRPr="00A30882">
        <w:t>channelVersionURN</w:t>
      </w:r>
      <w:proofErr w:type="spellEnd"/>
      <w:r w:rsidRPr="00A30882">
        <w:t>;</w:t>
      </w:r>
    </w:p>
    <w:p w14:paraId="09BB5A1B" w14:textId="77777777" w:rsidR="008A7466" w:rsidRPr="00A30882" w:rsidRDefault="008A7466" w:rsidP="008A7466">
      <w:pPr>
        <w:pStyle w:val="Sourcewithforeground"/>
      </w:pPr>
      <w:r w:rsidRPr="00A30882">
        <w:t xml:space="preserve">                    </w:t>
      </w:r>
      <w:proofErr w:type="spellStart"/>
      <w:r w:rsidRPr="00A30882">
        <w:t>channelSubscriber.SubscriberAuthority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AuthorityBasicInfoStructure</w:t>
      </w:r>
      <w:proofErr w:type="spellEnd"/>
      <w:r w:rsidRPr="00A30882">
        <w:t>();</w:t>
      </w:r>
    </w:p>
    <w:p w14:paraId="737C7B52" w14:textId="77777777" w:rsidR="008A7466" w:rsidRPr="00A30882" w:rsidRDefault="008A7466" w:rsidP="008A7466">
      <w:pPr>
        <w:pStyle w:val="Sourcewithforeground"/>
      </w:pPr>
      <w:r w:rsidRPr="00A30882">
        <w:t xml:space="preserve">                    </w:t>
      </w:r>
      <w:proofErr w:type="spellStart"/>
      <w:r w:rsidRPr="00A30882">
        <w:t>channelSubscriber.SubscriberAuthority.AuthorityID</w:t>
      </w:r>
      <w:proofErr w:type="spellEnd"/>
      <w:r w:rsidRPr="00A30882">
        <w:t xml:space="preserve"> = "100001";</w:t>
      </w:r>
    </w:p>
    <w:p w14:paraId="0993FDDE" w14:textId="77777777" w:rsidR="008A7466" w:rsidRPr="00A30882" w:rsidRDefault="008A7466" w:rsidP="008A7466">
      <w:pPr>
        <w:pStyle w:val="Sourcewithforeground"/>
      </w:pPr>
      <w:r w:rsidRPr="00A30882">
        <w:t xml:space="preserve">                    </w:t>
      </w:r>
      <w:proofErr w:type="spellStart"/>
      <w:r w:rsidRPr="00A30882">
        <w:t>channelSubscriber.SubscriberAuthority.ShortName</w:t>
      </w:r>
      <w:proofErr w:type="spellEnd"/>
      <w:r w:rsidRPr="00A30882">
        <w:t xml:space="preserve"> = "VRAA";</w:t>
      </w:r>
    </w:p>
    <w:p w14:paraId="0D7ED18B" w14:textId="77777777" w:rsidR="008A7466" w:rsidRPr="00A30882" w:rsidRDefault="008A7466" w:rsidP="008A7466">
      <w:pPr>
        <w:pStyle w:val="Sourcewithforeground"/>
      </w:pPr>
      <w:r w:rsidRPr="00A30882">
        <w:t xml:space="preserve">                    </w:t>
      </w:r>
      <w:proofErr w:type="spellStart"/>
      <w:r w:rsidRPr="00A30882">
        <w:t>channelSubscriber.SubscriberAuthority.Name</w:t>
      </w:r>
      <w:proofErr w:type="spellEnd"/>
      <w:r w:rsidRPr="00A30882">
        <w:t xml:space="preserve"> = "VRAA";</w:t>
      </w:r>
    </w:p>
    <w:p w14:paraId="55397532" w14:textId="77777777" w:rsidR="008A7466" w:rsidRPr="00A30882" w:rsidRDefault="008A7466" w:rsidP="008A7466">
      <w:pPr>
        <w:pStyle w:val="Sourcewithforeground"/>
      </w:pPr>
      <w:r w:rsidRPr="00A30882">
        <w:t xml:space="preserve">                    </w:t>
      </w:r>
      <w:proofErr w:type="spellStart"/>
      <w:r w:rsidRPr="00A30882">
        <w:t>ChannelSubscriberSearchInfoStructure</w:t>
      </w:r>
      <w:proofErr w:type="spellEnd"/>
      <w:r w:rsidRPr="00A30882">
        <w:t xml:space="preserve"> </w:t>
      </w:r>
      <w:proofErr w:type="spellStart"/>
      <w:r w:rsidRPr="00A30882">
        <w:t>channelSubscriberSearch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ChannelSubscriberSearchInfoStructure</w:t>
      </w:r>
      <w:proofErr w:type="spellEnd"/>
      <w:r w:rsidRPr="00A30882">
        <w:t>();</w:t>
      </w:r>
    </w:p>
    <w:p w14:paraId="1851E5BE" w14:textId="77777777" w:rsidR="008A7466" w:rsidRPr="00A30882" w:rsidRDefault="008A7466" w:rsidP="008A7466">
      <w:pPr>
        <w:pStyle w:val="Sourcewithforeground"/>
      </w:pPr>
      <w:r w:rsidRPr="00A30882">
        <w:t xml:space="preserve">                    </w:t>
      </w:r>
      <w:proofErr w:type="spellStart"/>
      <w:r w:rsidRPr="00A30882">
        <w:t>channelSubscriberSearch.ChannelSubscriber</w:t>
      </w:r>
      <w:proofErr w:type="spellEnd"/>
      <w:r w:rsidRPr="00A30882">
        <w:t xml:space="preserve"> = </w:t>
      </w:r>
      <w:proofErr w:type="spellStart"/>
      <w:r w:rsidRPr="00A30882">
        <w:t>channelSubscriber</w:t>
      </w:r>
      <w:proofErr w:type="spellEnd"/>
      <w:r w:rsidRPr="00A30882">
        <w:t>;</w:t>
      </w:r>
    </w:p>
    <w:p w14:paraId="18E7770D" w14:textId="77777777" w:rsidR="008A7466" w:rsidRPr="00A30882" w:rsidRDefault="008A7466" w:rsidP="008A7466">
      <w:pPr>
        <w:pStyle w:val="Sourcewithforeground"/>
      </w:pPr>
      <w:r w:rsidRPr="00A30882">
        <w:t xml:space="preserve">                    </w:t>
      </w:r>
      <w:proofErr w:type="spellStart"/>
      <w:r w:rsidRPr="00A30882">
        <w:t>ChannelSubscriberListStructure</w:t>
      </w:r>
      <w:proofErr w:type="spellEnd"/>
      <w:r w:rsidRPr="00A30882">
        <w:t xml:space="preserve"> </w:t>
      </w:r>
      <w:proofErr w:type="spellStart"/>
      <w:r w:rsidRPr="00A30882">
        <w:t>channelSubscriberList</w:t>
      </w:r>
      <w:proofErr w:type="spellEnd"/>
      <w:r w:rsidRPr="00A30882">
        <w:t xml:space="preserve"> = </w:t>
      </w:r>
      <w:proofErr w:type="spellStart"/>
      <w:r w:rsidRPr="00A30882">
        <w:t>client.SearchSubscribersToChannelPaged</w:t>
      </w:r>
      <w:proofErr w:type="spellEnd"/>
      <w:r w:rsidRPr="00A30882">
        <w:t>(</w:t>
      </w:r>
      <w:proofErr w:type="spellStart"/>
      <w:r w:rsidRPr="00A30882">
        <w:t>channelSubscriberSearch</w:t>
      </w:r>
      <w:proofErr w:type="spellEnd"/>
      <w:r w:rsidRPr="00A30882">
        <w:t>);</w:t>
      </w:r>
    </w:p>
    <w:p w14:paraId="02CEFD13" w14:textId="77777777" w:rsidR="008A7466" w:rsidRPr="00A30882" w:rsidRDefault="008A7466" w:rsidP="008A7466">
      <w:pPr>
        <w:pStyle w:val="Sourcewithforeground"/>
      </w:pPr>
      <w:r w:rsidRPr="00A30882">
        <w:t xml:space="preserve">                    </w:t>
      </w:r>
      <w:proofErr w:type="spellStart"/>
      <w:r w:rsidRPr="00A30882">
        <w:t>if</w:t>
      </w:r>
      <w:proofErr w:type="spellEnd"/>
      <w:r w:rsidRPr="00A30882">
        <w:t xml:space="preserve"> (</w:t>
      </w:r>
      <w:proofErr w:type="spellStart"/>
      <w:r w:rsidRPr="00A30882">
        <w:t>channelSubscriberList.Count</w:t>
      </w:r>
      <w:proofErr w:type="spellEnd"/>
      <w:r w:rsidRPr="00A30882">
        <w:t xml:space="preserve"> == 0)</w:t>
      </w:r>
    </w:p>
    <w:p w14:paraId="59CF8317" w14:textId="77777777" w:rsidR="008A7466" w:rsidRPr="00A30882" w:rsidRDefault="008A7466" w:rsidP="008A7466">
      <w:pPr>
        <w:pStyle w:val="Sourcewithforeground"/>
      </w:pPr>
      <w:r w:rsidRPr="00A30882">
        <w:t xml:space="preserve">                    {</w:t>
      </w:r>
    </w:p>
    <w:p w14:paraId="08E4E440" w14:textId="77777777" w:rsidR="008A7466" w:rsidRPr="00A30882" w:rsidRDefault="008A7466" w:rsidP="008A7466">
      <w:pPr>
        <w:pStyle w:val="Sourcewithforeground"/>
      </w:pPr>
      <w:r w:rsidRPr="00A30882">
        <w:t xml:space="preserve">                        </w:t>
      </w:r>
      <w:proofErr w:type="spellStart"/>
      <w:r w:rsidRPr="00A30882">
        <w:t>int</w:t>
      </w:r>
      <w:proofErr w:type="spellEnd"/>
      <w:r w:rsidRPr="00A30882">
        <w:t xml:space="preserve"> </w:t>
      </w:r>
      <w:proofErr w:type="spellStart"/>
      <w:r w:rsidRPr="00A30882">
        <w:t>result</w:t>
      </w:r>
      <w:proofErr w:type="spellEnd"/>
      <w:r w:rsidRPr="00A30882">
        <w:t xml:space="preserve"> = </w:t>
      </w:r>
      <w:proofErr w:type="spellStart"/>
      <w:r w:rsidRPr="00A30882">
        <w:t>client.InsertSubscriberToChannel</w:t>
      </w:r>
      <w:proofErr w:type="spellEnd"/>
      <w:r w:rsidRPr="00A30882">
        <w:t>(</w:t>
      </w:r>
      <w:proofErr w:type="spellStart"/>
      <w:r w:rsidRPr="00A30882">
        <w:t>channelSubscriber</w:t>
      </w:r>
      <w:proofErr w:type="spellEnd"/>
      <w:r w:rsidRPr="00A30882">
        <w:t>);</w:t>
      </w:r>
    </w:p>
    <w:p w14:paraId="50151C07" w14:textId="77777777" w:rsidR="008A7466" w:rsidRPr="00A30882" w:rsidRDefault="008A7466" w:rsidP="008A7466">
      <w:pPr>
        <w:pStyle w:val="Sourcewithforeground"/>
      </w:pPr>
      <w:r w:rsidRPr="00A30882">
        <w:t xml:space="preserve">                        </w:t>
      </w:r>
      <w:proofErr w:type="spellStart"/>
      <w:r w:rsidRPr="00A30882">
        <w:t>Console.WriteLine</w:t>
      </w:r>
      <w:proofErr w:type="spellEnd"/>
      <w:r w:rsidRPr="00A30882">
        <w:t>("</w:t>
      </w:r>
      <w:proofErr w:type="spellStart"/>
      <w:r w:rsidRPr="00A30882">
        <w:t>Channel</w:t>
      </w:r>
      <w:proofErr w:type="spellEnd"/>
      <w:r w:rsidRPr="00A30882">
        <w:t xml:space="preserve"> </w:t>
      </w:r>
      <w:proofErr w:type="spellStart"/>
      <w:r w:rsidRPr="00A30882">
        <w:t>subscriber</w:t>
      </w:r>
      <w:proofErr w:type="spellEnd"/>
      <w:r w:rsidRPr="00A30882">
        <w:t xml:space="preserve"> </w:t>
      </w:r>
      <w:proofErr w:type="spellStart"/>
      <w:r w:rsidRPr="00A30882">
        <w:t>created</w:t>
      </w:r>
      <w:proofErr w:type="spellEnd"/>
      <w:r w:rsidRPr="00A30882">
        <w:t>");</w:t>
      </w:r>
    </w:p>
    <w:p w14:paraId="54E11BE6" w14:textId="77777777" w:rsidR="008A7466" w:rsidRPr="00A30882" w:rsidRDefault="008A7466" w:rsidP="008A7466">
      <w:pPr>
        <w:pStyle w:val="Sourcewithforeground"/>
      </w:pPr>
      <w:r w:rsidRPr="00A30882">
        <w:t xml:space="preserve">                    }</w:t>
      </w:r>
    </w:p>
    <w:p w14:paraId="5AF81AD9" w14:textId="77777777" w:rsidR="008A7466" w:rsidRPr="00A30882" w:rsidRDefault="008A7466" w:rsidP="008A7466">
      <w:pPr>
        <w:pStyle w:val="Sourcewithforeground"/>
      </w:pPr>
      <w:r w:rsidRPr="00A30882">
        <w:t xml:space="preserve">                    </w:t>
      </w:r>
      <w:proofErr w:type="spellStart"/>
      <w:r w:rsidRPr="00A30882">
        <w:t>else</w:t>
      </w:r>
      <w:proofErr w:type="spellEnd"/>
    </w:p>
    <w:p w14:paraId="7B2ADDEE" w14:textId="77777777" w:rsidR="008A7466" w:rsidRPr="00A30882" w:rsidRDefault="008A7466" w:rsidP="008A7466">
      <w:pPr>
        <w:pStyle w:val="Sourcewithforeground"/>
      </w:pPr>
      <w:r w:rsidRPr="00A30882">
        <w:t xml:space="preserve">                    {</w:t>
      </w:r>
    </w:p>
    <w:p w14:paraId="3690F144" w14:textId="77777777" w:rsidR="008A7466" w:rsidRPr="00A30882" w:rsidRDefault="008A7466" w:rsidP="008A7466">
      <w:pPr>
        <w:pStyle w:val="Sourcewithforeground"/>
      </w:pPr>
      <w:r w:rsidRPr="00A30882">
        <w:t xml:space="preserve">                        </w:t>
      </w:r>
      <w:proofErr w:type="spellStart"/>
      <w:r w:rsidRPr="00A30882">
        <w:t>Console.WriteLine</w:t>
      </w:r>
      <w:proofErr w:type="spellEnd"/>
      <w:r w:rsidRPr="00A30882">
        <w:t>("</w:t>
      </w:r>
      <w:proofErr w:type="spellStart"/>
      <w:r w:rsidRPr="00A30882">
        <w:t>Channel</w:t>
      </w:r>
      <w:proofErr w:type="spellEnd"/>
      <w:r w:rsidRPr="00A30882">
        <w:t xml:space="preserve"> </w:t>
      </w:r>
      <w:proofErr w:type="spellStart"/>
      <w:r w:rsidRPr="00A30882">
        <w:t>subscriber</w:t>
      </w:r>
      <w:proofErr w:type="spellEnd"/>
      <w:r w:rsidRPr="00A30882">
        <w:t xml:space="preserve"> </w:t>
      </w:r>
      <w:proofErr w:type="spellStart"/>
      <w:r w:rsidRPr="00A30882">
        <w:t>found</w:t>
      </w:r>
      <w:proofErr w:type="spellEnd"/>
      <w:r w:rsidRPr="00A30882">
        <w:t>");</w:t>
      </w:r>
    </w:p>
    <w:p w14:paraId="718496A4" w14:textId="77777777" w:rsidR="008A7466" w:rsidRPr="00A30882" w:rsidRDefault="008A7466" w:rsidP="008A7466">
      <w:pPr>
        <w:pStyle w:val="Sourcewithforeground"/>
      </w:pPr>
      <w:r w:rsidRPr="00A30882">
        <w:t xml:space="preserve">                    }</w:t>
      </w:r>
    </w:p>
    <w:p w14:paraId="069402B9" w14:textId="77777777" w:rsidR="008A7466" w:rsidRPr="00A30882" w:rsidRDefault="008A7466" w:rsidP="008A7466">
      <w:pPr>
        <w:pStyle w:val="Sourcewithforeground"/>
      </w:pPr>
    </w:p>
    <w:p w14:paraId="77393178" w14:textId="77777777" w:rsidR="008A7466" w:rsidRPr="00A30882" w:rsidRDefault="008A7466" w:rsidP="008A7466">
      <w:pPr>
        <w:pStyle w:val="Sourcewithforeground"/>
      </w:pPr>
      <w:r w:rsidRPr="00A30882">
        <w:t xml:space="preserve">                }</w:t>
      </w:r>
    </w:p>
    <w:p w14:paraId="682BC69F" w14:textId="77777777" w:rsidR="008A7466" w:rsidRPr="00A30882" w:rsidRDefault="008A7466" w:rsidP="008A7466">
      <w:pPr>
        <w:pStyle w:val="Sourcewithforeground"/>
      </w:pPr>
      <w:r w:rsidRPr="00A30882">
        <w:t xml:space="preserve">                </w:t>
      </w:r>
      <w:proofErr w:type="spellStart"/>
      <w:r w:rsidRPr="00A30882">
        <w:t>catch</w:t>
      </w:r>
      <w:proofErr w:type="spellEnd"/>
      <w:r w:rsidRPr="00A30882">
        <w:t xml:space="preserve"> (</w:t>
      </w:r>
      <w:proofErr w:type="spellStart"/>
      <w:r w:rsidRPr="00A30882">
        <w:t>CommunicationException</w:t>
      </w:r>
      <w:proofErr w:type="spellEnd"/>
      <w:r w:rsidRPr="00A30882">
        <w:t xml:space="preserve"> e)</w:t>
      </w:r>
    </w:p>
    <w:p w14:paraId="726FAFAE" w14:textId="77777777" w:rsidR="008A7466" w:rsidRPr="00A30882" w:rsidRDefault="008A7466" w:rsidP="008A7466">
      <w:pPr>
        <w:pStyle w:val="Sourcewithforeground"/>
      </w:pPr>
      <w:r w:rsidRPr="00A30882">
        <w:t xml:space="preserve">                {</w:t>
      </w:r>
    </w:p>
    <w:p w14:paraId="41B391F5" w14:textId="77777777" w:rsidR="008A7466" w:rsidRPr="00A30882" w:rsidRDefault="008A7466" w:rsidP="008A7466">
      <w:pPr>
        <w:pStyle w:val="Sourcewithforeground"/>
      </w:pPr>
      <w:r w:rsidRPr="00A30882">
        <w:t xml:space="preserve">                    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mess</w:t>
      </w:r>
      <w:proofErr w:type="spellEnd"/>
      <w:r w:rsidRPr="00A30882">
        <w:t xml:space="preserve"> = </w:t>
      </w:r>
      <w:proofErr w:type="spellStart"/>
      <w:r w:rsidRPr="00A30882">
        <w:t>e.Message</w:t>
      </w:r>
      <w:proofErr w:type="spellEnd"/>
      <w:r w:rsidRPr="00A30882">
        <w:t>;</w:t>
      </w:r>
    </w:p>
    <w:p w14:paraId="20F345A3" w14:textId="77777777" w:rsidR="008A7466" w:rsidRPr="00A30882" w:rsidRDefault="008A7466" w:rsidP="008A7466">
      <w:pPr>
        <w:pStyle w:val="Sourcewithforeground"/>
      </w:pPr>
      <w:r w:rsidRPr="00A30882">
        <w:t xml:space="preserve">                    </w:t>
      </w:r>
      <w:proofErr w:type="spellStart"/>
      <w:r w:rsidRPr="00A30882">
        <w:t>Console.WriteLine</w:t>
      </w:r>
      <w:proofErr w:type="spellEnd"/>
      <w:r w:rsidRPr="00A30882">
        <w:t>(</w:t>
      </w:r>
      <w:proofErr w:type="spellStart"/>
      <w:r w:rsidRPr="00A30882">
        <w:t>mess</w:t>
      </w:r>
      <w:proofErr w:type="spellEnd"/>
      <w:r w:rsidRPr="00A30882">
        <w:t>);</w:t>
      </w:r>
    </w:p>
    <w:p w14:paraId="2FC34BB1" w14:textId="77777777" w:rsidR="008A7466" w:rsidRPr="00A30882" w:rsidRDefault="008A7466" w:rsidP="008A7466">
      <w:pPr>
        <w:pStyle w:val="Sourcewithforeground"/>
      </w:pPr>
    </w:p>
    <w:p w14:paraId="723B9818" w14:textId="77777777" w:rsidR="008A7466" w:rsidRPr="00A30882" w:rsidRDefault="008A7466" w:rsidP="008A7466">
      <w:pPr>
        <w:pStyle w:val="Sourcewithforeground"/>
      </w:pPr>
      <w:r w:rsidRPr="00A30882">
        <w:t xml:space="preserve">                    </w:t>
      </w:r>
      <w:proofErr w:type="spellStart"/>
      <w:r w:rsidRPr="00A30882">
        <w:t>client.Abort</w:t>
      </w:r>
      <w:proofErr w:type="spellEnd"/>
      <w:r w:rsidRPr="00A30882">
        <w:t>();</w:t>
      </w:r>
    </w:p>
    <w:p w14:paraId="7346C5E7" w14:textId="77777777" w:rsidR="008A7466" w:rsidRPr="00A30882" w:rsidRDefault="008A7466" w:rsidP="008A7466">
      <w:pPr>
        <w:pStyle w:val="Sourcewithforeground"/>
      </w:pPr>
      <w:r w:rsidRPr="00A30882">
        <w:t xml:space="preserve">                }</w:t>
      </w:r>
    </w:p>
    <w:p w14:paraId="7D23326A" w14:textId="77777777" w:rsidR="008A7466" w:rsidRPr="00A30882" w:rsidRDefault="008A7466" w:rsidP="008A7466">
      <w:pPr>
        <w:pStyle w:val="Sourcewithforeground"/>
      </w:pPr>
      <w:r w:rsidRPr="00A30882">
        <w:t xml:space="preserve">                </w:t>
      </w:r>
      <w:proofErr w:type="spellStart"/>
      <w:r w:rsidRPr="00A30882">
        <w:t>catch</w:t>
      </w:r>
      <w:proofErr w:type="spellEnd"/>
      <w:r w:rsidRPr="00A30882">
        <w:t xml:space="preserve"> (</w:t>
      </w:r>
      <w:proofErr w:type="spellStart"/>
      <w:r w:rsidRPr="00A30882">
        <w:t>TimeoutException</w:t>
      </w:r>
      <w:proofErr w:type="spellEnd"/>
      <w:r w:rsidRPr="00A30882">
        <w:t xml:space="preserve"> e)</w:t>
      </w:r>
    </w:p>
    <w:p w14:paraId="4A520451" w14:textId="77777777" w:rsidR="008A7466" w:rsidRPr="00A30882" w:rsidRDefault="008A7466" w:rsidP="008A7466">
      <w:pPr>
        <w:pStyle w:val="Sourcewithforeground"/>
      </w:pPr>
      <w:r w:rsidRPr="00A30882">
        <w:t xml:space="preserve">                {</w:t>
      </w:r>
    </w:p>
    <w:p w14:paraId="477C8259" w14:textId="77777777" w:rsidR="008A7466" w:rsidRPr="00A30882" w:rsidRDefault="008A7466" w:rsidP="008A7466">
      <w:pPr>
        <w:pStyle w:val="Sourcewithforeground"/>
      </w:pPr>
      <w:r w:rsidRPr="00A30882">
        <w:t xml:space="preserve">                    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mess</w:t>
      </w:r>
      <w:proofErr w:type="spellEnd"/>
      <w:r w:rsidRPr="00A30882">
        <w:t xml:space="preserve"> = </w:t>
      </w:r>
      <w:proofErr w:type="spellStart"/>
      <w:r w:rsidRPr="00A30882">
        <w:t>e.Message</w:t>
      </w:r>
      <w:proofErr w:type="spellEnd"/>
      <w:r w:rsidRPr="00A30882">
        <w:t>;</w:t>
      </w:r>
    </w:p>
    <w:p w14:paraId="0EA171E4" w14:textId="77777777" w:rsidR="008A7466" w:rsidRPr="00A30882" w:rsidRDefault="008A7466" w:rsidP="008A7466">
      <w:pPr>
        <w:pStyle w:val="Sourcewithforeground"/>
      </w:pPr>
      <w:r w:rsidRPr="00A30882">
        <w:t xml:space="preserve">                    </w:t>
      </w:r>
      <w:proofErr w:type="spellStart"/>
      <w:r w:rsidRPr="00A30882">
        <w:t>Console.WriteLine</w:t>
      </w:r>
      <w:proofErr w:type="spellEnd"/>
      <w:r w:rsidRPr="00A30882">
        <w:t>(</w:t>
      </w:r>
      <w:proofErr w:type="spellStart"/>
      <w:r w:rsidRPr="00A30882">
        <w:t>mess</w:t>
      </w:r>
      <w:proofErr w:type="spellEnd"/>
      <w:r w:rsidRPr="00A30882">
        <w:t>);</w:t>
      </w:r>
    </w:p>
    <w:p w14:paraId="629AFE55" w14:textId="77777777" w:rsidR="008A7466" w:rsidRPr="00A30882" w:rsidRDefault="008A7466" w:rsidP="008A7466">
      <w:pPr>
        <w:pStyle w:val="Sourcewithforeground"/>
      </w:pPr>
    </w:p>
    <w:p w14:paraId="6F1C0028" w14:textId="77777777" w:rsidR="008A7466" w:rsidRPr="00A30882" w:rsidRDefault="008A7466" w:rsidP="008A7466">
      <w:pPr>
        <w:pStyle w:val="Sourcewithforeground"/>
      </w:pPr>
      <w:r w:rsidRPr="00A30882">
        <w:t xml:space="preserve">                    </w:t>
      </w:r>
      <w:proofErr w:type="spellStart"/>
      <w:r w:rsidRPr="00A30882">
        <w:t>client.Abort</w:t>
      </w:r>
      <w:proofErr w:type="spellEnd"/>
      <w:r w:rsidRPr="00A30882">
        <w:t>();</w:t>
      </w:r>
    </w:p>
    <w:p w14:paraId="203EF359" w14:textId="77777777" w:rsidR="008A7466" w:rsidRPr="00A30882" w:rsidRDefault="008A7466" w:rsidP="008A7466">
      <w:pPr>
        <w:pStyle w:val="Sourcewithforeground"/>
      </w:pPr>
      <w:r w:rsidRPr="00A30882">
        <w:t xml:space="preserve">                }</w:t>
      </w:r>
    </w:p>
    <w:p w14:paraId="2A0A57B4" w14:textId="77777777" w:rsidR="008A7466" w:rsidRPr="00A30882" w:rsidRDefault="008A7466" w:rsidP="008A7466">
      <w:pPr>
        <w:pStyle w:val="Sourcewithforeground"/>
      </w:pPr>
      <w:r w:rsidRPr="00A30882">
        <w:t xml:space="preserve">                </w:t>
      </w:r>
      <w:proofErr w:type="spellStart"/>
      <w:r w:rsidRPr="00A30882">
        <w:t>catch</w:t>
      </w:r>
      <w:proofErr w:type="spellEnd"/>
      <w:r w:rsidRPr="00A30882">
        <w:t xml:space="preserve"> (</w:t>
      </w:r>
      <w:proofErr w:type="spellStart"/>
      <w:r w:rsidRPr="00A30882">
        <w:t>Exception</w:t>
      </w:r>
      <w:proofErr w:type="spellEnd"/>
      <w:r w:rsidRPr="00A30882">
        <w:t xml:space="preserve"> e)</w:t>
      </w:r>
    </w:p>
    <w:p w14:paraId="69D35AF9" w14:textId="77777777" w:rsidR="008A7466" w:rsidRPr="00A30882" w:rsidRDefault="008A7466" w:rsidP="008A7466">
      <w:pPr>
        <w:pStyle w:val="Sourcewithforeground"/>
      </w:pPr>
      <w:r w:rsidRPr="00A30882">
        <w:t xml:space="preserve">                {</w:t>
      </w:r>
    </w:p>
    <w:p w14:paraId="6C55E057" w14:textId="77777777" w:rsidR="008A7466" w:rsidRPr="00A30882" w:rsidRDefault="008A7466" w:rsidP="008A7466">
      <w:pPr>
        <w:pStyle w:val="Sourcewithforeground"/>
      </w:pPr>
      <w:r w:rsidRPr="00A30882">
        <w:t xml:space="preserve">                    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mess</w:t>
      </w:r>
      <w:proofErr w:type="spellEnd"/>
      <w:r w:rsidRPr="00A30882">
        <w:t xml:space="preserve"> = </w:t>
      </w:r>
      <w:proofErr w:type="spellStart"/>
      <w:r w:rsidRPr="00A30882">
        <w:t>e.Message</w:t>
      </w:r>
      <w:proofErr w:type="spellEnd"/>
      <w:r w:rsidRPr="00A30882">
        <w:t>;</w:t>
      </w:r>
    </w:p>
    <w:p w14:paraId="358C5A4C" w14:textId="77777777" w:rsidR="008A7466" w:rsidRPr="00A30882" w:rsidRDefault="008A7466" w:rsidP="008A7466">
      <w:pPr>
        <w:pStyle w:val="Sourcewithforeground"/>
      </w:pPr>
      <w:r w:rsidRPr="00A30882">
        <w:t xml:space="preserve">                    </w:t>
      </w:r>
      <w:proofErr w:type="spellStart"/>
      <w:r w:rsidRPr="00A30882">
        <w:t>Console.WriteLine</w:t>
      </w:r>
      <w:proofErr w:type="spellEnd"/>
      <w:r w:rsidRPr="00A30882">
        <w:t>(</w:t>
      </w:r>
      <w:proofErr w:type="spellStart"/>
      <w:r w:rsidRPr="00A30882">
        <w:t>mess</w:t>
      </w:r>
      <w:proofErr w:type="spellEnd"/>
      <w:r w:rsidRPr="00A30882">
        <w:t>);</w:t>
      </w:r>
    </w:p>
    <w:p w14:paraId="6470F6A4" w14:textId="77777777" w:rsidR="008A7466" w:rsidRPr="00A30882" w:rsidRDefault="008A7466" w:rsidP="008A7466">
      <w:pPr>
        <w:pStyle w:val="Sourcewithforeground"/>
      </w:pPr>
      <w:r w:rsidRPr="00A30882">
        <w:t xml:space="preserve">                    </w:t>
      </w:r>
      <w:proofErr w:type="spellStart"/>
      <w:r w:rsidRPr="00A30882">
        <w:t>client.Abort</w:t>
      </w:r>
      <w:proofErr w:type="spellEnd"/>
      <w:r w:rsidRPr="00A30882">
        <w:t>();</w:t>
      </w:r>
    </w:p>
    <w:p w14:paraId="5CB2D408" w14:textId="77777777" w:rsidR="008A7466" w:rsidRPr="00A30882" w:rsidRDefault="008A7466" w:rsidP="008A7466">
      <w:pPr>
        <w:pStyle w:val="Sourcewithforeground"/>
      </w:pPr>
      <w:r w:rsidRPr="00A30882">
        <w:t xml:space="preserve">                    </w:t>
      </w:r>
      <w:proofErr w:type="spellStart"/>
      <w:r w:rsidRPr="00A30882">
        <w:t>throw</w:t>
      </w:r>
      <w:proofErr w:type="spellEnd"/>
      <w:r w:rsidRPr="00A30882">
        <w:t>;</w:t>
      </w:r>
    </w:p>
    <w:p w14:paraId="537D2AAB" w14:textId="77777777" w:rsidR="008A7466" w:rsidRPr="00A30882" w:rsidRDefault="008A7466" w:rsidP="008A7466">
      <w:pPr>
        <w:pStyle w:val="Sourcewithforeground"/>
      </w:pPr>
      <w:r w:rsidRPr="00A30882">
        <w:t xml:space="preserve">                }</w:t>
      </w:r>
    </w:p>
    <w:p w14:paraId="03DAD451" w14:textId="77777777" w:rsidR="008A7466" w:rsidRPr="00A30882" w:rsidRDefault="008A7466" w:rsidP="008A7466">
      <w:pPr>
        <w:pStyle w:val="Sourcewithforeground"/>
      </w:pPr>
      <w:r w:rsidRPr="00A30882">
        <w:t xml:space="preserve">            }</w:t>
      </w:r>
    </w:p>
    <w:p w14:paraId="7D0FD401" w14:textId="77777777" w:rsidR="008A7466" w:rsidRPr="00A30882" w:rsidRDefault="008A7466" w:rsidP="008A7466">
      <w:pPr>
        <w:pStyle w:val="Sourcewithforeground"/>
      </w:pPr>
    </w:p>
    <w:p w14:paraId="63452D7C" w14:textId="77777777" w:rsidR="008A7466" w:rsidRPr="00A30882" w:rsidRDefault="008A7466" w:rsidP="008A7466">
      <w:pPr>
        <w:pStyle w:val="Sourcewithforeground"/>
      </w:pPr>
      <w:r w:rsidRPr="00A30882">
        <w:t xml:space="preserve">            </w:t>
      </w:r>
      <w:proofErr w:type="spellStart"/>
      <w:r w:rsidRPr="00A30882">
        <w:t>using</w:t>
      </w:r>
      <w:proofErr w:type="spellEnd"/>
      <w:r w:rsidRPr="00A30882">
        <w:t xml:space="preserve"> (</w:t>
      </w:r>
      <w:proofErr w:type="spellStart"/>
      <w:r w:rsidRPr="00A30882">
        <w:t>ProxyToService.DitService.DITMessageServiceContractClient</w:t>
      </w:r>
      <w:proofErr w:type="spellEnd"/>
      <w:r w:rsidRPr="00A30882">
        <w:t xml:space="preserve"> </w:t>
      </w:r>
      <w:proofErr w:type="spellStart"/>
      <w:r w:rsidRPr="00A30882">
        <w:t>client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ProxyToService.DitService.DITMessageServiceContractClient("MessageService"))</w:t>
      </w:r>
    </w:p>
    <w:p w14:paraId="6FEEE973" w14:textId="77777777" w:rsidR="008A7466" w:rsidRPr="00A30882" w:rsidRDefault="008A7466" w:rsidP="008A7466">
      <w:pPr>
        <w:pStyle w:val="Sourcewithforeground"/>
      </w:pPr>
      <w:r w:rsidRPr="00A30882">
        <w:t xml:space="preserve">            {</w:t>
      </w:r>
    </w:p>
    <w:p w14:paraId="3B7EE733" w14:textId="77777777" w:rsidR="008A7466" w:rsidRPr="00A30882" w:rsidRDefault="008A7466" w:rsidP="008A7466">
      <w:pPr>
        <w:pStyle w:val="Sourcewithforeground"/>
      </w:pPr>
      <w:r w:rsidRPr="00A30882">
        <w:t xml:space="preserve">                var </w:t>
      </w:r>
      <w:proofErr w:type="spellStart"/>
      <w:r w:rsidRPr="00A30882">
        <w:t>applyTo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Uri</w:t>
      </w:r>
      <w:proofErr w:type="spellEnd"/>
      <w:r w:rsidRPr="00A30882">
        <w:t>("https://ivis.eps.gov.lv/DIT.WebService");</w:t>
      </w:r>
    </w:p>
    <w:p w14:paraId="0E786446" w14:textId="77777777" w:rsidR="008A7466" w:rsidRPr="00A30882" w:rsidRDefault="008A7466" w:rsidP="008A7466">
      <w:pPr>
        <w:pStyle w:val="Sourcewithforeground"/>
      </w:pPr>
      <w:r w:rsidRPr="00A30882">
        <w:t xml:space="preserve">                var </w:t>
      </w:r>
      <w:proofErr w:type="spellStart"/>
      <w:r w:rsidRPr="00A30882">
        <w:t>factory</w:t>
      </w:r>
      <w:proofErr w:type="spellEnd"/>
      <w:r w:rsidRPr="00A30882">
        <w:t xml:space="preserve"> = </w:t>
      </w:r>
      <w:proofErr w:type="spellStart"/>
      <w:r w:rsidRPr="00A30882">
        <w:t>client.ChannelFactory</w:t>
      </w:r>
      <w:proofErr w:type="spellEnd"/>
      <w:r w:rsidRPr="00A30882">
        <w:t>;</w:t>
      </w:r>
    </w:p>
    <w:p w14:paraId="3BAB959D" w14:textId="77777777" w:rsidR="008A7466" w:rsidRPr="00A30882" w:rsidRDefault="008A7466" w:rsidP="008A7466">
      <w:pPr>
        <w:pStyle w:val="Sourcewithforeground"/>
      </w:pPr>
      <w:r w:rsidRPr="00A30882">
        <w:t xml:space="preserve">                var </w:t>
      </w:r>
      <w:proofErr w:type="spellStart"/>
      <w:r w:rsidRPr="00A30882">
        <w:t>other</w:t>
      </w:r>
      <w:proofErr w:type="spellEnd"/>
      <w:r w:rsidRPr="00A30882">
        <w:t xml:space="preserve"> = </w:t>
      </w:r>
      <w:proofErr w:type="spellStart"/>
      <w:r w:rsidRPr="00A30882">
        <w:t>factory.Endpoint.Behaviors.Find</w:t>
      </w:r>
      <w:proofErr w:type="spellEnd"/>
      <w:r w:rsidRPr="00A30882">
        <w:t>&lt;</w:t>
      </w:r>
      <w:proofErr w:type="spellStart"/>
      <w:r w:rsidRPr="00A30882">
        <w:t>ClientCredentials</w:t>
      </w:r>
      <w:proofErr w:type="spellEnd"/>
      <w:r w:rsidRPr="00A30882">
        <w:t>&gt;();</w:t>
      </w:r>
    </w:p>
    <w:p w14:paraId="40978D1D" w14:textId="77777777" w:rsidR="008A7466" w:rsidRPr="00A30882" w:rsidRDefault="008A7466" w:rsidP="008A7466">
      <w:pPr>
        <w:pStyle w:val="Sourcewithforeground"/>
      </w:pPr>
      <w:r w:rsidRPr="00A30882">
        <w:t xml:space="preserve">                </w:t>
      </w:r>
      <w:proofErr w:type="spellStart"/>
      <w:r w:rsidRPr="00A30882">
        <w:t>factory.Endpoint.Behaviors.Remove</w:t>
      </w:r>
      <w:proofErr w:type="spellEnd"/>
      <w:r w:rsidRPr="00A30882">
        <w:t>(</w:t>
      </w:r>
      <w:proofErr w:type="spellStart"/>
      <w:r w:rsidRPr="00A30882">
        <w:t>other.GetType</w:t>
      </w:r>
      <w:proofErr w:type="spellEnd"/>
      <w:r w:rsidRPr="00A30882">
        <w:t>());</w:t>
      </w:r>
    </w:p>
    <w:p w14:paraId="110D6CA7" w14:textId="77777777" w:rsidR="008A7466" w:rsidRPr="00A30882" w:rsidRDefault="008A7466" w:rsidP="008A7466">
      <w:pPr>
        <w:pStyle w:val="Sourcewithforeground"/>
      </w:pPr>
      <w:r w:rsidRPr="00A30882">
        <w:t xml:space="preserve">                var </w:t>
      </w:r>
      <w:proofErr w:type="spellStart"/>
      <w:r w:rsidRPr="00A30882">
        <w:t>item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ApplyToClientCredentials</w:t>
      </w:r>
      <w:proofErr w:type="spellEnd"/>
      <w:r w:rsidRPr="00A30882">
        <w:t>(</w:t>
      </w:r>
      <w:proofErr w:type="spellStart"/>
      <w:r w:rsidRPr="00A30882">
        <w:t>other</w:t>
      </w:r>
      <w:proofErr w:type="spellEnd"/>
      <w:r w:rsidRPr="00A30882">
        <w:t xml:space="preserve">) { </w:t>
      </w:r>
      <w:proofErr w:type="spellStart"/>
      <w:r w:rsidRPr="00A30882">
        <w:t>ApplyTo</w:t>
      </w:r>
      <w:proofErr w:type="spellEnd"/>
      <w:r w:rsidRPr="00A30882">
        <w:t xml:space="preserve"> = </w:t>
      </w:r>
      <w:proofErr w:type="spellStart"/>
      <w:r w:rsidRPr="00A30882">
        <w:t>applyTo</w:t>
      </w:r>
      <w:proofErr w:type="spellEnd"/>
      <w:r w:rsidRPr="00A30882">
        <w:t xml:space="preserve"> };</w:t>
      </w:r>
    </w:p>
    <w:p w14:paraId="4B0DF159" w14:textId="77777777" w:rsidR="008A7466" w:rsidRPr="00A30882" w:rsidRDefault="008A7466" w:rsidP="008A7466">
      <w:pPr>
        <w:pStyle w:val="Sourcewithforeground"/>
      </w:pPr>
      <w:r w:rsidRPr="00A30882">
        <w:t xml:space="preserve">                </w:t>
      </w:r>
      <w:proofErr w:type="spellStart"/>
      <w:r w:rsidRPr="00A30882">
        <w:t>factory.Endpoint.Behaviors.Add</w:t>
      </w:r>
      <w:proofErr w:type="spellEnd"/>
      <w:r w:rsidRPr="00A30882">
        <w:t>(</w:t>
      </w:r>
      <w:proofErr w:type="spellStart"/>
      <w:r w:rsidRPr="00A30882">
        <w:t>item</w:t>
      </w:r>
      <w:proofErr w:type="spellEnd"/>
      <w:r w:rsidRPr="00A30882">
        <w:t>);</w:t>
      </w:r>
    </w:p>
    <w:p w14:paraId="70F0C363" w14:textId="77777777" w:rsidR="008A7466" w:rsidRPr="00A30882" w:rsidRDefault="008A7466" w:rsidP="008A7466">
      <w:pPr>
        <w:pStyle w:val="Sourcewithforeground"/>
      </w:pPr>
    </w:p>
    <w:p w14:paraId="5F84A7EC" w14:textId="77777777" w:rsidR="008A7466" w:rsidRPr="00A30882" w:rsidRDefault="008A7466" w:rsidP="008A7466">
      <w:pPr>
        <w:pStyle w:val="Sourcewithforeground"/>
      </w:pPr>
      <w:r w:rsidRPr="00A30882">
        <w:t xml:space="preserve">                </w:t>
      </w:r>
      <w:proofErr w:type="spellStart"/>
      <w:r w:rsidRPr="00A30882">
        <w:t>try</w:t>
      </w:r>
      <w:proofErr w:type="spellEnd"/>
    </w:p>
    <w:p w14:paraId="7F2AE56B" w14:textId="77777777" w:rsidR="008A7466" w:rsidRPr="00A30882" w:rsidRDefault="008A7466" w:rsidP="008A7466">
      <w:pPr>
        <w:pStyle w:val="Sourcewithforeground"/>
      </w:pPr>
      <w:r w:rsidRPr="00A30882">
        <w:t xml:space="preserve">                {</w:t>
      </w:r>
    </w:p>
    <w:p w14:paraId="2BB02E29" w14:textId="77777777" w:rsidR="008A7466" w:rsidRPr="00A30882" w:rsidRDefault="008A7466" w:rsidP="008A7466">
      <w:pPr>
        <w:pStyle w:val="Sourcewithforeground"/>
      </w:pPr>
      <w:r w:rsidRPr="00A30882">
        <w:t xml:space="preserve">                    ProxyToService.DitService.MessageSaveStructure2 </w:t>
      </w:r>
      <w:proofErr w:type="spellStart"/>
      <w:r w:rsidRPr="00A30882">
        <w:t>message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ProxyToService.DitService.MessageSaveStructure2();</w:t>
      </w:r>
    </w:p>
    <w:p w14:paraId="20E7B124" w14:textId="77777777" w:rsidR="008A7466" w:rsidRPr="00A30882" w:rsidRDefault="008A7466" w:rsidP="008A7466">
      <w:pPr>
        <w:pStyle w:val="Sourcewithforeground"/>
      </w:pPr>
      <w:r w:rsidRPr="00A30882">
        <w:t xml:space="preserve">                    </w:t>
      </w:r>
      <w:proofErr w:type="spellStart"/>
      <w:r w:rsidRPr="00A30882">
        <w:t>message.ChannelVersionURN</w:t>
      </w:r>
      <w:proofErr w:type="spellEnd"/>
      <w:r w:rsidRPr="00A30882">
        <w:t xml:space="preserve"> = </w:t>
      </w:r>
      <w:proofErr w:type="spellStart"/>
      <w:r w:rsidRPr="00A30882">
        <w:t>channelVersionURN</w:t>
      </w:r>
      <w:proofErr w:type="spellEnd"/>
      <w:r w:rsidRPr="00A30882">
        <w:t>;</w:t>
      </w:r>
    </w:p>
    <w:p w14:paraId="7383682C" w14:textId="77777777" w:rsidR="008A7466" w:rsidRPr="00A30882" w:rsidRDefault="008A7466" w:rsidP="008A7466">
      <w:pPr>
        <w:pStyle w:val="Sourcewithforeground"/>
      </w:pPr>
      <w:r w:rsidRPr="00A30882">
        <w:t xml:space="preserve">                    </w:t>
      </w:r>
      <w:proofErr w:type="spellStart"/>
      <w:r w:rsidRPr="00A30882">
        <w:t>BussinesMessageType</w:t>
      </w:r>
      <w:proofErr w:type="spellEnd"/>
      <w:r w:rsidRPr="00A30882">
        <w:t xml:space="preserve"> </w:t>
      </w:r>
      <w:proofErr w:type="spellStart"/>
      <w:r w:rsidRPr="00A30882">
        <w:t>bussinesMessage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BussinesMessageType</w:t>
      </w:r>
      <w:proofErr w:type="spellEnd"/>
      <w:r w:rsidRPr="00A30882">
        <w:t>();</w:t>
      </w:r>
    </w:p>
    <w:p w14:paraId="134065BC" w14:textId="77777777" w:rsidR="008A7466" w:rsidRPr="00A30882" w:rsidRDefault="008A7466" w:rsidP="008A7466">
      <w:pPr>
        <w:pStyle w:val="Sourcewithforeground"/>
      </w:pPr>
      <w:r w:rsidRPr="00A30882">
        <w:t xml:space="preserve">                    </w:t>
      </w:r>
      <w:proofErr w:type="spellStart"/>
      <w:r w:rsidRPr="00A30882">
        <w:t>XmlDocument</w:t>
      </w:r>
      <w:proofErr w:type="spellEnd"/>
      <w:r w:rsidRPr="00A30882">
        <w:t xml:space="preserve"> </w:t>
      </w:r>
      <w:proofErr w:type="spellStart"/>
      <w:r w:rsidRPr="00A30882">
        <w:t>xml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XmlDocument</w:t>
      </w:r>
      <w:proofErr w:type="spellEnd"/>
      <w:r w:rsidRPr="00A30882">
        <w:t>();</w:t>
      </w:r>
    </w:p>
    <w:p w14:paraId="288B999E" w14:textId="77777777" w:rsidR="008A7466" w:rsidRPr="00A30882" w:rsidRDefault="008A7466" w:rsidP="008A7466">
      <w:pPr>
        <w:pStyle w:val="Sourcewithforeground"/>
      </w:pPr>
      <w:r w:rsidRPr="00A30882">
        <w:t xml:space="preserve">                    </w:t>
      </w:r>
      <w:proofErr w:type="spellStart"/>
      <w:r w:rsidRPr="00A30882">
        <w:t>xml.Load</w:t>
      </w:r>
      <w:proofErr w:type="spellEnd"/>
      <w:r w:rsidRPr="00A30882">
        <w:t>("../../../data.xml");</w:t>
      </w:r>
    </w:p>
    <w:p w14:paraId="0E90FE58" w14:textId="77777777" w:rsidR="008A7466" w:rsidRPr="00A30882" w:rsidRDefault="008A7466" w:rsidP="008A7466">
      <w:pPr>
        <w:pStyle w:val="Sourcewithforeground"/>
      </w:pPr>
      <w:r w:rsidRPr="00A30882">
        <w:t xml:space="preserve">                    </w:t>
      </w:r>
      <w:proofErr w:type="spellStart"/>
      <w:r w:rsidRPr="00A30882">
        <w:t>bussinesMessage.Any</w:t>
      </w:r>
      <w:proofErr w:type="spellEnd"/>
      <w:r w:rsidRPr="00A30882">
        <w:t xml:space="preserve"> = </w:t>
      </w:r>
      <w:proofErr w:type="spellStart"/>
      <w:r w:rsidRPr="00A30882">
        <w:t>xml.DocumentElement</w:t>
      </w:r>
      <w:proofErr w:type="spellEnd"/>
      <w:r w:rsidRPr="00A30882">
        <w:t>;</w:t>
      </w:r>
    </w:p>
    <w:p w14:paraId="6B7A356E" w14:textId="77777777" w:rsidR="008A7466" w:rsidRPr="00A30882" w:rsidRDefault="008A7466" w:rsidP="008A7466">
      <w:pPr>
        <w:pStyle w:val="Sourcewithforeground"/>
      </w:pPr>
    </w:p>
    <w:p w14:paraId="4A60B765" w14:textId="77777777" w:rsidR="008A7466" w:rsidRPr="00A30882" w:rsidRDefault="008A7466" w:rsidP="008A7466">
      <w:pPr>
        <w:pStyle w:val="Sourcewithforeground"/>
      </w:pPr>
      <w:r w:rsidRPr="00A30882">
        <w:t xml:space="preserve">                    </w:t>
      </w:r>
      <w:proofErr w:type="spellStart"/>
      <w:r w:rsidRPr="00A30882">
        <w:t>message.Item</w:t>
      </w:r>
      <w:proofErr w:type="spellEnd"/>
      <w:r w:rsidRPr="00A30882">
        <w:t xml:space="preserve"> = </w:t>
      </w:r>
      <w:proofErr w:type="spellStart"/>
      <w:r w:rsidRPr="00A30882">
        <w:t>bussinesMessage</w:t>
      </w:r>
      <w:proofErr w:type="spellEnd"/>
      <w:r w:rsidRPr="00A30882">
        <w:t>;</w:t>
      </w:r>
    </w:p>
    <w:p w14:paraId="7B687009" w14:textId="77777777" w:rsidR="008A7466" w:rsidRPr="00A30882" w:rsidRDefault="008A7466" w:rsidP="008A7466">
      <w:pPr>
        <w:pStyle w:val="Sourcewithforeground"/>
      </w:pPr>
      <w:r w:rsidRPr="00A30882">
        <w:t xml:space="preserve">                    </w:t>
      </w:r>
      <w:proofErr w:type="spellStart"/>
      <w:r w:rsidRPr="00A30882">
        <w:t>message.ReceiverFilter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ReceiverFilterArrayStructure</w:t>
      </w:r>
      <w:proofErr w:type="spellEnd"/>
      <w:r w:rsidRPr="00A30882">
        <w:t>()</w:t>
      </w:r>
    </w:p>
    <w:p w14:paraId="709EFB02" w14:textId="77777777" w:rsidR="008A7466" w:rsidRPr="00A30882" w:rsidRDefault="008A7466" w:rsidP="008A7466">
      <w:pPr>
        <w:pStyle w:val="Sourcewithforeground"/>
      </w:pPr>
      <w:r w:rsidRPr="00A30882">
        <w:t xml:space="preserve">                    {</w:t>
      </w:r>
    </w:p>
    <w:p w14:paraId="1E1071BE" w14:textId="77777777" w:rsidR="008A7466" w:rsidRPr="00A30882" w:rsidRDefault="008A7466" w:rsidP="008A7466">
      <w:pPr>
        <w:pStyle w:val="Sourcewithforeground"/>
      </w:pPr>
      <w:r w:rsidRPr="00A30882">
        <w:t xml:space="preserve">                        </w:t>
      </w:r>
      <w:proofErr w:type="spellStart"/>
      <w:r w:rsidRPr="00A30882">
        <w:t>Authority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>[] { "100001" }</w:t>
      </w:r>
    </w:p>
    <w:p w14:paraId="77E83CCB" w14:textId="77777777" w:rsidR="008A7466" w:rsidRPr="00A30882" w:rsidRDefault="008A7466" w:rsidP="008A7466">
      <w:pPr>
        <w:pStyle w:val="Sourcewithforeground"/>
      </w:pPr>
      <w:r w:rsidRPr="00A30882">
        <w:t xml:space="preserve">                    };</w:t>
      </w:r>
    </w:p>
    <w:p w14:paraId="23712F7C" w14:textId="77777777" w:rsidR="008A7466" w:rsidRPr="00A30882" w:rsidRDefault="008A7466" w:rsidP="008A7466">
      <w:pPr>
        <w:pStyle w:val="Sourcewithforeground"/>
      </w:pPr>
    </w:p>
    <w:p w14:paraId="483765B6" w14:textId="77777777" w:rsidR="008A7466" w:rsidRPr="00A30882" w:rsidRDefault="008A7466" w:rsidP="008A7466">
      <w:pPr>
        <w:pStyle w:val="Sourcewithforeground"/>
      </w:pPr>
      <w:r w:rsidRPr="00A30882">
        <w:t xml:space="preserve">                    </w:t>
      </w:r>
      <w:proofErr w:type="spellStart"/>
      <w:r w:rsidRPr="00A30882">
        <w:t>bool</w:t>
      </w:r>
      <w:proofErr w:type="spellEnd"/>
      <w:r w:rsidRPr="00A30882">
        <w:t xml:space="preserve"> </w:t>
      </w:r>
      <w:proofErr w:type="spellStart"/>
      <w:r w:rsidRPr="00A30882">
        <w:t>resp</w:t>
      </w:r>
      <w:proofErr w:type="spellEnd"/>
      <w:r w:rsidRPr="00A30882">
        <w:t xml:space="preserve"> = client.SendMessage2(</w:t>
      </w:r>
      <w:proofErr w:type="spellStart"/>
      <w:r w:rsidRPr="00A30882">
        <w:t>message</w:t>
      </w:r>
      <w:proofErr w:type="spellEnd"/>
      <w:r w:rsidRPr="00A30882">
        <w:t>);</w:t>
      </w:r>
    </w:p>
    <w:p w14:paraId="1045E3C4" w14:textId="77777777" w:rsidR="008A7466" w:rsidRPr="00A30882" w:rsidRDefault="008A7466" w:rsidP="008A7466">
      <w:pPr>
        <w:pStyle w:val="Sourcewithforeground"/>
      </w:pPr>
      <w:r w:rsidRPr="00A30882">
        <w:t xml:space="preserve">                    </w:t>
      </w:r>
    </w:p>
    <w:p w14:paraId="643F9837" w14:textId="77777777" w:rsidR="008A7466" w:rsidRPr="00A30882" w:rsidRDefault="008A7466" w:rsidP="008A7466">
      <w:pPr>
        <w:pStyle w:val="Sourcewithforeground"/>
      </w:pPr>
      <w:r w:rsidRPr="00A30882">
        <w:t xml:space="preserve">                    </w:t>
      </w:r>
      <w:proofErr w:type="spellStart"/>
      <w:r w:rsidRPr="00A30882">
        <w:t>Console.WriteLine</w:t>
      </w:r>
      <w:proofErr w:type="spellEnd"/>
      <w:r w:rsidRPr="00A30882">
        <w:t>("</w:t>
      </w:r>
      <w:proofErr w:type="spellStart"/>
      <w:r w:rsidRPr="00A30882">
        <w:t>message</w:t>
      </w:r>
      <w:proofErr w:type="spellEnd"/>
      <w:r w:rsidRPr="00A30882">
        <w:t xml:space="preserve"> </w:t>
      </w:r>
      <w:proofErr w:type="spellStart"/>
      <w:r w:rsidRPr="00A30882">
        <w:t>was</w:t>
      </w:r>
      <w:proofErr w:type="spellEnd"/>
      <w:r w:rsidRPr="00A30882">
        <w:t xml:space="preserve"> </w:t>
      </w:r>
      <w:proofErr w:type="spellStart"/>
      <w:r w:rsidRPr="00A30882">
        <w:t>sent</w:t>
      </w:r>
      <w:proofErr w:type="spellEnd"/>
      <w:r w:rsidRPr="00A30882">
        <w:t>");</w:t>
      </w:r>
    </w:p>
    <w:p w14:paraId="76BF50CA" w14:textId="77777777" w:rsidR="008A7466" w:rsidRPr="00A30882" w:rsidRDefault="008A7466" w:rsidP="008A7466">
      <w:pPr>
        <w:pStyle w:val="Sourcewithforeground"/>
      </w:pPr>
      <w:r w:rsidRPr="00A30882">
        <w:t xml:space="preserve">                    </w:t>
      </w:r>
      <w:proofErr w:type="spellStart"/>
      <w:r w:rsidRPr="00A30882">
        <w:t>Console.WriteLine</w:t>
      </w:r>
      <w:proofErr w:type="spellEnd"/>
      <w:r w:rsidRPr="00A30882">
        <w:t>("</w:t>
      </w:r>
      <w:proofErr w:type="spellStart"/>
      <w:r w:rsidRPr="00A30882">
        <w:t>Press</w:t>
      </w:r>
      <w:proofErr w:type="spellEnd"/>
      <w:r w:rsidRPr="00A30882">
        <w:t xml:space="preserve"> </w:t>
      </w:r>
      <w:proofErr w:type="spellStart"/>
      <w:r w:rsidRPr="00A30882">
        <w:t>key</w:t>
      </w:r>
      <w:proofErr w:type="spellEnd"/>
      <w:r w:rsidRPr="00A30882">
        <w:t>...");</w:t>
      </w:r>
    </w:p>
    <w:p w14:paraId="248B5B48" w14:textId="77777777" w:rsidR="008A7466" w:rsidRPr="00A30882" w:rsidRDefault="008A7466" w:rsidP="008A7466">
      <w:pPr>
        <w:pStyle w:val="Sourcewithforeground"/>
      </w:pPr>
      <w:r w:rsidRPr="00A30882">
        <w:lastRenderedPageBreak/>
        <w:t xml:space="preserve">                }</w:t>
      </w:r>
    </w:p>
    <w:p w14:paraId="1139A36A" w14:textId="77777777" w:rsidR="008A7466" w:rsidRPr="00A30882" w:rsidRDefault="008A7466" w:rsidP="008A7466">
      <w:pPr>
        <w:pStyle w:val="Sourcewithforeground"/>
      </w:pPr>
      <w:r w:rsidRPr="00A30882">
        <w:t xml:space="preserve">                </w:t>
      </w:r>
      <w:proofErr w:type="spellStart"/>
      <w:r w:rsidRPr="00A30882">
        <w:t>catch</w:t>
      </w:r>
      <w:proofErr w:type="spellEnd"/>
      <w:r w:rsidRPr="00A30882">
        <w:t xml:space="preserve"> (</w:t>
      </w:r>
      <w:proofErr w:type="spellStart"/>
      <w:r w:rsidRPr="00A30882">
        <w:t>CommunicationException</w:t>
      </w:r>
      <w:proofErr w:type="spellEnd"/>
      <w:r w:rsidRPr="00A30882">
        <w:t xml:space="preserve"> e)</w:t>
      </w:r>
    </w:p>
    <w:p w14:paraId="6B3ECD35" w14:textId="77777777" w:rsidR="008A7466" w:rsidRPr="00A30882" w:rsidRDefault="008A7466" w:rsidP="008A7466">
      <w:pPr>
        <w:pStyle w:val="Sourcewithforeground"/>
      </w:pPr>
      <w:r w:rsidRPr="00A30882">
        <w:t xml:space="preserve">                {</w:t>
      </w:r>
    </w:p>
    <w:p w14:paraId="635350D4" w14:textId="77777777" w:rsidR="008A7466" w:rsidRPr="00A30882" w:rsidRDefault="008A7466" w:rsidP="008A7466">
      <w:pPr>
        <w:pStyle w:val="Sourcewithforeground"/>
      </w:pPr>
      <w:r w:rsidRPr="00A30882">
        <w:t xml:space="preserve">                    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mess</w:t>
      </w:r>
      <w:proofErr w:type="spellEnd"/>
      <w:r w:rsidRPr="00A30882">
        <w:t xml:space="preserve"> = </w:t>
      </w:r>
      <w:proofErr w:type="spellStart"/>
      <w:r w:rsidRPr="00A30882">
        <w:t>e.Message</w:t>
      </w:r>
      <w:proofErr w:type="spellEnd"/>
      <w:r w:rsidRPr="00A30882">
        <w:t>;</w:t>
      </w:r>
    </w:p>
    <w:p w14:paraId="0E50C87C" w14:textId="77777777" w:rsidR="008A7466" w:rsidRPr="00A30882" w:rsidRDefault="008A7466" w:rsidP="008A7466">
      <w:pPr>
        <w:pStyle w:val="Sourcewithforeground"/>
      </w:pPr>
      <w:r w:rsidRPr="00A30882">
        <w:t xml:space="preserve">                    </w:t>
      </w:r>
      <w:proofErr w:type="spellStart"/>
      <w:r w:rsidRPr="00A30882">
        <w:t>Console.WriteLine</w:t>
      </w:r>
      <w:proofErr w:type="spellEnd"/>
      <w:r w:rsidRPr="00A30882">
        <w:t>(</w:t>
      </w:r>
      <w:proofErr w:type="spellStart"/>
      <w:r w:rsidRPr="00A30882">
        <w:t>mess</w:t>
      </w:r>
      <w:proofErr w:type="spellEnd"/>
      <w:r w:rsidRPr="00A30882">
        <w:t>);</w:t>
      </w:r>
    </w:p>
    <w:p w14:paraId="4C27ED00" w14:textId="77777777" w:rsidR="008A7466" w:rsidRPr="00A30882" w:rsidRDefault="008A7466" w:rsidP="008A7466">
      <w:pPr>
        <w:pStyle w:val="Sourcewithforeground"/>
      </w:pPr>
    </w:p>
    <w:p w14:paraId="32BBFC6E" w14:textId="77777777" w:rsidR="008A7466" w:rsidRPr="00A30882" w:rsidRDefault="008A7466" w:rsidP="008A7466">
      <w:pPr>
        <w:pStyle w:val="Sourcewithforeground"/>
      </w:pPr>
      <w:r w:rsidRPr="00A30882">
        <w:t xml:space="preserve">                    </w:t>
      </w:r>
      <w:proofErr w:type="spellStart"/>
      <w:r w:rsidRPr="00A30882">
        <w:t>client.Abort</w:t>
      </w:r>
      <w:proofErr w:type="spellEnd"/>
      <w:r w:rsidRPr="00A30882">
        <w:t>();</w:t>
      </w:r>
    </w:p>
    <w:p w14:paraId="70CFE339" w14:textId="77777777" w:rsidR="008A7466" w:rsidRPr="00A30882" w:rsidRDefault="008A7466" w:rsidP="008A7466">
      <w:pPr>
        <w:pStyle w:val="Sourcewithforeground"/>
      </w:pPr>
      <w:r w:rsidRPr="00A30882">
        <w:t xml:space="preserve">                }</w:t>
      </w:r>
    </w:p>
    <w:p w14:paraId="724CE4AF" w14:textId="77777777" w:rsidR="008A7466" w:rsidRPr="00A30882" w:rsidRDefault="008A7466" w:rsidP="008A7466">
      <w:pPr>
        <w:pStyle w:val="Sourcewithforeground"/>
      </w:pPr>
      <w:r w:rsidRPr="00A30882">
        <w:t xml:space="preserve">                </w:t>
      </w:r>
      <w:proofErr w:type="spellStart"/>
      <w:r w:rsidRPr="00A30882">
        <w:t>catch</w:t>
      </w:r>
      <w:proofErr w:type="spellEnd"/>
      <w:r w:rsidRPr="00A30882">
        <w:t xml:space="preserve"> (</w:t>
      </w:r>
      <w:proofErr w:type="spellStart"/>
      <w:r w:rsidRPr="00A30882">
        <w:t>TimeoutException</w:t>
      </w:r>
      <w:proofErr w:type="spellEnd"/>
      <w:r w:rsidRPr="00A30882">
        <w:t xml:space="preserve"> e)</w:t>
      </w:r>
    </w:p>
    <w:p w14:paraId="0AEE0BD5" w14:textId="77777777" w:rsidR="008A7466" w:rsidRPr="00A30882" w:rsidRDefault="008A7466" w:rsidP="008A7466">
      <w:pPr>
        <w:pStyle w:val="Sourcewithforeground"/>
      </w:pPr>
      <w:r w:rsidRPr="00A30882">
        <w:t xml:space="preserve">                {</w:t>
      </w:r>
    </w:p>
    <w:p w14:paraId="6948A066" w14:textId="77777777" w:rsidR="008A7466" w:rsidRPr="00A30882" w:rsidRDefault="008A7466" w:rsidP="008A7466">
      <w:pPr>
        <w:pStyle w:val="Sourcewithforeground"/>
      </w:pPr>
      <w:r w:rsidRPr="00A30882">
        <w:t xml:space="preserve">                    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mess</w:t>
      </w:r>
      <w:proofErr w:type="spellEnd"/>
      <w:r w:rsidRPr="00A30882">
        <w:t xml:space="preserve"> = </w:t>
      </w:r>
      <w:proofErr w:type="spellStart"/>
      <w:r w:rsidRPr="00A30882">
        <w:t>e.Message</w:t>
      </w:r>
      <w:proofErr w:type="spellEnd"/>
      <w:r w:rsidRPr="00A30882">
        <w:t>;</w:t>
      </w:r>
    </w:p>
    <w:p w14:paraId="223E67D6" w14:textId="77777777" w:rsidR="008A7466" w:rsidRPr="00A30882" w:rsidRDefault="008A7466" w:rsidP="008A7466">
      <w:pPr>
        <w:pStyle w:val="Sourcewithforeground"/>
      </w:pPr>
      <w:r w:rsidRPr="00A30882">
        <w:t xml:space="preserve">                    </w:t>
      </w:r>
      <w:proofErr w:type="spellStart"/>
      <w:r w:rsidRPr="00A30882">
        <w:t>Console.WriteLine</w:t>
      </w:r>
      <w:proofErr w:type="spellEnd"/>
      <w:r w:rsidRPr="00A30882">
        <w:t>(</w:t>
      </w:r>
      <w:proofErr w:type="spellStart"/>
      <w:r w:rsidRPr="00A30882">
        <w:t>mess</w:t>
      </w:r>
      <w:proofErr w:type="spellEnd"/>
      <w:r w:rsidRPr="00A30882">
        <w:t>);</w:t>
      </w:r>
    </w:p>
    <w:p w14:paraId="4F223D1B" w14:textId="77777777" w:rsidR="008A7466" w:rsidRPr="00A30882" w:rsidRDefault="008A7466" w:rsidP="008A7466">
      <w:pPr>
        <w:pStyle w:val="Sourcewithforeground"/>
      </w:pPr>
    </w:p>
    <w:p w14:paraId="6F8F0FC5" w14:textId="77777777" w:rsidR="008A7466" w:rsidRPr="00A30882" w:rsidRDefault="008A7466" w:rsidP="008A7466">
      <w:pPr>
        <w:pStyle w:val="Sourcewithforeground"/>
      </w:pPr>
      <w:r w:rsidRPr="00A30882">
        <w:t xml:space="preserve">                    </w:t>
      </w:r>
      <w:proofErr w:type="spellStart"/>
      <w:r w:rsidRPr="00A30882">
        <w:t>client.Abort</w:t>
      </w:r>
      <w:proofErr w:type="spellEnd"/>
      <w:r w:rsidRPr="00A30882">
        <w:t>();</w:t>
      </w:r>
    </w:p>
    <w:p w14:paraId="5E5CE609" w14:textId="77777777" w:rsidR="008A7466" w:rsidRPr="00A30882" w:rsidRDefault="008A7466" w:rsidP="008A7466">
      <w:pPr>
        <w:pStyle w:val="Sourcewithforeground"/>
      </w:pPr>
      <w:r w:rsidRPr="00A30882">
        <w:t xml:space="preserve">                }</w:t>
      </w:r>
    </w:p>
    <w:p w14:paraId="2CF1CFA5" w14:textId="77777777" w:rsidR="008A7466" w:rsidRPr="00A30882" w:rsidRDefault="008A7466" w:rsidP="008A7466">
      <w:pPr>
        <w:pStyle w:val="Sourcewithforeground"/>
      </w:pPr>
      <w:r w:rsidRPr="00A30882">
        <w:t xml:space="preserve">                </w:t>
      </w:r>
      <w:proofErr w:type="spellStart"/>
      <w:r w:rsidRPr="00A30882">
        <w:t>catch</w:t>
      </w:r>
      <w:proofErr w:type="spellEnd"/>
      <w:r w:rsidRPr="00A30882">
        <w:t xml:space="preserve"> (</w:t>
      </w:r>
      <w:proofErr w:type="spellStart"/>
      <w:r w:rsidRPr="00A30882">
        <w:t>Exception</w:t>
      </w:r>
      <w:proofErr w:type="spellEnd"/>
      <w:r w:rsidRPr="00A30882">
        <w:t xml:space="preserve"> e)</w:t>
      </w:r>
    </w:p>
    <w:p w14:paraId="53B7C7C1" w14:textId="77777777" w:rsidR="008A7466" w:rsidRPr="00A30882" w:rsidRDefault="008A7466" w:rsidP="008A7466">
      <w:pPr>
        <w:pStyle w:val="Sourcewithforeground"/>
      </w:pPr>
      <w:r w:rsidRPr="00A30882">
        <w:t xml:space="preserve">                {</w:t>
      </w:r>
    </w:p>
    <w:p w14:paraId="4C7716A5" w14:textId="77777777" w:rsidR="008A7466" w:rsidRPr="00A30882" w:rsidRDefault="008A7466" w:rsidP="008A7466">
      <w:pPr>
        <w:pStyle w:val="Sourcewithforeground"/>
      </w:pPr>
      <w:r w:rsidRPr="00A30882">
        <w:t xml:space="preserve">                    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mess</w:t>
      </w:r>
      <w:proofErr w:type="spellEnd"/>
      <w:r w:rsidRPr="00A30882">
        <w:t xml:space="preserve"> = </w:t>
      </w:r>
      <w:proofErr w:type="spellStart"/>
      <w:r w:rsidRPr="00A30882">
        <w:t>e.Message</w:t>
      </w:r>
      <w:proofErr w:type="spellEnd"/>
      <w:r w:rsidRPr="00A30882">
        <w:t>;</w:t>
      </w:r>
    </w:p>
    <w:p w14:paraId="0FACA87D" w14:textId="77777777" w:rsidR="008A7466" w:rsidRPr="00A30882" w:rsidRDefault="008A7466" w:rsidP="008A7466">
      <w:pPr>
        <w:pStyle w:val="Sourcewithforeground"/>
      </w:pPr>
      <w:r w:rsidRPr="00A30882">
        <w:t xml:space="preserve">                    </w:t>
      </w:r>
      <w:proofErr w:type="spellStart"/>
      <w:r w:rsidRPr="00A30882">
        <w:t>Console.WriteLine</w:t>
      </w:r>
      <w:proofErr w:type="spellEnd"/>
      <w:r w:rsidRPr="00A30882">
        <w:t>(</w:t>
      </w:r>
      <w:proofErr w:type="spellStart"/>
      <w:r w:rsidRPr="00A30882">
        <w:t>mess</w:t>
      </w:r>
      <w:proofErr w:type="spellEnd"/>
      <w:r w:rsidRPr="00A30882">
        <w:t>);</w:t>
      </w:r>
    </w:p>
    <w:p w14:paraId="6DC87024" w14:textId="77777777" w:rsidR="008A7466" w:rsidRPr="00A30882" w:rsidRDefault="008A7466" w:rsidP="008A7466">
      <w:pPr>
        <w:pStyle w:val="Sourcewithforeground"/>
      </w:pPr>
      <w:r w:rsidRPr="00A30882">
        <w:t xml:space="preserve">                    </w:t>
      </w:r>
      <w:proofErr w:type="spellStart"/>
      <w:r w:rsidRPr="00A30882">
        <w:t>client.Abort</w:t>
      </w:r>
      <w:proofErr w:type="spellEnd"/>
      <w:r w:rsidRPr="00A30882">
        <w:t>();</w:t>
      </w:r>
    </w:p>
    <w:p w14:paraId="3D82FFC7" w14:textId="77777777" w:rsidR="008A7466" w:rsidRPr="00A30882" w:rsidRDefault="008A7466" w:rsidP="008A7466">
      <w:pPr>
        <w:pStyle w:val="Sourcewithforeground"/>
      </w:pPr>
      <w:r w:rsidRPr="00A30882">
        <w:t xml:space="preserve">                    </w:t>
      </w:r>
      <w:proofErr w:type="spellStart"/>
      <w:r w:rsidRPr="00A30882">
        <w:t>throw</w:t>
      </w:r>
      <w:proofErr w:type="spellEnd"/>
      <w:r w:rsidRPr="00A30882">
        <w:t>;</w:t>
      </w:r>
    </w:p>
    <w:p w14:paraId="659B41F1" w14:textId="77777777" w:rsidR="008A7466" w:rsidRPr="00A30882" w:rsidRDefault="008A7466" w:rsidP="008A7466">
      <w:pPr>
        <w:pStyle w:val="Sourcewithforeground"/>
      </w:pPr>
      <w:r w:rsidRPr="00A30882">
        <w:t xml:space="preserve">                }</w:t>
      </w:r>
    </w:p>
    <w:p w14:paraId="103DB3CA" w14:textId="77777777" w:rsidR="008A7466" w:rsidRPr="00A30882" w:rsidRDefault="008A7466" w:rsidP="008A7466">
      <w:pPr>
        <w:pStyle w:val="Sourcewithforeground"/>
      </w:pPr>
    </w:p>
    <w:p w14:paraId="2A26FBD0" w14:textId="77777777" w:rsidR="008A7466" w:rsidRPr="00A30882" w:rsidRDefault="008A7466" w:rsidP="008A7466">
      <w:pPr>
        <w:pStyle w:val="Sourcewithforeground"/>
      </w:pPr>
      <w:r w:rsidRPr="00A30882">
        <w:t xml:space="preserve">                </w:t>
      </w:r>
      <w:proofErr w:type="spellStart"/>
      <w:r w:rsidRPr="00A30882">
        <w:t>Console.ReadLine</w:t>
      </w:r>
      <w:proofErr w:type="spellEnd"/>
      <w:r w:rsidRPr="00A30882">
        <w:t>();</w:t>
      </w:r>
    </w:p>
    <w:p w14:paraId="18FF830F" w14:textId="34973394" w:rsidR="008A7466" w:rsidRPr="00A30882" w:rsidRDefault="008A7466" w:rsidP="008A7466">
      <w:pPr>
        <w:pStyle w:val="Sourcewithforeground"/>
      </w:pPr>
      <w:r w:rsidRPr="00A30882">
        <w:t xml:space="preserve">            }</w:t>
      </w:r>
    </w:p>
    <w:p w14:paraId="04B5A57E" w14:textId="7AD8E194" w:rsidR="008A7466" w:rsidRPr="00A30882" w:rsidRDefault="008A7466" w:rsidP="00EA317C">
      <w:pPr>
        <w:pStyle w:val="Sourcewithforeground"/>
      </w:pPr>
    </w:p>
    <w:p w14:paraId="6D52F215" w14:textId="77777777" w:rsidR="008A7466" w:rsidRPr="00A30882" w:rsidRDefault="008A7466" w:rsidP="00EA317C">
      <w:pPr>
        <w:pStyle w:val="Sourcewithforeground"/>
      </w:pPr>
    </w:p>
    <w:p w14:paraId="3FDD90A6" w14:textId="0C5C960A" w:rsidR="00265E9F" w:rsidRPr="00A30882" w:rsidRDefault="00E50753" w:rsidP="00E50753">
      <w:pPr>
        <w:pStyle w:val="Heading4"/>
        <w:rPr>
          <w:rFonts w:eastAsia="Times New Roman"/>
        </w:rPr>
      </w:pPr>
      <w:bookmarkStart w:id="100" w:name="_Toc110419699"/>
      <w:r w:rsidRPr="00A30882">
        <w:rPr>
          <w:rFonts w:eastAsia="Times New Roman"/>
        </w:rPr>
        <w:t>Atbildes ziņojuma nosūtīšana</w:t>
      </w:r>
      <w:bookmarkEnd w:id="100"/>
    </w:p>
    <w:p w14:paraId="61AB8002" w14:textId="77777777" w:rsidR="00D31325" w:rsidRPr="00A30882" w:rsidRDefault="00D31325" w:rsidP="00D31325">
      <w:pPr>
        <w:pStyle w:val="Sourcewithforeground"/>
      </w:pP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channelName</w:t>
      </w:r>
      <w:proofErr w:type="spellEnd"/>
      <w:r w:rsidRPr="00A30882">
        <w:t xml:space="preserve"> = "SampleChannel7";</w:t>
      </w:r>
    </w:p>
    <w:p w14:paraId="0B5AA6CB" w14:textId="77777777" w:rsidR="00D31325" w:rsidRPr="00A30882" w:rsidRDefault="00D31325" w:rsidP="00D31325">
      <w:pPr>
        <w:pStyle w:val="Sourcewithforeground"/>
      </w:pPr>
      <w:r w:rsidRPr="00A30882">
        <w:t xml:space="preserve">            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channelVersionURN</w:t>
      </w:r>
      <w:proofErr w:type="spellEnd"/>
      <w:r w:rsidRPr="00A30882">
        <w:t xml:space="preserve"> = "URN:IVIS:100001:CHA-" + </w:t>
      </w:r>
      <w:proofErr w:type="spellStart"/>
      <w:r w:rsidRPr="00A30882">
        <w:t>channelName</w:t>
      </w:r>
      <w:proofErr w:type="spellEnd"/>
      <w:r w:rsidRPr="00A30882">
        <w:t xml:space="preserve"> + "-v1-0-TYPE-DIK";</w:t>
      </w:r>
    </w:p>
    <w:p w14:paraId="2FBD79F6" w14:textId="77777777" w:rsidR="00D31325" w:rsidRPr="00A30882" w:rsidRDefault="00D31325" w:rsidP="00D31325">
      <w:pPr>
        <w:pStyle w:val="Sourcewithforeground"/>
      </w:pPr>
      <w:r w:rsidRPr="00A30882">
        <w:t xml:space="preserve">            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messageId</w:t>
      </w:r>
      <w:proofErr w:type="spellEnd"/>
      <w:r w:rsidRPr="00A30882">
        <w:t xml:space="preserve"> = </w:t>
      </w:r>
      <w:proofErr w:type="spellStart"/>
      <w:r w:rsidRPr="00A30882">
        <w:t>string.Empty</w:t>
      </w:r>
      <w:proofErr w:type="spellEnd"/>
      <w:r w:rsidRPr="00A30882">
        <w:t>;</w:t>
      </w:r>
    </w:p>
    <w:p w14:paraId="12FC9F66" w14:textId="77777777" w:rsidR="00D31325" w:rsidRPr="00A30882" w:rsidRDefault="00D31325" w:rsidP="00D31325">
      <w:pPr>
        <w:pStyle w:val="Sourcewithforeground"/>
      </w:pPr>
    </w:p>
    <w:p w14:paraId="007BB50B" w14:textId="77777777" w:rsidR="00D31325" w:rsidRPr="00A30882" w:rsidRDefault="00D31325" w:rsidP="00D31325">
      <w:pPr>
        <w:pStyle w:val="Sourcewithforeground"/>
      </w:pPr>
      <w:r w:rsidRPr="00A30882">
        <w:t xml:space="preserve">            </w:t>
      </w:r>
      <w:proofErr w:type="spellStart"/>
      <w:r w:rsidRPr="00A30882">
        <w:t>using</w:t>
      </w:r>
      <w:proofErr w:type="spellEnd"/>
      <w:r w:rsidRPr="00A30882">
        <w:t xml:space="preserve"> (</w:t>
      </w:r>
      <w:proofErr w:type="spellStart"/>
      <w:r w:rsidRPr="00A30882">
        <w:t>ProxyToService.DitService.DITMessageServiceContractClient</w:t>
      </w:r>
      <w:proofErr w:type="spellEnd"/>
      <w:r w:rsidRPr="00A30882">
        <w:t xml:space="preserve"> </w:t>
      </w:r>
      <w:proofErr w:type="spellStart"/>
      <w:r w:rsidRPr="00A30882">
        <w:t>client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ProxyToService.DitService.DITMessageServiceContractClient("MessageService"))</w:t>
      </w:r>
    </w:p>
    <w:p w14:paraId="24DD2830" w14:textId="77777777" w:rsidR="00D31325" w:rsidRPr="00A30882" w:rsidRDefault="00D31325" w:rsidP="00D31325">
      <w:pPr>
        <w:pStyle w:val="Sourcewithforeground"/>
      </w:pPr>
      <w:r w:rsidRPr="00A30882">
        <w:t xml:space="preserve">            {</w:t>
      </w:r>
    </w:p>
    <w:p w14:paraId="535B6DF6" w14:textId="77777777" w:rsidR="00D31325" w:rsidRPr="00A30882" w:rsidRDefault="00D31325" w:rsidP="00D31325">
      <w:pPr>
        <w:pStyle w:val="Sourcewithforeground"/>
      </w:pPr>
      <w:r w:rsidRPr="00A30882">
        <w:t xml:space="preserve">                </w:t>
      </w:r>
      <w:proofErr w:type="spellStart"/>
      <w:r w:rsidRPr="00A30882">
        <w:t>try</w:t>
      </w:r>
      <w:proofErr w:type="spellEnd"/>
    </w:p>
    <w:p w14:paraId="7596685E" w14:textId="77777777" w:rsidR="00D31325" w:rsidRPr="00A30882" w:rsidRDefault="00D31325" w:rsidP="00D31325">
      <w:pPr>
        <w:pStyle w:val="Sourcewithforeground"/>
      </w:pPr>
      <w:r w:rsidRPr="00A30882">
        <w:t xml:space="preserve">                {</w:t>
      </w:r>
    </w:p>
    <w:p w14:paraId="262ED92F" w14:textId="77777777" w:rsidR="00D31325" w:rsidRPr="00A30882" w:rsidRDefault="00D31325" w:rsidP="00D31325">
      <w:pPr>
        <w:pStyle w:val="Sourcewithforeground"/>
      </w:pPr>
      <w:r w:rsidRPr="00A30882">
        <w:t xml:space="preserve">                    ProxyToService.DitService.MessageSaveStructure2 </w:t>
      </w:r>
      <w:proofErr w:type="spellStart"/>
      <w:r w:rsidRPr="00A30882">
        <w:t>message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ProxyToService.DitService.MessageSaveStructure2();</w:t>
      </w:r>
    </w:p>
    <w:p w14:paraId="6E4E9D70" w14:textId="77777777" w:rsidR="00D31325" w:rsidRPr="00A30882" w:rsidRDefault="00D31325" w:rsidP="00D31325">
      <w:pPr>
        <w:pStyle w:val="Sourcewithforeground"/>
      </w:pPr>
      <w:r w:rsidRPr="00A30882">
        <w:t xml:space="preserve">                    </w:t>
      </w:r>
      <w:proofErr w:type="spellStart"/>
      <w:r w:rsidRPr="00A30882">
        <w:t>message.ChannelVersionURN</w:t>
      </w:r>
      <w:proofErr w:type="spellEnd"/>
      <w:r w:rsidRPr="00A30882">
        <w:t xml:space="preserve"> = </w:t>
      </w:r>
      <w:proofErr w:type="spellStart"/>
      <w:r w:rsidRPr="00A30882">
        <w:t>channelVersionURN</w:t>
      </w:r>
      <w:proofErr w:type="spellEnd"/>
      <w:r w:rsidRPr="00A30882">
        <w:t>;</w:t>
      </w:r>
    </w:p>
    <w:p w14:paraId="58FAC8D3" w14:textId="77777777" w:rsidR="00D31325" w:rsidRPr="00A30882" w:rsidRDefault="00D31325" w:rsidP="00D31325">
      <w:pPr>
        <w:pStyle w:val="Sourcewithforeground"/>
      </w:pPr>
      <w:r w:rsidRPr="00A30882">
        <w:t xml:space="preserve">                    </w:t>
      </w:r>
      <w:proofErr w:type="spellStart"/>
      <w:r w:rsidRPr="00A30882">
        <w:t>BussinesMessageType</w:t>
      </w:r>
      <w:proofErr w:type="spellEnd"/>
      <w:r w:rsidRPr="00A30882">
        <w:t xml:space="preserve"> </w:t>
      </w:r>
      <w:proofErr w:type="spellStart"/>
      <w:r w:rsidRPr="00A30882">
        <w:t>bussinesMessage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BussinesMessageType</w:t>
      </w:r>
      <w:proofErr w:type="spellEnd"/>
      <w:r w:rsidRPr="00A30882">
        <w:t>();</w:t>
      </w:r>
    </w:p>
    <w:p w14:paraId="27F7194D" w14:textId="77777777" w:rsidR="00D31325" w:rsidRPr="00A30882" w:rsidRDefault="00D31325" w:rsidP="00D31325">
      <w:pPr>
        <w:pStyle w:val="Sourcewithforeground"/>
      </w:pPr>
      <w:r w:rsidRPr="00A30882">
        <w:lastRenderedPageBreak/>
        <w:t xml:space="preserve">                    </w:t>
      </w:r>
      <w:proofErr w:type="spellStart"/>
      <w:r w:rsidRPr="00A30882">
        <w:t>XmlDocument</w:t>
      </w:r>
      <w:proofErr w:type="spellEnd"/>
      <w:r w:rsidRPr="00A30882">
        <w:t xml:space="preserve"> </w:t>
      </w:r>
      <w:proofErr w:type="spellStart"/>
      <w:r w:rsidRPr="00A30882">
        <w:t>xml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XmlDocument</w:t>
      </w:r>
      <w:proofErr w:type="spellEnd"/>
      <w:r w:rsidRPr="00A30882">
        <w:t>();</w:t>
      </w:r>
    </w:p>
    <w:p w14:paraId="4D925FDC" w14:textId="77777777" w:rsidR="00D31325" w:rsidRPr="00A30882" w:rsidRDefault="00D31325" w:rsidP="00D31325">
      <w:pPr>
        <w:pStyle w:val="Sourcewithforeground"/>
      </w:pPr>
      <w:r w:rsidRPr="00A30882">
        <w:t xml:space="preserve">                    </w:t>
      </w:r>
      <w:proofErr w:type="spellStart"/>
      <w:r w:rsidRPr="00A30882">
        <w:t>xml.Load</w:t>
      </w:r>
      <w:proofErr w:type="spellEnd"/>
      <w:r w:rsidRPr="00A30882">
        <w:t>("../../../data.xml");</w:t>
      </w:r>
    </w:p>
    <w:p w14:paraId="0374604E" w14:textId="77777777" w:rsidR="00D31325" w:rsidRPr="00A30882" w:rsidRDefault="00D31325" w:rsidP="00D31325">
      <w:pPr>
        <w:pStyle w:val="Sourcewithforeground"/>
      </w:pPr>
      <w:r w:rsidRPr="00A30882">
        <w:t xml:space="preserve">                    </w:t>
      </w:r>
      <w:proofErr w:type="spellStart"/>
      <w:r w:rsidRPr="00A30882">
        <w:t>bussinesMessage.Any</w:t>
      </w:r>
      <w:proofErr w:type="spellEnd"/>
      <w:r w:rsidRPr="00A30882">
        <w:t xml:space="preserve"> = </w:t>
      </w:r>
      <w:proofErr w:type="spellStart"/>
      <w:r w:rsidRPr="00A30882">
        <w:t>xml.DocumentElement</w:t>
      </w:r>
      <w:proofErr w:type="spellEnd"/>
      <w:r w:rsidRPr="00A30882">
        <w:t>;</w:t>
      </w:r>
    </w:p>
    <w:p w14:paraId="229F3A99" w14:textId="77777777" w:rsidR="00D31325" w:rsidRPr="00A30882" w:rsidRDefault="00D31325" w:rsidP="00D31325">
      <w:pPr>
        <w:pStyle w:val="Sourcewithforeground"/>
      </w:pPr>
    </w:p>
    <w:p w14:paraId="5197C424" w14:textId="77777777" w:rsidR="00D31325" w:rsidRPr="00A30882" w:rsidRDefault="00D31325" w:rsidP="00D31325">
      <w:pPr>
        <w:pStyle w:val="Sourcewithforeground"/>
      </w:pPr>
      <w:r w:rsidRPr="00A30882">
        <w:t xml:space="preserve">                    </w:t>
      </w:r>
      <w:proofErr w:type="spellStart"/>
      <w:r w:rsidRPr="00A30882">
        <w:t>message.Item</w:t>
      </w:r>
      <w:proofErr w:type="spellEnd"/>
      <w:r w:rsidRPr="00A30882">
        <w:t xml:space="preserve"> = </w:t>
      </w:r>
      <w:proofErr w:type="spellStart"/>
      <w:r w:rsidRPr="00A30882">
        <w:t>bussinesMessage</w:t>
      </w:r>
      <w:proofErr w:type="spellEnd"/>
      <w:r w:rsidRPr="00A30882">
        <w:t>;</w:t>
      </w:r>
    </w:p>
    <w:p w14:paraId="464C7AA2" w14:textId="77777777" w:rsidR="00D31325" w:rsidRPr="00A30882" w:rsidRDefault="00D31325" w:rsidP="00D31325">
      <w:pPr>
        <w:pStyle w:val="Sourcewithforeground"/>
      </w:pPr>
      <w:r w:rsidRPr="00A30882">
        <w:t xml:space="preserve">                    </w:t>
      </w:r>
      <w:proofErr w:type="spellStart"/>
      <w:r w:rsidRPr="00A30882">
        <w:t>message.ReceiverFilter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ReceiverFilterArrayStructure</w:t>
      </w:r>
      <w:proofErr w:type="spellEnd"/>
      <w:r w:rsidRPr="00A30882">
        <w:t xml:space="preserve">() { </w:t>
      </w:r>
      <w:proofErr w:type="spellStart"/>
      <w:r w:rsidRPr="00A30882">
        <w:t>Authority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string</w:t>
      </w:r>
      <w:proofErr w:type="spellEnd"/>
      <w:r w:rsidRPr="00A30882">
        <w:t>[] { "100001" } };</w:t>
      </w:r>
    </w:p>
    <w:p w14:paraId="7F0985B8" w14:textId="77777777" w:rsidR="00D31325" w:rsidRPr="00A30882" w:rsidRDefault="00D31325" w:rsidP="00D31325">
      <w:pPr>
        <w:pStyle w:val="Sourcewithforeground"/>
      </w:pPr>
      <w:r w:rsidRPr="00A30882">
        <w:t xml:space="preserve">                    </w:t>
      </w:r>
      <w:proofErr w:type="spellStart"/>
      <w:r w:rsidRPr="00A30882">
        <w:t>bool</w:t>
      </w:r>
      <w:proofErr w:type="spellEnd"/>
      <w:r w:rsidRPr="00A30882">
        <w:t xml:space="preserve"> </w:t>
      </w:r>
      <w:proofErr w:type="spellStart"/>
      <w:r w:rsidRPr="00A30882">
        <w:t>resp</w:t>
      </w:r>
      <w:proofErr w:type="spellEnd"/>
      <w:r w:rsidRPr="00A30882">
        <w:t xml:space="preserve"> = client.SendMessage2(</w:t>
      </w:r>
      <w:proofErr w:type="spellStart"/>
      <w:r w:rsidRPr="00A30882">
        <w:t>message</w:t>
      </w:r>
      <w:proofErr w:type="spellEnd"/>
      <w:r w:rsidRPr="00A30882">
        <w:t>);</w:t>
      </w:r>
    </w:p>
    <w:p w14:paraId="2B5BE120" w14:textId="77777777" w:rsidR="00D31325" w:rsidRPr="00A30882" w:rsidRDefault="00D31325" w:rsidP="00D31325">
      <w:pPr>
        <w:pStyle w:val="Sourcewithforeground"/>
      </w:pPr>
    </w:p>
    <w:p w14:paraId="7ED85712" w14:textId="77777777" w:rsidR="00D31325" w:rsidRPr="00A30882" w:rsidRDefault="00D31325" w:rsidP="00D31325">
      <w:pPr>
        <w:pStyle w:val="Sourcewithforeground"/>
      </w:pPr>
      <w:r w:rsidRPr="00A30882">
        <w:t xml:space="preserve">                }</w:t>
      </w:r>
    </w:p>
    <w:p w14:paraId="4C91548F" w14:textId="77777777" w:rsidR="00D31325" w:rsidRPr="00A30882" w:rsidRDefault="00D31325" w:rsidP="00D31325">
      <w:pPr>
        <w:pStyle w:val="Sourcewithforeground"/>
      </w:pPr>
      <w:r w:rsidRPr="00A30882">
        <w:t xml:space="preserve">                </w:t>
      </w:r>
      <w:proofErr w:type="spellStart"/>
      <w:r w:rsidRPr="00A30882">
        <w:t>catch</w:t>
      </w:r>
      <w:proofErr w:type="spellEnd"/>
      <w:r w:rsidRPr="00A30882">
        <w:t xml:space="preserve"> (</w:t>
      </w:r>
      <w:proofErr w:type="spellStart"/>
      <w:r w:rsidRPr="00A30882">
        <w:t>CommunicationException</w:t>
      </w:r>
      <w:proofErr w:type="spellEnd"/>
      <w:r w:rsidRPr="00A30882">
        <w:t xml:space="preserve"> e)</w:t>
      </w:r>
    </w:p>
    <w:p w14:paraId="7E65D813" w14:textId="77777777" w:rsidR="00D31325" w:rsidRPr="00A30882" w:rsidRDefault="00D31325" w:rsidP="00D31325">
      <w:pPr>
        <w:pStyle w:val="Sourcewithforeground"/>
      </w:pPr>
      <w:r w:rsidRPr="00A30882">
        <w:t xml:space="preserve">                {</w:t>
      </w:r>
    </w:p>
    <w:p w14:paraId="241F40D9" w14:textId="77777777" w:rsidR="00D31325" w:rsidRPr="00A30882" w:rsidRDefault="00D31325" w:rsidP="00D31325">
      <w:pPr>
        <w:pStyle w:val="Sourcewithforeground"/>
      </w:pPr>
      <w:r w:rsidRPr="00A30882">
        <w:t xml:space="preserve">                    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mess</w:t>
      </w:r>
      <w:proofErr w:type="spellEnd"/>
      <w:r w:rsidRPr="00A30882">
        <w:t xml:space="preserve"> = </w:t>
      </w:r>
      <w:proofErr w:type="spellStart"/>
      <w:r w:rsidRPr="00A30882">
        <w:t>e.Message</w:t>
      </w:r>
      <w:proofErr w:type="spellEnd"/>
      <w:r w:rsidRPr="00A30882">
        <w:t>;</w:t>
      </w:r>
    </w:p>
    <w:p w14:paraId="5E0786B1" w14:textId="77777777" w:rsidR="00D31325" w:rsidRPr="00A30882" w:rsidRDefault="00D31325" w:rsidP="00D31325">
      <w:pPr>
        <w:pStyle w:val="Sourcewithforeground"/>
      </w:pPr>
      <w:r w:rsidRPr="00A30882">
        <w:t xml:space="preserve">                    </w:t>
      </w:r>
      <w:proofErr w:type="spellStart"/>
      <w:r w:rsidRPr="00A30882">
        <w:t>Console.WriteLine</w:t>
      </w:r>
      <w:proofErr w:type="spellEnd"/>
      <w:r w:rsidRPr="00A30882">
        <w:t>(</w:t>
      </w:r>
      <w:proofErr w:type="spellStart"/>
      <w:r w:rsidRPr="00A30882">
        <w:t>mess</w:t>
      </w:r>
      <w:proofErr w:type="spellEnd"/>
      <w:r w:rsidRPr="00A30882">
        <w:t>);</w:t>
      </w:r>
    </w:p>
    <w:p w14:paraId="61C7278A" w14:textId="77777777" w:rsidR="00D31325" w:rsidRPr="00A30882" w:rsidRDefault="00D31325" w:rsidP="00D31325">
      <w:pPr>
        <w:pStyle w:val="Sourcewithforeground"/>
      </w:pPr>
    </w:p>
    <w:p w14:paraId="3044C0E9" w14:textId="77777777" w:rsidR="00D31325" w:rsidRPr="00A30882" w:rsidRDefault="00D31325" w:rsidP="00D31325">
      <w:pPr>
        <w:pStyle w:val="Sourcewithforeground"/>
      </w:pPr>
      <w:r w:rsidRPr="00A30882">
        <w:t xml:space="preserve">                    </w:t>
      </w:r>
      <w:proofErr w:type="spellStart"/>
      <w:r w:rsidRPr="00A30882">
        <w:t>client.Abort</w:t>
      </w:r>
      <w:proofErr w:type="spellEnd"/>
      <w:r w:rsidRPr="00A30882">
        <w:t>();</w:t>
      </w:r>
    </w:p>
    <w:p w14:paraId="58A97413" w14:textId="77777777" w:rsidR="00D31325" w:rsidRPr="00A30882" w:rsidRDefault="00D31325" w:rsidP="00D31325">
      <w:pPr>
        <w:pStyle w:val="Sourcewithforeground"/>
      </w:pPr>
      <w:r w:rsidRPr="00A30882">
        <w:t xml:space="preserve">                }</w:t>
      </w:r>
    </w:p>
    <w:p w14:paraId="77D6D70A" w14:textId="77777777" w:rsidR="00D31325" w:rsidRPr="00A30882" w:rsidRDefault="00D31325" w:rsidP="00D31325">
      <w:pPr>
        <w:pStyle w:val="Sourcewithforeground"/>
      </w:pPr>
      <w:r w:rsidRPr="00A30882">
        <w:t xml:space="preserve">                </w:t>
      </w:r>
      <w:proofErr w:type="spellStart"/>
      <w:r w:rsidRPr="00A30882">
        <w:t>catch</w:t>
      </w:r>
      <w:proofErr w:type="spellEnd"/>
      <w:r w:rsidRPr="00A30882">
        <w:t xml:space="preserve"> (</w:t>
      </w:r>
      <w:proofErr w:type="spellStart"/>
      <w:r w:rsidRPr="00A30882">
        <w:t>TimeoutException</w:t>
      </w:r>
      <w:proofErr w:type="spellEnd"/>
      <w:r w:rsidRPr="00A30882">
        <w:t xml:space="preserve"> e)</w:t>
      </w:r>
    </w:p>
    <w:p w14:paraId="0804882F" w14:textId="77777777" w:rsidR="00D31325" w:rsidRPr="00A30882" w:rsidRDefault="00D31325" w:rsidP="00D31325">
      <w:pPr>
        <w:pStyle w:val="Sourcewithforeground"/>
      </w:pPr>
      <w:r w:rsidRPr="00A30882">
        <w:t xml:space="preserve">                {</w:t>
      </w:r>
    </w:p>
    <w:p w14:paraId="30E915C4" w14:textId="77777777" w:rsidR="00D31325" w:rsidRPr="00A30882" w:rsidRDefault="00D31325" w:rsidP="00D31325">
      <w:pPr>
        <w:pStyle w:val="Sourcewithforeground"/>
      </w:pPr>
      <w:r w:rsidRPr="00A30882">
        <w:t xml:space="preserve">                    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mess</w:t>
      </w:r>
      <w:proofErr w:type="spellEnd"/>
      <w:r w:rsidRPr="00A30882">
        <w:t xml:space="preserve"> = </w:t>
      </w:r>
      <w:proofErr w:type="spellStart"/>
      <w:r w:rsidRPr="00A30882">
        <w:t>e.Message</w:t>
      </w:r>
      <w:proofErr w:type="spellEnd"/>
      <w:r w:rsidRPr="00A30882">
        <w:t>;</w:t>
      </w:r>
    </w:p>
    <w:p w14:paraId="78F4DDDC" w14:textId="77777777" w:rsidR="00D31325" w:rsidRPr="00A30882" w:rsidRDefault="00D31325" w:rsidP="00D31325">
      <w:pPr>
        <w:pStyle w:val="Sourcewithforeground"/>
      </w:pPr>
      <w:r w:rsidRPr="00A30882">
        <w:t xml:space="preserve">                    </w:t>
      </w:r>
      <w:proofErr w:type="spellStart"/>
      <w:r w:rsidRPr="00A30882">
        <w:t>Console.WriteLine</w:t>
      </w:r>
      <w:proofErr w:type="spellEnd"/>
      <w:r w:rsidRPr="00A30882">
        <w:t>(</w:t>
      </w:r>
      <w:proofErr w:type="spellStart"/>
      <w:r w:rsidRPr="00A30882">
        <w:t>mess</w:t>
      </w:r>
      <w:proofErr w:type="spellEnd"/>
      <w:r w:rsidRPr="00A30882">
        <w:t>);</w:t>
      </w:r>
    </w:p>
    <w:p w14:paraId="64F04312" w14:textId="77777777" w:rsidR="00D31325" w:rsidRPr="00A30882" w:rsidRDefault="00D31325" w:rsidP="00D31325">
      <w:pPr>
        <w:pStyle w:val="Sourcewithforeground"/>
      </w:pPr>
    </w:p>
    <w:p w14:paraId="7049F702" w14:textId="77777777" w:rsidR="00D31325" w:rsidRPr="00A30882" w:rsidRDefault="00D31325" w:rsidP="00D31325">
      <w:pPr>
        <w:pStyle w:val="Sourcewithforeground"/>
      </w:pPr>
      <w:r w:rsidRPr="00A30882">
        <w:t xml:space="preserve">                    </w:t>
      </w:r>
      <w:proofErr w:type="spellStart"/>
      <w:r w:rsidRPr="00A30882">
        <w:t>client.Abort</w:t>
      </w:r>
      <w:proofErr w:type="spellEnd"/>
      <w:r w:rsidRPr="00A30882">
        <w:t>();</w:t>
      </w:r>
    </w:p>
    <w:p w14:paraId="6095F006" w14:textId="77777777" w:rsidR="00D31325" w:rsidRPr="00A30882" w:rsidRDefault="00D31325" w:rsidP="00D31325">
      <w:pPr>
        <w:pStyle w:val="Sourcewithforeground"/>
      </w:pPr>
      <w:r w:rsidRPr="00A30882">
        <w:t xml:space="preserve">                }</w:t>
      </w:r>
    </w:p>
    <w:p w14:paraId="73261063" w14:textId="77777777" w:rsidR="00D31325" w:rsidRPr="00A30882" w:rsidRDefault="00D31325" w:rsidP="00D31325">
      <w:pPr>
        <w:pStyle w:val="Sourcewithforeground"/>
      </w:pPr>
      <w:r w:rsidRPr="00A30882">
        <w:t xml:space="preserve">                </w:t>
      </w:r>
      <w:proofErr w:type="spellStart"/>
      <w:r w:rsidRPr="00A30882">
        <w:t>catch</w:t>
      </w:r>
      <w:proofErr w:type="spellEnd"/>
      <w:r w:rsidRPr="00A30882">
        <w:t xml:space="preserve"> (</w:t>
      </w:r>
      <w:proofErr w:type="spellStart"/>
      <w:r w:rsidRPr="00A30882">
        <w:t>Exception</w:t>
      </w:r>
      <w:proofErr w:type="spellEnd"/>
      <w:r w:rsidRPr="00A30882">
        <w:t xml:space="preserve"> e)</w:t>
      </w:r>
    </w:p>
    <w:p w14:paraId="164F899F" w14:textId="77777777" w:rsidR="00D31325" w:rsidRPr="00A30882" w:rsidRDefault="00D31325" w:rsidP="00D31325">
      <w:pPr>
        <w:pStyle w:val="Sourcewithforeground"/>
      </w:pPr>
      <w:r w:rsidRPr="00A30882">
        <w:t xml:space="preserve">                {</w:t>
      </w:r>
    </w:p>
    <w:p w14:paraId="045F62B8" w14:textId="77777777" w:rsidR="00D31325" w:rsidRPr="00A30882" w:rsidRDefault="00D31325" w:rsidP="00D31325">
      <w:pPr>
        <w:pStyle w:val="Sourcewithforeground"/>
      </w:pPr>
      <w:r w:rsidRPr="00A30882">
        <w:t xml:space="preserve">                    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mess</w:t>
      </w:r>
      <w:proofErr w:type="spellEnd"/>
      <w:r w:rsidRPr="00A30882">
        <w:t xml:space="preserve"> = </w:t>
      </w:r>
      <w:proofErr w:type="spellStart"/>
      <w:r w:rsidRPr="00A30882">
        <w:t>e.Message</w:t>
      </w:r>
      <w:proofErr w:type="spellEnd"/>
      <w:r w:rsidRPr="00A30882">
        <w:t>;</w:t>
      </w:r>
    </w:p>
    <w:p w14:paraId="5A5AEB08" w14:textId="77777777" w:rsidR="00D31325" w:rsidRPr="00A30882" w:rsidRDefault="00D31325" w:rsidP="00D31325">
      <w:pPr>
        <w:pStyle w:val="Sourcewithforeground"/>
      </w:pPr>
      <w:r w:rsidRPr="00A30882">
        <w:t xml:space="preserve">                    </w:t>
      </w:r>
      <w:proofErr w:type="spellStart"/>
      <w:r w:rsidRPr="00A30882">
        <w:t>Console.WriteLine</w:t>
      </w:r>
      <w:proofErr w:type="spellEnd"/>
      <w:r w:rsidRPr="00A30882">
        <w:t>(</w:t>
      </w:r>
      <w:proofErr w:type="spellStart"/>
      <w:r w:rsidRPr="00A30882">
        <w:t>mess</w:t>
      </w:r>
      <w:proofErr w:type="spellEnd"/>
      <w:r w:rsidRPr="00A30882">
        <w:t>);</w:t>
      </w:r>
    </w:p>
    <w:p w14:paraId="6CF788F7" w14:textId="77777777" w:rsidR="00D31325" w:rsidRPr="00A30882" w:rsidRDefault="00D31325" w:rsidP="00D31325">
      <w:pPr>
        <w:pStyle w:val="Sourcewithforeground"/>
      </w:pPr>
      <w:r w:rsidRPr="00A30882">
        <w:t xml:space="preserve">                    </w:t>
      </w:r>
      <w:proofErr w:type="spellStart"/>
      <w:r w:rsidRPr="00A30882">
        <w:t>client.Abort</w:t>
      </w:r>
      <w:proofErr w:type="spellEnd"/>
      <w:r w:rsidRPr="00A30882">
        <w:t>();</w:t>
      </w:r>
    </w:p>
    <w:p w14:paraId="6F4E5D9E" w14:textId="77777777" w:rsidR="00D31325" w:rsidRPr="00A30882" w:rsidRDefault="00D31325" w:rsidP="00D31325">
      <w:pPr>
        <w:pStyle w:val="Sourcewithforeground"/>
      </w:pPr>
      <w:r w:rsidRPr="00A30882">
        <w:t xml:space="preserve">                    </w:t>
      </w:r>
      <w:proofErr w:type="spellStart"/>
      <w:r w:rsidRPr="00A30882">
        <w:t>throw</w:t>
      </w:r>
      <w:proofErr w:type="spellEnd"/>
      <w:r w:rsidRPr="00A30882">
        <w:t>;</w:t>
      </w:r>
    </w:p>
    <w:p w14:paraId="2C6A7A33" w14:textId="77777777" w:rsidR="00D31325" w:rsidRPr="00A30882" w:rsidRDefault="00D31325" w:rsidP="00D31325">
      <w:pPr>
        <w:pStyle w:val="Sourcewithforeground"/>
      </w:pPr>
      <w:r w:rsidRPr="00A30882">
        <w:t xml:space="preserve">                }</w:t>
      </w:r>
    </w:p>
    <w:p w14:paraId="0BDEBD7D" w14:textId="77777777" w:rsidR="00D31325" w:rsidRPr="00A30882" w:rsidRDefault="00D31325" w:rsidP="00D31325">
      <w:pPr>
        <w:pStyle w:val="Sourcewithforeground"/>
      </w:pPr>
      <w:r w:rsidRPr="00A30882">
        <w:t xml:space="preserve">            }</w:t>
      </w:r>
    </w:p>
    <w:p w14:paraId="7B181868" w14:textId="77777777" w:rsidR="00D31325" w:rsidRPr="00A30882" w:rsidRDefault="00D31325" w:rsidP="00D31325">
      <w:pPr>
        <w:pStyle w:val="Sourcewithforeground"/>
      </w:pPr>
    </w:p>
    <w:p w14:paraId="666D503B" w14:textId="77777777" w:rsidR="00D31325" w:rsidRPr="00A30882" w:rsidRDefault="00D31325" w:rsidP="00D31325">
      <w:pPr>
        <w:pStyle w:val="Sourcewithforeground"/>
      </w:pPr>
      <w:r w:rsidRPr="00A30882">
        <w:t xml:space="preserve">            </w:t>
      </w:r>
      <w:proofErr w:type="spellStart"/>
      <w:r w:rsidRPr="00A30882">
        <w:t>using</w:t>
      </w:r>
      <w:proofErr w:type="spellEnd"/>
      <w:r w:rsidRPr="00A30882">
        <w:t xml:space="preserve"> (</w:t>
      </w:r>
      <w:proofErr w:type="spellStart"/>
      <w:r w:rsidRPr="00A30882">
        <w:t>ProxyToService.DitService.DITMessageServiceContractClient</w:t>
      </w:r>
      <w:proofErr w:type="spellEnd"/>
      <w:r w:rsidRPr="00A30882">
        <w:t xml:space="preserve"> </w:t>
      </w:r>
      <w:proofErr w:type="spellStart"/>
      <w:r w:rsidRPr="00A30882">
        <w:t>client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ProxyToService.DitService.DITMessageServiceContractClient("MessageServiceUser"))</w:t>
      </w:r>
    </w:p>
    <w:p w14:paraId="0AABCA6B" w14:textId="77777777" w:rsidR="00D31325" w:rsidRPr="00A30882" w:rsidRDefault="00D31325" w:rsidP="00D31325">
      <w:pPr>
        <w:pStyle w:val="Sourcewithforeground"/>
      </w:pPr>
      <w:r w:rsidRPr="00A30882">
        <w:t xml:space="preserve">            {</w:t>
      </w:r>
    </w:p>
    <w:p w14:paraId="7B811C52" w14:textId="77777777" w:rsidR="00D31325" w:rsidRPr="00A30882" w:rsidRDefault="00D31325" w:rsidP="00D31325">
      <w:pPr>
        <w:pStyle w:val="Sourcewithforeground"/>
      </w:pPr>
      <w:r w:rsidRPr="00A30882">
        <w:t xml:space="preserve">                var </w:t>
      </w:r>
      <w:proofErr w:type="spellStart"/>
      <w:r w:rsidRPr="00A30882">
        <w:t>applyTo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Uri</w:t>
      </w:r>
      <w:proofErr w:type="spellEnd"/>
      <w:r w:rsidRPr="00A30882">
        <w:t>("https://ivis.eps.gov.lv/DIT.WebService");</w:t>
      </w:r>
    </w:p>
    <w:p w14:paraId="2328717F" w14:textId="77777777" w:rsidR="00D31325" w:rsidRPr="00A30882" w:rsidRDefault="00D31325" w:rsidP="00D31325">
      <w:pPr>
        <w:pStyle w:val="Sourcewithforeground"/>
      </w:pPr>
      <w:r w:rsidRPr="00A30882">
        <w:t xml:space="preserve">                var </w:t>
      </w:r>
      <w:proofErr w:type="spellStart"/>
      <w:r w:rsidRPr="00A30882">
        <w:t>factory</w:t>
      </w:r>
      <w:proofErr w:type="spellEnd"/>
      <w:r w:rsidRPr="00A30882">
        <w:t xml:space="preserve"> = </w:t>
      </w:r>
      <w:proofErr w:type="spellStart"/>
      <w:r w:rsidRPr="00A30882">
        <w:t>client.ChannelFactory</w:t>
      </w:r>
      <w:proofErr w:type="spellEnd"/>
      <w:r w:rsidRPr="00A30882">
        <w:t>;</w:t>
      </w:r>
    </w:p>
    <w:p w14:paraId="6196EAC7" w14:textId="77777777" w:rsidR="00D31325" w:rsidRPr="00A30882" w:rsidRDefault="00D31325" w:rsidP="00D31325">
      <w:pPr>
        <w:pStyle w:val="Sourcewithforeground"/>
      </w:pPr>
      <w:r w:rsidRPr="00A30882">
        <w:t xml:space="preserve">                var </w:t>
      </w:r>
      <w:proofErr w:type="spellStart"/>
      <w:r w:rsidRPr="00A30882">
        <w:t>other</w:t>
      </w:r>
      <w:proofErr w:type="spellEnd"/>
      <w:r w:rsidRPr="00A30882">
        <w:t xml:space="preserve"> = </w:t>
      </w:r>
      <w:proofErr w:type="spellStart"/>
      <w:r w:rsidRPr="00A30882">
        <w:t>factory.Endpoint.Behaviors.Find</w:t>
      </w:r>
      <w:proofErr w:type="spellEnd"/>
      <w:r w:rsidRPr="00A30882">
        <w:t>&lt;</w:t>
      </w:r>
      <w:proofErr w:type="spellStart"/>
      <w:r w:rsidRPr="00A30882">
        <w:t>ClientCredentials</w:t>
      </w:r>
      <w:proofErr w:type="spellEnd"/>
      <w:r w:rsidRPr="00A30882">
        <w:t>&gt;();</w:t>
      </w:r>
    </w:p>
    <w:p w14:paraId="75B9C5BB" w14:textId="77777777" w:rsidR="00D31325" w:rsidRPr="00A30882" w:rsidRDefault="00D31325" w:rsidP="00D31325">
      <w:pPr>
        <w:pStyle w:val="Sourcewithforeground"/>
      </w:pPr>
      <w:r w:rsidRPr="00A30882">
        <w:t xml:space="preserve">                </w:t>
      </w:r>
      <w:proofErr w:type="spellStart"/>
      <w:r w:rsidRPr="00A30882">
        <w:t>factory.Endpoint.Behaviors.Remove</w:t>
      </w:r>
      <w:proofErr w:type="spellEnd"/>
      <w:r w:rsidRPr="00A30882">
        <w:t>(</w:t>
      </w:r>
      <w:proofErr w:type="spellStart"/>
      <w:r w:rsidRPr="00A30882">
        <w:t>other.GetType</w:t>
      </w:r>
      <w:proofErr w:type="spellEnd"/>
      <w:r w:rsidRPr="00A30882">
        <w:t>());</w:t>
      </w:r>
    </w:p>
    <w:p w14:paraId="72E39748" w14:textId="77777777" w:rsidR="00D31325" w:rsidRPr="00A30882" w:rsidRDefault="00D31325" w:rsidP="00D31325">
      <w:pPr>
        <w:pStyle w:val="Sourcewithforeground"/>
      </w:pPr>
      <w:r w:rsidRPr="00A30882">
        <w:t xml:space="preserve">                var item1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ApplyToClientCredentials</w:t>
      </w:r>
      <w:proofErr w:type="spellEnd"/>
      <w:r w:rsidRPr="00A30882">
        <w:t>(</w:t>
      </w:r>
      <w:proofErr w:type="spellStart"/>
      <w:r w:rsidRPr="00A30882">
        <w:t>other</w:t>
      </w:r>
      <w:proofErr w:type="spellEnd"/>
      <w:r w:rsidRPr="00A30882">
        <w:t xml:space="preserve">) { </w:t>
      </w:r>
      <w:proofErr w:type="spellStart"/>
      <w:r w:rsidRPr="00A30882">
        <w:t>ApplyTo</w:t>
      </w:r>
      <w:proofErr w:type="spellEnd"/>
      <w:r w:rsidRPr="00A30882">
        <w:t xml:space="preserve"> = </w:t>
      </w:r>
      <w:proofErr w:type="spellStart"/>
      <w:r w:rsidRPr="00A30882">
        <w:t>applyTo</w:t>
      </w:r>
      <w:proofErr w:type="spellEnd"/>
      <w:r w:rsidRPr="00A30882">
        <w:t xml:space="preserve"> };</w:t>
      </w:r>
    </w:p>
    <w:p w14:paraId="202FAB35" w14:textId="77777777" w:rsidR="00D31325" w:rsidRPr="00A30882" w:rsidRDefault="00D31325" w:rsidP="00D31325">
      <w:pPr>
        <w:pStyle w:val="Sourcewithforeground"/>
      </w:pPr>
      <w:r w:rsidRPr="00A30882">
        <w:t xml:space="preserve">                </w:t>
      </w:r>
      <w:proofErr w:type="spellStart"/>
      <w:r w:rsidRPr="00A30882">
        <w:t>factory.Endpoint.Behaviors.Add</w:t>
      </w:r>
      <w:proofErr w:type="spellEnd"/>
      <w:r w:rsidRPr="00A30882">
        <w:t>(item1);</w:t>
      </w:r>
    </w:p>
    <w:p w14:paraId="5FC7C214" w14:textId="77777777" w:rsidR="00D31325" w:rsidRPr="00A30882" w:rsidRDefault="00D31325" w:rsidP="00D31325">
      <w:pPr>
        <w:pStyle w:val="Sourcewithforeground"/>
      </w:pPr>
    </w:p>
    <w:p w14:paraId="0D6D7174" w14:textId="77777777" w:rsidR="00D31325" w:rsidRPr="00A30882" w:rsidRDefault="00D31325" w:rsidP="00D31325">
      <w:pPr>
        <w:pStyle w:val="Sourcewithforeground"/>
      </w:pPr>
      <w:r w:rsidRPr="00A30882">
        <w:lastRenderedPageBreak/>
        <w:t xml:space="preserve">                </w:t>
      </w:r>
      <w:proofErr w:type="spellStart"/>
      <w:r w:rsidRPr="00A30882">
        <w:t>try</w:t>
      </w:r>
      <w:proofErr w:type="spellEnd"/>
    </w:p>
    <w:p w14:paraId="3AA6301B" w14:textId="77777777" w:rsidR="00D31325" w:rsidRPr="00A30882" w:rsidRDefault="00D31325" w:rsidP="00D31325">
      <w:pPr>
        <w:pStyle w:val="Sourcewithforeground"/>
      </w:pPr>
      <w:r w:rsidRPr="00A30882">
        <w:t xml:space="preserve">                {</w:t>
      </w:r>
    </w:p>
    <w:p w14:paraId="149041CB" w14:textId="77777777" w:rsidR="00D31325" w:rsidRPr="00A30882" w:rsidRDefault="00D31325" w:rsidP="00D31325">
      <w:pPr>
        <w:pStyle w:val="Sourcewithforeground"/>
      </w:pPr>
      <w:r w:rsidRPr="00A30882">
        <w:t xml:space="preserve">                    </w:t>
      </w:r>
      <w:proofErr w:type="spellStart"/>
      <w:r w:rsidRPr="00A30882">
        <w:t>client.ClientCredentials.UserName.UserName</w:t>
      </w:r>
      <w:proofErr w:type="spellEnd"/>
      <w:r w:rsidRPr="00A30882">
        <w:t xml:space="preserve"> = System.Configuration.ConfigurationManager.AppSettings.Get("VraaUserName");</w:t>
      </w:r>
    </w:p>
    <w:p w14:paraId="7D38D53F" w14:textId="77777777" w:rsidR="00D31325" w:rsidRPr="00A30882" w:rsidRDefault="00D31325" w:rsidP="00D31325">
      <w:pPr>
        <w:pStyle w:val="Sourcewithforeground"/>
      </w:pPr>
      <w:r w:rsidRPr="00A30882">
        <w:t xml:space="preserve">                    </w:t>
      </w:r>
      <w:proofErr w:type="spellStart"/>
      <w:r w:rsidRPr="00A30882">
        <w:t>client.ClientCredentials.UserName.Password</w:t>
      </w:r>
      <w:proofErr w:type="spellEnd"/>
      <w:r w:rsidRPr="00A30882">
        <w:t xml:space="preserve"> = System.Configuration.ConfigurationManager.AppSettings.Get("VraaPassword");</w:t>
      </w:r>
    </w:p>
    <w:p w14:paraId="0859BD30" w14:textId="77777777" w:rsidR="00D31325" w:rsidRPr="00A30882" w:rsidRDefault="00D31325" w:rsidP="00D31325">
      <w:pPr>
        <w:pStyle w:val="Sourcewithforeground"/>
      </w:pPr>
    </w:p>
    <w:p w14:paraId="75BB921B" w14:textId="77777777" w:rsidR="00D31325" w:rsidRPr="00A30882" w:rsidRDefault="00D31325" w:rsidP="00D31325">
      <w:pPr>
        <w:pStyle w:val="Sourcewithforeground"/>
      </w:pPr>
      <w:r w:rsidRPr="00A30882">
        <w:t xml:space="preserve">                    </w:t>
      </w:r>
      <w:proofErr w:type="spellStart"/>
      <w:r w:rsidRPr="00A30882">
        <w:t>MessageRequestStructure</w:t>
      </w:r>
      <w:proofErr w:type="spellEnd"/>
      <w:r w:rsidRPr="00A30882">
        <w:t xml:space="preserve"> </w:t>
      </w:r>
      <w:proofErr w:type="spellStart"/>
      <w:r w:rsidRPr="00A30882">
        <w:t>messageRequest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MessageRequestStructure</w:t>
      </w:r>
      <w:proofErr w:type="spellEnd"/>
      <w:r w:rsidRPr="00A30882">
        <w:t>();</w:t>
      </w:r>
    </w:p>
    <w:p w14:paraId="37E11470" w14:textId="77777777" w:rsidR="00D31325" w:rsidRPr="00A30882" w:rsidRDefault="00D31325" w:rsidP="00D31325">
      <w:pPr>
        <w:pStyle w:val="Sourcewithforeground"/>
      </w:pPr>
      <w:r w:rsidRPr="00A30882">
        <w:t xml:space="preserve">                    </w:t>
      </w:r>
      <w:proofErr w:type="spellStart"/>
      <w:r w:rsidRPr="00A30882">
        <w:t>messageRequest.Item</w:t>
      </w:r>
      <w:proofErr w:type="spellEnd"/>
      <w:r w:rsidRPr="00A30882">
        <w:t xml:space="preserve"> = </w:t>
      </w:r>
      <w:proofErr w:type="spellStart"/>
      <w:r w:rsidRPr="00A30882">
        <w:t>channelVersionURN</w:t>
      </w:r>
      <w:proofErr w:type="spellEnd"/>
      <w:r w:rsidRPr="00A30882">
        <w:t>;</w:t>
      </w:r>
    </w:p>
    <w:p w14:paraId="50D9E5A0" w14:textId="77777777" w:rsidR="00D31325" w:rsidRPr="00A30882" w:rsidRDefault="00D31325" w:rsidP="00D31325">
      <w:pPr>
        <w:pStyle w:val="Sourcewithforeground"/>
      </w:pPr>
      <w:r w:rsidRPr="00A30882">
        <w:t xml:space="preserve">                    </w:t>
      </w:r>
      <w:proofErr w:type="spellStart"/>
      <w:r w:rsidRPr="00A30882">
        <w:t>messageRequest.ItemElementName</w:t>
      </w:r>
      <w:proofErr w:type="spellEnd"/>
      <w:r w:rsidRPr="00A30882">
        <w:t xml:space="preserve"> = </w:t>
      </w:r>
      <w:proofErr w:type="spellStart"/>
      <w:r w:rsidRPr="00A30882">
        <w:t>ItemChoiceType.ChannelVersionURN</w:t>
      </w:r>
      <w:proofErr w:type="spellEnd"/>
      <w:r w:rsidRPr="00A30882">
        <w:t>;</w:t>
      </w:r>
    </w:p>
    <w:p w14:paraId="524B1C44" w14:textId="77777777" w:rsidR="00D31325" w:rsidRPr="00A30882" w:rsidRDefault="00D31325" w:rsidP="00D31325">
      <w:pPr>
        <w:pStyle w:val="Sourcewithforeground"/>
      </w:pPr>
    </w:p>
    <w:p w14:paraId="2688412F" w14:textId="77777777" w:rsidR="00D31325" w:rsidRPr="00A30882" w:rsidRDefault="00D31325" w:rsidP="00D31325">
      <w:pPr>
        <w:pStyle w:val="Sourcewithforeground"/>
      </w:pPr>
      <w:r w:rsidRPr="00A30882">
        <w:t xml:space="preserve">                    MessageResponseStructure2 </w:t>
      </w:r>
      <w:proofErr w:type="spellStart"/>
      <w:r w:rsidRPr="00A30882">
        <w:t>resp</w:t>
      </w:r>
      <w:proofErr w:type="spellEnd"/>
      <w:r w:rsidRPr="00A30882">
        <w:t xml:space="preserve"> = client.ReceiveMessage2(</w:t>
      </w:r>
      <w:proofErr w:type="spellStart"/>
      <w:r w:rsidRPr="00A30882">
        <w:t>messageRequest</w:t>
      </w:r>
      <w:proofErr w:type="spellEnd"/>
      <w:r w:rsidRPr="00A30882">
        <w:t>);</w:t>
      </w:r>
    </w:p>
    <w:p w14:paraId="543971CE" w14:textId="77777777" w:rsidR="00D31325" w:rsidRPr="00A30882" w:rsidRDefault="00D31325" w:rsidP="00D31325">
      <w:pPr>
        <w:pStyle w:val="Sourcewithforeground"/>
      </w:pPr>
      <w:r w:rsidRPr="00A30882">
        <w:t xml:space="preserve">                    </w:t>
      </w:r>
    </w:p>
    <w:p w14:paraId="3ACFBB7C" w14:textId="77777777" w:rsidR="00D31325" w:rsidRPr="00A30882" w:rsidRDefault="00D31325" w:rsidP="00D31325">
      <w:pPr>
        <w:pStyle w:val="Sourcewithforeground"/>
      </w:pPr>
      <w:r w:rsidRPr="00A30882">
        <w:t xml:space="preserve">                    </w:t>
      </w:r>
      <w:proofErr w:type="spellStart"/>
      <w:r w:rsidRPr="00A30882">
        <w:t>messageId</w:t>
      </w:r>
      <w:proofErr w:type="spellEnd"/>
      <w:r w:rsidRPr="00A30882">
        <w:t xml:space="preserve"> = resp.</w:t>
      </w:r>
      <w:proofErr w:type="spellStart"/>
      <w:r w:rsidRPr="00A30882">
        <w:t>Items</w:t>
      </w:r>
      <w:proofErr w:type="spellEnd"/>
      <w:r w:rsidRPr="00A30882">
        <w:t>?.</w:t>
      </w:r>
      <w:proofErr w:type="spellStart"/>
      <w:r w:rsidRPr="00A30882">
        <w:t>FirstOrDefault</w:t>
      </w:r>
      <w:proofErr w:type="spellEnd"/>
      <w:r w:rsidRPr="00A30882">
        <w:t>()?.</w:t>
      </w:r>
      <w:proofErr w:type="spellStart"/>
      <w:r w:rsidRPr="00A30882">
        <w:t>MessageID</w:t>
      </w:r>
      <w:proofErr w:type="spellEnd"/>
      <w:r w:rsidRPr="00A30882">
        <w:t>;</w:t>
      </w:r>
    </w:p>
    <w:p w14:paraId="4E58611B" w14:textId="77777777" w:rsidR="00D31325" w:rsidRPr="00A30882" w:rsidRDefault="00D31325" w:rsidP="00D31325">
      <w:pPr>
        <w:pStyle w:val="Sourcewithforeground"/>
      </w:pPr>
      <w:r w:rsidRPr="00A30882">
        <w:t xml:space="preserve">                    </w:t>
      </w:r>
      <w:proofErr w:type="spellStart"/>
      <w:r w:rsidRPr="00A30882">
        <w:t>Console.WriteLine</w:t>
      </w:r>
      <w:proofErr w:type="spellEnd"/>
      <w:r w:rsidRPr="00A30882">
        <w:t>("</w:t>
      </w:r>
      <w:proofErr w:type="spellStart"/>
      <w:r w:rsidRPr="00A30882">
        <w:t>ReceiveMessage</w:t>
      </w:r>
      <w:proofErr w:type="spellEnd"/>
      <w:r w:rsidRPr="00A30882">
        <w:t>");</w:t>
      </w:r>
    </w:p>
    <w:p w14:paraId="2F923994" w14:textId="77777777" w:rsidR="00D31325" w:rsidRPr="00A30882" w:rsidRDefault="00D31325" w:rsidP="00D31325">
      <w:pPr>
        <w:pStyle w:val="Sourcewithforeground"/>
      </w:pPr>
      <w:r w:rsidRPr="00A30882">
        <w:t xml:space="preserve">                }</w:t>
      </w:r>
    </w:p>
    <w:p w14:paraId="17B7A468" w14:textId="77777777" w:rsidR="00D31325" w:rsidRPr="00A30882" w:rsidRDefault="00D31325" w:rsidP="00D31325">
      <w:pPr>
        <w:pStyle w:val="Sourcewithforeground"/>
      </w:pPr>
      <w:r w:rsidRPr="00A30882">
        <w:t xml:space="preserve">                </w:t>
      </w:r>
      <w:proofErr w:type="spellStart"/>
      <w:r w:rsidRPr="00A30882">
        <w:t>catch</w:t>
      </w:r>
      <w:proofErr w:type="spellEnd"/>
      <w:r w:rsidRPr="00A30882">
        <w:t xml:space="preserve"> (</w:t>
      </w:r>
      <w:proofErr w:type="spellStart"/>
      <w:r w:rsidRPr="00A30882">
        <w:t>CommunicationException</w:t>
      </w:r>
      <w:proofErr w:type="spellEnd"/>
      <w:r w:rsidRPr="00A30882">
        <w:t xml:space="preserve"> e)</w:t>
      </w:r>
    </w:p>
    <w:p w14:paraId="7B2AE1C0" w14:textId="77777777" w:rsidR="00D31325" w:rsidRPr="00A30882" w:rsidRDefault="00D31325" w:rsidP="00D31325">
      <w:pPr>
        <w:pStyle w:val="Sourcewithforeground"/>
      </w:pPr>
      <w:r w:rsidRPr="00A30882">
        <w:t xml:space="preserve">                {</w:t>
      </w:r>
    </w:p>
    <w:p w14:paraId="372376E4" w14:textId="77777777" w:rsidR="00D31325" w:rsidRPr="00A30882" w:rsidRDefault="00D31325" w:rsidP="00D31325">
      <w:pPr>
        <w:pStyle w:val="Sourcewithforeground"/>
      </w:pPr>
      <w:r w:rsidRPr="00A30882">
        <w:t xml:space="preserve">                    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mess</w:t>
      </w:r>
      <w:proofErr w:type="spellEnd"/>
      <w:r w:rsidRPr="00A30882">
        <w:t xml:space="preserve"> = </w:t>
      </w:r>
      <w:proofErr w:type="spellStart"/>
      <w:r w:rsidRPr="00A30882">
        <w:t>e.Message</w:t>
      </w:r>
      <w:proofErr w:type="spellEnd"/>
      <w:r w:rsidRPr="00A30882">
        <w:t>;</w:t>
      </w:r>
    </w:p>
    <w:p w14:paraId="6694D148" w14:textId="77777777" w:rsidR="00D31325" w:rsidRPr="00A30882" w:rsidRDefault="00D31325" w:rsidP="00D31325">
      <w:pPr>
        <w:pStyle w:val="Sourcewithforeground"/>
      </w:pPr>
      <w:r w:rsidRPr="00A30882">
        <w:t xml:space="preserve">                    </w:t>
      </w:r>
      <w:proofErr w:type="spellStart"/>
      <w:r w:rsidRPr="00A30882">
        <w:t>Console.WriteLine</w:t>
      </w:r>
      <w:proofErr w:type="spellEnd"/>
      <w:r w:rsidRPr="00A30882">
        <w:t>(</w:t>
      </w:r>
      <w:proofErr w:type="spellStart"/>
      <w:r w:rsidRPr="00A30882">
        <w:t>mess</w:t>
      </w:r>
      <w:proofErr w:type="spellEnd"/>
      <w:r w:rsidRPr="00A30882">
        <w:t>);</w:t>
      </w:r>
    </w:p>
    <w:p w14:paraId="762DA9CB" w14:textId="77777777" w:rsidR="00D31325" w:rsidRPr="00A30882" w:rsidRDefault="00D31325" w:rsidP="00D31325">
      <w:pPr>
        <w:pStyle w:val="Sourcewithforeground"/>
      </w:pPr>
    </w:p>
    <w:p w14:paraId="50D7CD80" w14:textId="77777777" w:rsidR="00D31325" w:rsidRPr="00A30882" w:rsidRDefault="00D31325" w:rsidP="00D31325">
      <w:pPr>
        <w:pStyle w:val="Sourcewithforeground"/>
      </w:pPr>
      <w:r w:rsidRPr="00A30882">
        <w:t xml:space="preserve">                    </w:t>
      </w:r>
      <w:proofErr w:type="spellStart"/>
      <w:r w:rsidRPr="00A30882">
        <w:t>client.Abort</w:t>
      </w:r>
      <w:proofErr w:type="spellEnd"/>
      <w:r w:rsidRPr="00A30882">
        <w:t>();</w:t>
      </w:r>
    </w:p>
    <w:p w14:paraId="01F391FA" w14:textId="77777777" w:rsidR="00D31325" w:rsidRPr="00A30882" w:rsidRDefault="00D31325" w:rsidP="00D31325">
      <w:pPr>
        <w:pStyle w:val="Sourcewithforeground"/>
      </w:pPr>
      <w:r w:rsidRPr="00A30882">
        <w:t xml:space="preserve">                }</w:t>
      </w:r>
    </w:p>
    <w:p w14:paraId="7833DB90" w14:textId="77777777" w:rsidR="00D31325" w:rsidRPr="00A30882" w:rsidRDefault="00D31325" w:rsidP="00D31325">
      <w:pPr>
        <w:pStyle w:val="Sourcewithforeground"/>
      </w:pPr>
      <w:r w:rsidRPr="00A30882">
        <w:t xml:space="preserve">                </w:t>
      </w:r>
      <w:proofErr w:type="spellStart"/>
      <w:r w:rsidRPr="00A30882">
        <w:t>catch</w:t>
      </w:r>
      <w:proofErr w:type="spellEnd"/>
      <w:r w:rsidRPr="00A30882">
        <w:t xml:space="preserve"> (</w:t>
      </w:r>
      <w:proofErr w:type="spellStart"/>
      <w:r w:rsidRPr="00A30882">
        <w:t>TimeoutException</w:t>
      </w:r>
      <w:proofErr w:type="spellEnd"/>
      <w:r w:rsidRPr="00A30882">
        <w:t xml:space="preserve"> e)</w:t>
      </w:r>
    </w:p>
    <w:p w14:paraId="787B28E9" w14:textId="77777777" w:rsidR="00D31325" w:rsidRPr="00A30882" w:rsidRDefault="00D31325" w:rsidP="00D31325">
      <w:pPr>
        <w:pStyle w:val="Sourcewithforeground"/>
      </w:pPr>
      <w:r w:rsidRPr="00A30882">
        <w:t xml:space="preserve">                {</w:t>
      </w:r>
    </w:p>
    <w:p w14:paraId="27DD5E51" w14:textId="77777777" w:rsidR="00D31325" w:rsidRPr="00A30882" w:rsidRDefault="00D31325" w:rsidP="00D31325">
      <w:pPr>
        <w:pStyle w:val="Sourcewithforeground"/>
      </w:pPr>
      <w:r w:rsidRPr="00A30882">
        <w:t xml:space="preserve">                    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mess</w:t>
      </w:r>
      <w:proofErr w:type="spellEnd"/>
      <w:r w:rsidRPr="00A30882">
        <w:t xml:space="preserve"> = </w:t>
      </w:r>
      <w:proofErr w:type="spellStart"/>
      <w:r w:rsidRPr="00A30882">
        <w:t>e.Message</w:t>
      </w:r>
      <w:proofErr w:type="spellEnd"/>
      <w:r w:rsidRPr="00A30882">
        <w:t>;</w:t>
      </w:r>
    </w:p>
    <w:p w14:paraId="72782403" w14:textId="77777777" w:rsidR="00D31325" w:rsidRPr="00A30882" w:rsidRDefault="00D31325" w:rsidP="00D31325">
      <w:pPr>
        <w:pStyle w:val="Sourcewithforeground"/>
      </w:pPr>
      <w:r w:rsidRPr="00A30882">
        <w:t xml:space="preserve">                    </w:t>
      </w:r>
      <w:proofErr w:type="spellStart"/>
      <w:r w:rsidRPr="00A30882">
        <w:t>Console.WriteLine</w:t>
      </w:r>
      <w:proofErr w:type="spellEnd"/>
      <w:r w:rsidRPr="00A30882">
        <w:t>(</w:t>
      </w:r>
      <w:proofErr w:type="spellStart"/>
      <w:r w:rsidRPr="00A30882">
        <w:t>mess</w:t>
      </w:r>
      <w:proofErr w:type="spellEnd"/>
      <w:r w:rsidRPr="00A30882">
        <w:t>);</w:t>
      </w:r>
    </w:p>
    <w:p w14:paraId="060A7816" w14:textId="77777777" w:rsidR="00D31325" w:rsidRPr="00A30882" w:rsidRDefault="00D31325" w:rsidP="00D31325">
      <w:pPr>
        <w:pStyle w:val="Sourcewithforeground"/>
      </w:pPr>
    </w:p>
    <w:p w14:paraId="5AAD942B" w14:textId="77777777" w:rsidR="00D31325" w:rsidRPr="00A30882" w:rsidRDefault="00D31325" w:rsidP="00D31325">
      <w:pPr>
        <w:pStyle w:val="Sourcewithforeground"/>
      </w:pPr>
      <w:r w:rsidRPr="00A30882">
        <w:t xml:space="preserve">                    </w:t>
      </w:r>
      <w:proofErr w:type="spellStart"/>
      <w:r w:rsidRPr="00A30882">
        <w:t>client.Abort</w:t>
      </w:r>
      <w:proofErr w:type="spellEnd"/>
      <w:r w:rsidRPr="00A30882">
        <w:t>();</w:t>
      </w:r>
    </w:p>
    <w:p w14:paraId="501A2DF5" w14:textId="77777777" w:rsidR="00D31325" w:rsidRPr="00A30882" w:rsidRDefault="00D31325" w:rsidP="00D31325">
      <w:pPr>
        <w:pStyle w:val="Sourcewithforeground"/>
      </w:pPr>
      <w:r w:rsidRPr="00A30882">
        <w:t xml:space="preserve">                }</w:t>
      </w:r>
    </w:p>
    <w:p w14:paraId="1761DEE8" w14:textId="77777777" w:rsidR="00D31325" w:rsidRPr="00A30882" w:rsidRDefault="00D31325" w:rsidP="00D31325">
      <w:pPr>
        <w:pStyle w:val="Sourcewithforeground"/>
      </w:pPr>
      <w:r w:rsidRPr="00A30882">
        <w:t xml:space="preserve">                </w:t>
      </w:r>
      <w:proofErr w:type="spellStart"/>
      <w:r w:rsidRPr="00A30882">
        <w:t>catch</w:t>
      </w:r>
      <w:proofErr w:type="spellEnd"/>
      <w:r w:rsidRPr="00A30882">
        <w:t xml:space="preserve"> (</w:t>
      </w:r>
      <w:proofErr w:type="spellStart"/>
      <w:r w:rsidRPr="00A30882">
        <w:t>Exception</w:t>
      </w:r>
      <w:proofErr w:type="spellEnd"/>
      <w:r w:rsidRPr="00A30882">
        <w:t xml:space="preserve"> e)</w:t>
      </w:r>
    </w:p>
    <w:p w14:paraId="20B12806" w14:textId="77777777" w:rsidR="00D31325" w:rsidRPr="00A30882" w:rsidRDefault="00D31325" w:rsidP="00D31325">
      <w:pPr>
        <w:pStyle w:val="Sourcewithforeground"/>
      </w:pPr>
      <w:r w:rsidRPr="00A30882">
        <w:t xml:space="preserve">                {</w:t>
      </w:r>
    </w:p>
    <w:p w14:paraId="47593B6E" w14:textId="77777777" w:rsidR="00D31325" w:rsidRPr="00A30882" w:rsidRDefault="00D31325" w:rsidP="00D31325">
      <w:pPr>
        <w:pStyle w:val="Sourcewithforeground"/>
      </w:pPr>
      <w:r w:rsidRPr="00A30882">
        <w:t xml:space="preserve">                    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mess</w:t>
      </w:r>
      <w:proofErr w:type="spellEnd"/>
      <w:r w:rsidRPr="00A30882">
        <w:t xml:space="preserve"> = </w:t>
      </w:r>
      <w:proofErr w:type="spellStart"/>
      <w:r w:rsidRPr="00A30882">
        <w:t>e.Message</w:t>
      </w:r>
      <w:proofErr w:type="spellEnd"/>
      <w:r w:rsidRPr="00A30882">
        <w:t>;</w:t>
      </w:r>
    </w:p>
    <w:p w14:paraId="4549CF37" w14:textId="77777777" w:rsidR="00D31325" w:rsidRPr="00A30882" w:rsidRDefault="00D31325" w:rsidP="00D31325">
      <w:pPr>
        <w:pStyle w:val="Sourcewithforeground"/>
      </w:pPr>
      <w:r w:rsidRPr="00A30882">
        <w:t xml:space="preserve">                    </w:t>
      </w:r>
      <w:proofErr w:type="spellStart"/>
      <w:r w:rsidRPr="00A30882">
        <w:t>Console.WriteLine</w:t>
      </w:r>
      <w:proofErr w:type="spellEnd"/>
      <w:r w:rsidRPr="00A30882">
        <w:t>(</w:t>
      </w:r>
      <w:proofErr w:type="spellStart"/>
      <w:r w:rsidRPr="00A30882">
        <w:t>mess</w:t>
      </w:r>
      <w:proofErr w:type="spellEnd"/>
      <w:r w:rsidRPr="00A30882">
        <w:t>);</w:t>
      </w:r>
    </w:p>
    <w:p w14:paraId="3B9F4C2B" w14:textId="77777777" w:rsidR="00D31325" w:rsidRPr="00A30882" w:rsidRDefault="00D31325" w:rsidP="00D31325">
      <w:pPr>
        <w:pStyle w:val="Sourcewithforeground"/>
      </w:pPr>
      <w:r w:rsidRPr="00A30882">
        <w:t xml:space="preserve">                    </w:t>
      </w:r>
      <w:proofErr w:type="spellStart"/>
      <w:r w:rsidRPr="00A30882">
        <w:t>client.Abort</w:t>
      </w:r>
      <w:proofErr w:type="spellEnd"/>
      <w:r w:rsidRPr="00A30882">
        <w:t>();</w:t>
      </w:r>
    </w:p>
    <w:p w14:paraId="6939E9A1" w14:textId="77777777" w:rsidR="00D31325" w:rsidRPr="00A30882" w:rsidRDefault="00D31325" w:rsidP="00D31325">
      <w:pPr>
        <w:pStyle w:val="Sourcewithforeground"/>
      </w:pPr>
      <w:r w:rsidRPr="00A30882">
        <w:t xml:space="preserve">                    </w:t>
      </w:r>
      <w:proofErr w:type="spellStart"/>
      <w:r w:rsidRPr="00A30882">
        <w:t>throw</w:t>
      </w:r>
      <w:proofErr w:type="spellEnd"/>
      <w:r w:rsidRPr="00A30882">
        <w:t>;</w:t>
      </w:r>
    </w:p>
    <w:p w14:paraId="6DC4C7C9" w14:textId="77777777" w:rsidR="00D31325" w:rsidRPr="00A30882" w:rsidRDefault="00D31325" w:rsidP="00D31325">
      <w:pPr>
        <w:pStyle w:val="Sourcewithforeground"/>
      </w:pPr>
      <w:r w:rsidRPr="00A30882">
        <w:t xml:space="preserve">                }</w:t>
      </w:r>
    </w:p>
    <w:p w14:paraId="3131655A" w14:textId="77777777" w:rsidR="00D31325" w:rsidRPr="00A30882" w:rsidRDefault="00D31325" w:rsidP="00D31325">
      <w:pPr>
        <w:pStyle w:val="Sourcewithforeground"/>
      </w:pPr>
      <w:r w:rsidRPr="00A30882">
        <w:t xml:space="preserve">            }</w:t>
      </w:r>
    </w:p>
    <w:p w14:paraId="4F0A06EF" w14:textId="77777777" w:rsidR="00D31325" w:rsidRPr="00A30882" w:rsidRDefault="00D31325" w:rsidP="00D31325">
      <w:pPr>
        <w:pStyle w:val="Sourcewithforeground"/>
      </w:pPr>
    </w:p>
    <w:p w14:paraId="4EB8E57A" w14:textId="77777777" w:rsidR="00D31325" w:rsidRPr="00A30882" w:rsidRDefault="00D31325" w:rsidP="00D31325">
      <w:pPr>
        <w:pStyle w:val="Sourcewithforeground"/>
      </w:pPr>
      <w:r w:rsidRPr="00A30882">
        <w:t xml:space="preserve">            </w:t>
      </w:r>
      <w:proofErr w:type="spellStart"/>
      <w:r w:rsidRPr="00A30882">
        <w:t>using</w:t>
      </w:r>
      <w:proofErr w:type="spellEnd"/>
      <w:r w:rsidRPr="00A30882">
        <w:t xml:space="preserve"> (</w:t>
      </w:r>
      <w:proofErr w:type="spellStart"/>
      <w:r w:rsidRPr="00A30882">
        <w:t>ProxyToService.DitService.DITMessageServiceContractClient</w:t>
      </w:r>
      <w:proofErr w:type="spellEnd"/>
      <w:r w:rsidRPr="00A30882">
        <w:t xml:space="preserve"> </w:t>
      </w:r>
      <w:proofErr w:type="spellStart"/>
      <w:r w:rsidRPr="00A30882">
        <w:t>client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ProxyToService.DitService.DITMessageServiceContractClient("MessageService"))</w:t>
      </w:r>
    </w:p>
    <w:p w14:paraId="26484D51" w14:textId="77777777" w:rsidR="00D31325" w:rsidRPr="00A30882" w:rsidRDefault="00D31325" w:rsidP="00D31325">
      <w:pPr>
        <w:pStyle w:val="Sourcewithforeground"/>
      </w:pPr>
      <w:r w:rsidRPr="00A30882">
        <w:lastRenderedPageBreak/>
        <w:t xml:space="preserve">            {</w:t>
      </w:r>
    </w:p>
    <w:p w14:paraId="3ECAE7A7" w14:textId="77777777" w:rsidR="00D31325" w:rsidRPr="00A30882" w:rsidRDefault="00D31325" w:rsidP="00D31325">
      <w:pPr>
        <w:pStyle w:val="Sourcewithforeground"/>
      </w:pPr>
      <w:r w:rsidRPr="00A30882">
        <w:t xml:space="preserve">                var </w:t>
      </w:r>
      <w:proofErr w:type="spellStart"/>
      <w:r w:rsidRPr="00A30882">
        <w:t>applyTo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Uri</w:t>
      </w:r>
      <w:proofErr w:type="spellEnd"/>
      <w:r w:rsidRPr="00A30882">
        <w:t>("https://ivis.eps.gov.lv/DIT.WebService");</w:t>
      </w:r>
    </w:p>
    <w:p w14:paraId="0925D999" w14:textId="77777777" w:rsidR="00D31325" w:rsidRPr="00A30882" w:rsidRDefault="00D31325" w:rsidP="00D31325">
      <w:pPr>
        <w:pStyle w:val="Sourcewithforeground"/>
      </w:pPr>
      <w:r w:rsidRPr="00A30882">
        <w:t xml:space="preserve">                var </w:t>
      </w:r>
      <w:proofErr w:type="spellStart"/>
      <w:r w:rsidRPr="00A30882">
        <w:t>factory</w:t>
      </w:r>
      <w:proofErr w:type="spellEnd"/>
      <w:r w:rsidRPr="00A30882">
        <w:t xml:space="preserve"> = </w:t>
      </w:r>
      <w:proofErr w:type="spellStart"/>
      <w:r w:rsidRPr="00A30882">
        <w:t>client.ChannelFactory</w:t>
      </w:r>
      <w:proofErr w:type="spellEnd"/>
      <w:r w:rsidRPr="00A30882">
        <w:t>;</w:t>
      </w:r>
    </w:p>
    <w:p w14:paraId="0C197397" w14:textId="77777777" w:rsidR="00D31325" w:rsidRPr="00A30882" w:rsidRDefault="00D31325" w:rsidP="00D31325">
      <w:pPr>
        <w:pStyle w:val="Sourcewithforeground"/>
      </w:pPr>
      <w:r w:rsidRPr="00A30882">
        <w:t xml:space="preserve">                var </w:t>
      </w:r>
      <w:proofErr w:type="spellStart"/>
      <w:r w:rsidRPr="00A30882">
        <w:t>other</w:t>
      </w:r>
      <w:proofErr w:type="spellEnd"/>
      <w:r w:rsidRPr="00A30882">
        <w:t xml:space="preserve"> = </w:t>
      </w:r>
      <w:proofErr w:type="spellStart"/>
      <w:r w:rsidRPr="00A30882">
        <w:t>factory.Endpoint.Behaviors.Find</w:t>
      </w:r>
      <w:proofErr w:type="spellEnd"/>
      <w:r w:rsidRPr="00A30882">
        <w:t>&lt;</w:t>
      </w:r>
      <w:proofErr w:type="spellStart"/>
      <w:r w:rsidRPr="00A30882">
        <w:t>ClientCredentials</w:t>
      </w:r>
      <w:proofErr w:type="spellEnd"/>
      <w:r w:rsidRPr="00A30882">
        <w:t>&gt;();</w:t>
      </w:r>
    </w:p>
    <w:p w14:paraId="47741364" w14:textId="77777777" w:rsidR="00D31325" w:rsidRPr="00A30882" w:rsidRDefault="00D31325" w:rsidP="00D31325">
      <w:pPr>
        <w:pStyle w:val="Sourcewithforeground"/>
      </w:pPr>
      <w:r w:rsidRPr="00A30882">
        <w:t xml:space="preserve">                </w:t>
      </w:r>
      <w:proofErr w:type="spellStart"/>
      <w:r w:rsidRPr="00A30882">
        <w:t>factory.Endpoint.Behaviors.Remove</w:t>
      </w:r>
      <w:proofErr w:type="spellEnd"/>
      <w:r w:rsidRPr="00A30882">
        <w:t>(</w:t>
      </w:r>
      <w:proofErr w:type="spellStart"/>
      <w:r w:rsidRPr="00A30882">
        <w:t>other.GetType</w:t>
      </w:r>
      <w:proofErr w:type="spellEnd"/>
      <w:r w:rsidRPr="00A30882">
        <w:t>());</w:t>
      </w:r>
    </w:p>
    <w:p w14:paraId="4B18AB42" w14:textId="77777777" w:rsidR="00D31325" w:rsidRPr="00A30882" w:rsidRDefault="00D31325" w:rsidP="00D31325">
      <w:pPr>
        <w:pStyle w:val="Sourcewithforeground"/>
      </w:pPr>
      <w:r w:rsidRPr="00A30882">
        <w:t xml:space="preserve">                var </w:t>
      </w:r>
      <w:proofErr w:type="spellStart"/>
      <w:r w:rsidRPr="00A30882">
        <w:t>item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ApplyToClientCredentials</w:t>
      </w:r>
      <w:proofErr w:type="spellEnd"/>
      <w:r w:rsidRPr="00A30882">
        <w:t>(</w:t>
      </w:r>
      <w:proofErr w:type="spellStart"/>
      <w:r w:rsidRPr="00A30882">
        <w:t>other</w:t>
      </w:r>
      <w:proofErr w:type="spellEnd"/>
      <w:r w:rsidRPr="00A30882">
        <w:t xml:space="preserve">) { </w:t>
      </w:r>
      <w:proofErr w:type="spellStart"/>
      <w:r w:rsidRPr="00A30882">
        <w:t>ApplyTo</w:t>
      </w:r>
      <w:proofErr w:type="spellEnd"/>
      <w:r w:rsidRPr="00A30882">
        <w:t xml:space="preserve"> = </w:t>
      </w:r>
      <w:proofErr w:type="spellStart"/>
      <w:r w:rsidRPr="00A30882">
        <w:t>applyTo</w:t>
      </w:r>
      <w:proofErr w:type="spellEnd"/>
      <w:r w:rsidRPr="00A30882">
        <w:t xml:space="preserve"> };</w:t>
      </w:r>
    </w:p>
    <w:p w14:paraId="0C6EEB35" w14:textId="77777777" w:rsidR="00D31325" w:rsidRPr="00A30882" w:rsidRDefault="00D31325" w:rsidP="00D31325">
      <w:pPr>
        <w:pStyle w:val="Sourcewithforeground"/>
      </w:pPr>
      <w:r w:rsidRPr="00A30882">
        <w:t xml:space="preserve">                </w:t>
      </w:r>
      <w:proofErr w:type="spellStart"/>
      <w:r w:rsidRPr="00A30882">
        <w:t>factory.Endpoint.Behaviors.Add</w:t>
      </w:r>
      <w:proofErr w:type="spellEnd"/>
      <w:r w:rsidRPr="00A30882">
        <w:t>(</w:t>
      </w:r>
      <w:proofErr w:type="spellStart"/>
      <w:r w:rsidRPr="00A30882">
        <w:t>item</w:t>
      </w:r>
      <w:proofErr w:type="spellEnd"/>
      <w:r w:rsidRPr="00A30882">
        <w:t>);</w:t>
      </w:r>
    </w:p>
    <w:p w14:paraId="1641F6C5" w14:textId="77777777" w:rsidR="00D31325" w:rsidRPr="00A30882" w:rsidRDefault="00D31325" w:rsidP="00D31325">
      <w:pPr>
        <w:pStyle w:val="Sourcewithforeground"/>
      </w:pPr>
    </w:p>
    <w:p w14:paraId="7BA4A4FA" w14:textId="77777777" w:rsidR="00D31325" w:rsidRPr="00A30882" w:rsidRDefault="00D31325" w:rsidP="00D31325">
      <w:pPr>
        <w:pStyle w:val="Sourcewithforeground"/>
      </w:pPr>
      <w:r w:rsidRPr="00A30882">
        <w:t xml:space="preserve">                </w:t>
      </w:r>
      <w:proofErr w:type="spellStart"/>
      <w:r w:rsidRPr="00A30882">
        <w:t>try</w:t>
      </w:r>
      <w:proofErr w:type="spellEnd"/>
    </w:p>
    <w:p w14:paraId="7659FA9C" w14:textId="77777777" w:rsidR="00D31325" w:rsidRPr="00A30882" w:rsidRDefault="00D31325" w:rsidP="00D31325">
      <w:pPr>
        <w:pStyle w:val="Sourcewithforeground"/>
      </w:pPr>
      <w:r w:rsidRPr="00A30882">
        <w:t xml:space="preserve">                {</w:t>
      </w:r>
    </w:p>
    <w:p w14:paraId="74F0332C" w14:textId="77777777" w:rsidR="00D31325" w:rsidRPr="00A30882" w:rsidRDefault="00D31325" w:rsidP="00D31325">
      <w:pPr>
        <w:pStyle w:val="Sourcewithforeground"/>
      </w:pPr>
      <w:r w:rsidRPr="00A30882">
        <w:t xml:space="preserve">                    ProxyToService.DitService.MessageSaveStructure2 </w:t>
      </w:r>
      <w:proofErr w:type="spellStart"/>
      <w:r w:rsidRPr="00A30882">
        <w:t>message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ProxyToService.DitService.MessageSaveStructure2();</w:t>
      </w:r>
    </w:p>
    <w:p w14:paraId="3DE80C9B" w14:textId="77777777" w:rsidR="00D31325" w:rsidRPr="00A30882" w:rsidRDefault="00D31325" w:rsidP="00D31325">
      <w:pPr>
        <w:pStyle w:val="Sourcewithforeground"/>
      </w:pPr>
      <w:r w:rsidRPr="00A30882">
        <w:t xml:space="preserve">                    </w:t>
      </w:r>
      <w:proofErr w:type="spellStart"/>
      <w:r w:rsidRPr="00A30882">
        <w:t>message.ChannelVersionURN</w:t>
      </w:r>
      <w:proofErr w:type="spellEnd"/>
      <w:r w:rsidRPr="00A30882">
        <w:t xml:space="preserve"> = </w:t>
      </w:r>
      <w:proofErr w:type="spellStart"/>
      <w:r w:rsidRPr="00A30882">
        <w:t>channelVersionURN</w:t>
      </w:r>
      <w:proofErr w:type="spellEnd"/>
      <w:r w:rsidRPr="00A30882">
        <w:t>;</w:t>
      </w:r>
    </w:p>
    <w:p w14:paraId="0A386643" w14:textId="77777777" w:rsidR="00D31325" w:rsidRPr="00A30882" w:rsidRDefault="00D31325" w:rsidP="00D31325">
      <w:pPr>
        <w:pStyle w:val="Sourcewithforeground"/>
      </w:pPr>
    </w:p>
    <w:p w14:paraId="30B7C48C" w14:textId="77777777" w:rsidR="00D31325" w:rsidRPr="00A30882" w:rsidRDefault="00D31325" w:rsidP="00D31325">
      <w:pPr>
        <w:pStyle w:val="Sourcewithforeground"/>
      </w:pPr>
      <w:r w:rsidRPr="00A30882">
        <w:t xml:space="preserve">                    </w:t>
      </w:r>
      <w:proofErr w:type="spellStart"/>
      <w:r w:rsidRPr="00A30882">
        <w:t>EventMessageType</w:t>
      </w:r>
      <w:proofErr w:type="spellEnd"/>
      <w:r w:rsidRPr="00A30882">
        <w:t xml:space="preserve"> </w:t>
      </w:r>
      <w:proofErr w:type="spellStart"/>
      <w:r w:rsidRPr="00A30882">
        <w:t>eventMessage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EventMessageType</w:t>
      </w:r>
      <w:proofErr w:type="spellEnd"/>
      <w:r w:rsidRPr="00A30882">
        <w:t>();</w:t>
      </w:r>
    </w:p>
    <w:p w14:paraId="14FC0F25" w14:textId="77777777" w:rsidR="00D31325" w:rsidRPr="00A30882" w:rsidRDefault="00D31325" w:rsidP="00D31325">
      <w:pPr>
        <w:pStyle w:val="Sourcewithforeground"/>
      </w:pPr>
      <w:r w:rsidRPr="00A30882">
        <w:t xml:space="preserve">                    </w:t>
      </w:r>
      <w:proofErr w:type="spellStart"/>
      <w:r w:rsidRPr="00A30882">
        <w:t>eventMessage.Name</w:t>
      </w:r>
      <w:proofErr w:type="spellEnd"/>
      <w:r w:rsidRPr="00A30882">
        <w:t xml:space="preserve"> = "</w:t>
      </w:r>
      <w:proofErr w:type="spellStart"/>
      <w:r w:rsidRPr="00A30882">
        <w:t>Error</w:t>
      </w:r>
      <w:proofErr w:type="spellEnd"/>
      <w:r w:rsidRPr="00A30882">
        <w:t>!";</w:t>
      </w:r>
    </w:p>
    <w:p w14:paraId="24DDC194" w14:textId="77777777" w:rsidR="00D31325" w:rsidRPr="00A30882" w:rsidRDefault="00D31325" w:rsidP="00D31325">
      <w:pPr>
        <w:pStyle w:val="Sourcewithforeground"/>
      </w:pPr>
      <w:r w:rsidRPr="00A30882">
        <w:t xml:space="preserve">                    </w:t>
      </w:r>
      <w:proofErr w:type="spellStart"/>
      <w:r w:rsidRPr="00A30882">
        <w:t>eventMessage.RelatedMessageID</w:t>
      </w:r>
      <w:proofErr w:type="spellEnd"/>
      <w:r w:rsidRPr="00A30882">
        <w:t xml:space="preserve"> = </w:t>
      </w:r>
      <w:proofErr w:type="spellStart"/>
      <w:r w:rsidRPr="00A30882">
        <w:t>messageId</w:t>
      </w:r>
      <w:proofErr w:type="spellEnd"/>
      <w:r w:rsidRPr="00A30882">
        <w:t>;</w:t>
      </w:r>
    </w:p>
    <w:p w14:paraId="6A581B03" w14:textId="77777777" w:rsidR="00D31325" w:rsidRPr="00A30882" w:rsidRDefault="00D31325" w:rsidP="00D31325">
      <w:pPr>
        <w:pStyle w:val="Sourcewithforeground"/>
      </w:pPr>
    </w:p>
    <w:p w14:paraId="51113089" w14:textId="77777777" w:rsidR="00D31325" w:rsidRPr="00A30882" w:rsidRDefault="00D31325" w:rsidP="00D31325">
      <w:pPr>
        <w:pStyle w:val="Sourcewithforeground"/>
      </w:pPr>
      <w:r w:rsidRPr="00A30882">
        <w:t xml:space="preserve">                    </w:t>
      </w:r>
      <w:proofErr w:type="spellStart"/>
      <w:r w:rsidRPr="00A30882">
        <w:t>XmlDocument</w:t>
      </w:r>
      <w:proofErr w:type="spellEnd"/>
      <w:r w:rsidRPr="00A30882">
        <w:t xml:space="preserve"> </w:t>
      </w:r>
      <w:proofErr w:type="spellStart"/>
      <w:r w:rsidRPr="00A30882">
        <w:t>xml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XmlDocument</w:t>
      </w:r>
      <w:proofErr w:type="spellEnd"/>
      <w:r w:rsidRPr="00A30882">
        <w:t>();</w:t>
      </w:r>
    </w:p>
    <w:p w14:paraId="1B7FC792" w14:textId="77777777" w:rsidR="00D31325" w:rsidRPr="00A30882" w:rsidRDefault="00D31325" w:rsidP="00D31325">
      <w:pPr>
        <w:pStyle w:val="Sourcewithforeground"/>
      </w:pPr>
      <w:r w:rsidRPr="00A30882">
        <w:t xml:space="preserve">                    </w:t>
      </w:r>
      <w:proofErr w:type="spellStart"/>
      <w:r w:rsidRPr="00A30882">
        <w:t>xml.Load</w:t>
      </w:r>
      <w:proofErr w:type="spellEnd"/>
      <w:r w:rsidRPr="00A30882">
        <w:t>("../../../kluda.xml");</w:t>
      </w:r>
    </w:p>
    <w:p w14:paraId="1017F0AD" w14:textId="77777777" w:rsidR="00D31325" w:rsidRPr="00A30882" w:rsidRDefault="00D31325" w:rsidP="00D31325">
      <w:pPr>
        <w:pStyle w:val="Sourcewithforeground"/>
      </w:pPr>
      <w:r w:rsidRPr="00A30882">
        <w:t xml:space="preserve">                    </w:t>
      </w:r>
      <w:proofErr w:type="spellStart"/>
      <w:r w:rsidRPr="00A30882">
        <w:t>eventMessage.Any</w:t>
      </w:r>
      <w:proofErr w:type="spellEnd"/>
      <w:r w:rsidRPr="00A30882">
        <w:t xml:space="preserve"> = </w:t>
      </w:r>
      <w:proofErr w:type="spellStart"/>
      <w:r w:rsidRPr="00A30882">
        <w:t>xml.DocumentElement</w:t>
      </w:r>
      <w:proofErr w:type="spellEnd"/>
      <w:r w:rsidRPr="00A30882">
        <w:t>;</w:t>
      </w:r>
    </w:p>
    <w:p w14:paraId="0178DF03" w14:textId="77777777" w:rsidR="00D31325" w:rsidRPr="00A30882" w:rsidRDefault="00D31325" w:rsidP="00D31325">
      <w:pPr>
        <w:pStyle w:val="Sourcewithforeground"/>
      </w:pPr>
      <w:r w:rsidRPr="00A30882">
        <w:t xml:space="preserve">                    </w:t>
      </w:r>
      <w:proofErr w:type="spellStart"/>
      <w:r w:rsidRPr="00A30882">
        <w:t>message.Item</w:t>
      </w:r>
      <w:proofErr w:type="spellEnd"/>
      <w:r w:rsidRPr="00A30882">
        <w:t xml:space="preserve"> = </w:t>
      </w:r>
      <w:proofErr w:type="spellStart"/>
      <w:r w:rsidRPr="00A30882">
        <w:t>eventMessage</w:t>
      </w:r>
      <w:proofErr w:type="spellEnd"/>
      <w:r w:rsidRPr="00A30882">
        <w:t>;</w:t>
      </w:r>
    </w:p>
    <w:p w14:paraId="1510387B" w14:textId="77777777" w:rsidR="00D31325" w:rsidRPr="00A30882" w:rsidRDefault="00D31325" w:rsidP="00D31325">
      <w:pPr>
        <w:pStyle w:val="Sourcewithforeground"/>
      </w:pPr>
    </w:p>
    <w:p w14:paraId="2A53779D" w14:textId="77777777" w:rsidR="00D31325" w:rsidRPr="00A30882" w:rsidRDefault="00D31325" w:rsidP="00D31325">
      <w:pPr>
        <w:pStyle w:val="Sourcewithforeground"/>
      </w:pPr>
      <w:r w:rsidRPr="00A30882">
        <w:t xml:space="preserve">                    </w:t>
      </w:r>
      <w:proofErr w:type="spellStart"/>
      <w:r w:rsidRPr="00A30882">
        <w:t>bool</w:t>
      </w:r>
      <w:proofErr w:type="spellEnd"/>
      <w:r w:rsidRPr="00A30882">
        <w:t xml:space="preserve"> resp2 = client.SendMessage2(</w:t>
      </w:r>
      <w:proofErr w:type="spellStart"/>
      <w:r w:rsidRPr="00A30882">
        <w:t>message</w:t>
      </w:r>
      <w:proofErr w:type="spellEnd"/>
      <w:r w:rsidRPr="00A30882">
        <w:t>);</w:t>
      </w:r>
    </w:p>
    <w:p w14:paraId="5F209877" w14:textId="77777777" w:rsidR="00D31325" w:rsidRPr="00A30882" w:rsidRDefault="00D31325" w:rsidP="00D31325">
      <w:pPr>
        <w:pStyle w:val="Sourcewithforeground"/>
      </w:pPr>
    </w:p>
    <w:p w14:paraId="0085E7EF" w14:textId="77777777" w:rsidR="00D31325" w:rsidRPr="00A30882" w:rsidRDefault="00D31325" w:rsidP="00D31325">
      <w:pPr>
        <w:pStyle w:val="Sourcewithforeground"/>
      </w:pPr>
      <w:r w:rsidRPr="00A30882">
        <w:t xml:space="preserve">                    </w:t>
      </w:r>
      <w:proofErr w:type="spellStart"/>
      <w:r w:rsidRPr="00A30882">
        <w:t>Console.WriteLine</w:t>
      </w:r>
      <w:proofErr w:type="spellEnd"/>
      <w:r w:rsidRPr="00A30882">
        <w:t>("</w:t>
      </w:r>
      <w:proofErr w:type="spellStart"/>
      <w:r w:rsidRPr="00A30882">
        <w:t>message</w:t>
      </w:r>
      <w:proofErr w:type="spellEnd"/>
      <w:r w:rsidRPr="00A30882">
        <w:t xml:space="preserve"> </w:t>
      </w:r>
      <w:proofErr w:type="spellStart"/>
      <w:r w:rsidRPr="00A30882">
        <w:t>was</w:t>
      </w:r>
      <w:proofErr w:type="spellEnd"/>
      <w:r w:rsidRPr="00A30882">
        <w:t xml:space="preserve"> </w:t>
      </w:r>
      <w:proofErr w:type="spellStart"/>
      <w:r w:rsidRPr="00A30882">
        <w:t>sent</w:t>
      </w:r>
      <w:proofErr w:type="spellEnd"/>
      <w:r w:rsidRPr="00A30882">
        <w:t>");</w:t>
      </w:r>
    </w:p>
    <w:p w14:paraId="2C1F7DC3" w14:textId="77777777" w:rsidR="00D31325" w:rsidRPr="00A30882" w:rsidRDefault="00D31325" w:rsidP="00D31325">
      <w:pPr>
        <w:pStyle w:val="Sourcewithforeground"/>
      </w:pPr>
      <w:r w:rsidRPr="00A30882">
        <w:t xml:space="preserve">                    </w:t>
      </w:r>
      <w:proofErr w:type="spellStart"/>
      <w:r w:rsidRPr="00A30882">
        <w:t>Console.WriteLine</w:t>
      </w:r>
      <w:proofErr w:type="spellEnd"/>
      <w:r w:rsidRPr="00A30882">
        <w:t>("</w:t>
      </w:r>
      <w:proofErr w:type="spellStart"/>
      <w:r w:rsidRPr="00A30882">
        <w:t>Press</w:t>
      </w:r>
      <w:proofErr w:type="spellEnd"/>
      <w:r w:rsidRPr="00A30882">
        <w:t xml:space="preserve"> </w:t>
      </w:r>
      <w:proofErr w:type="spellStart"/>
      <w:r w:rsidRPr="00A30882">
        <w:t>key</w:t>
      </w:r>
      <w:proofErr w:type="spellEnd"/>
      <w:r w:rsidRPr="00A30882">
        <w:t>...");</w:t>
      </w:r>
    </w:p>
    <w:p w14:paraId="4F2875AF" w14:textId="77777777" w:rsidR="00D31325" w:rsidRPr="00A30882" w:rsidRDefault="00D31325" w:rsidP="00D31325">
      <w:pPr>
        <w:pStyle w:val="Sourcewithforeground"/>
      </w:pPr>
      <w:r w:rsidRPr="00A30882">
        <w:t xml:space="preserve">                }</w:t>
      </w:r>
    </w:p>
    <w:p w14:paraId="5E37A9BB" w14:textId="77777777" w:rsidR="00D31325" w:rsidRPr="00A30882" w:rsidRDefault="00D31325" w:rsidP="00D31325">
      <w:pPr>
        <w:pStyle w:val="Sourcewithforeground"/>
      </w:pPr>
      <w:r w:rsidRPr="00A30882">
        <w:t xml:space="preserve">                </w:t>
      </w:r>
      <w:proofErr w:type="spellStart"/>
      <w:r w:rsidRPr="00A30882">
        <w:t>catch</w:t>
      </w:r>
      <w:proofErr w:type="spellEnd"/>
      <w:r w:rsidRPr="00A30882">
        <w:t xml:space="preserve"> (</w:t>
      </w:r>
      <w:proofErr w:type="spellStart"/>
      <w:r w:rsidRPr="00A30882">
        <w:t>CommunicationException</w:t>
      </w:r>
      <w:proofErr w:type="spellEnd"/>
      <w:r w:rsidRPr="00A30882">
        <w:t xml:space="preserve"> e)</w:t>
      </w:r>
    </w:p>
    <w:p w14:paraId="1877435A" w14:textId="77777777" w:rsidR="00D31325" w:rsidRPr="00A30882" w:rsidRDefault="00D31325" w:rsidP="00D31325">
      <w:pPr>
        <w:pStyle w:val="Sourcewithforeground"/>
      </w:pPr>
      <w:r w:rsidRPr="00A30882">
        <w:t xml:space="preserve">                {</w:t>
      </w:r>
    </w:p>
    <w:p w14:paraId="325F940F" w14:textId="77777777" w:rsidR="00D31325" w:rsidRPr="00A30882" w:rsidRDefault="00D31325" w:rsidP="00D31325">
      <w:pPr>
        <w:pStyle w:val="Sourcewithforeground"/>
      </w:pPr>
      <w:r w:rsidRPr="00A30882">
        <w:t xml:space="preserve">                    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mess</w:t>
      </w:r>
      <w:proofErr w:type="spellEnd"/>
      <w:r w:rsidRPr="00A30882">
        <w:t xml:space="preserve"> = </w:t>
      </w:r>
      <w:proofErr w:type="spellStart"/>
      <w:r w:rsidRPr="00A30882">
        <w:t>e.Message</w:t>
      </w:r>
      <w:proofErr w:type="spellEnd"/>
      <w:r w:rsidRPr="00A30882">
        <w:t>;</w:t>
      </w:r>
    </w:p>
    <w:p w14:paraId="17BFDE6A" w14:textId="77777777" w:rsidR="00D31325" w:rsidRPr="00A30882" w:rsidRDefault="00D31325" w:rsidP="00D31325">
      <w:pPr>
        <w:pStyle w:val="Sourcewithforeground"/>
      </w:pPr>
      <w:r w:rsidRPr="00A30882">
        <w:t xml:space="preserve">                    </w:t>
      </w:r>
      <w:proofErr w:type="spellStart"/>
      <w:r w:rsidRPr="00A30882">
        <w:t>Console.WriteLine</w:t>
      </w:r>
      <w:proofErr w:type="spellEnd"/>
      <w:r w:rsidRPr="00A30882">
        <w:t>(</w:t>
      </w:r>
      <w:proofErr w:type="spellStart"/>
      <w:r w:rsidRPr="00A30882">
        <w:t>mess</w:t>
      </w:r>
      <w:proofErr w:type="spellEnd"/>
      <w:r w:rsidRPr="00A30882">
        <w:t>);</w:t>
      </w:r>
    </w:p>
    <w:p w14:paraId="36C44F9E" w14:textId="77777777" w:rsidR="00D31325" w:rsidRPr="00A30882" w:rsidRDefault="00D31325" w:rsidP="00D31325">
      <w:pPr>
        <w:pStyle w:val="Sourcewithforeground"/>
      </w:pPr>
    </w:p>
    <w:p w14:paraId="242F2256" w14:textId="77777777" w:rsidR="00D31325" w:rsidRPr="00A30882" w:rsidRDefault="00D31325" w:rsidP="00D31325">
      <w:pPr>
        <w:pStyle w:val="Sourcewithforeground"/>
      </w:pPr>
      <w:r w:rsidRPr="00A30882">
        <w:t xml:space="preserve">                    </w:t>
      </w:r>
      <w:proofErr w:type="spellStart"/>
      <w:r w:rsidRPr="00A30882">
        <w:t>client.Abort</w:t>
      </w:r>
      <w:proofErr w:type="spellEnd"/>
      <w:r w:rsidRPr="00A30882">
        <w:t>();</w:t>
      </w:r>
    </w:p>
    <w:p w14:paraId="3F451116" w14:textId="77777777" w:rsidR="00D31325" w:rsidRPr="00A30882" w:rsidRDefault="00D31325" w:rsidP="00D31325">
      <w:pPr>
        <w:pStyle w:val="Sourcewithforeground"/>
      </w:pPr>
      <w:r w:rsidRPr="00A30882">
        <w:t xml:space="preserve">                }</w:t>
      </w:r>
    </w:p>
    <w:p w14:paraId="57AD5CA5" w14:textId="77777777" w:rsidR="00D31325" w:rsidRPr="00A30882" w:rsidRDefault="00D31325" w:rsidP="00D31325">
      <w:pPr>
        <w:pStyle w:val="Sourcewithforeground"/>
      </w:pPr>
      <w:r w:rsidRPr="00A30882">
        <w:t xml:space="preserve">                </w:t>
      </w:r>
      <w:proofErr w:type="spellStart"/>
      <w:r w:rsidRPr="00A30882">
        <w:t>catch</w:t>
      </w:r>
      <w:proofErr w:type="spellEnd"/>
      <w:r w:rsidRPr="00A30882">
        <w:t xml:space="preserve"> (</w:t>
      </w:r>
      <w:proofErr w:type="spellStart"/>
      <w:r w:rsidRPr="00A30882">
        <w:t>TimeoutException</w:t>
      </w:r>
      <w:proofErr w:type="spellEnd"/>
      <w:r w:rsidRPr="00A30882">
        <w:t xml:space="preserve"> e)</w:t>
      </w:r>
    </w:p>
    <w:p w14:paraId="30C8161C" w14:textId="77777777" w:rsidR="00D31325" w:rsidRPr="00A30882" w:rsidRDefault="00D31325" w:rsidP="00D31325">
      <w:pPr>
        <w:pStyle w:val="Sourcewithforeground"/>
      </w:pPr>
      <w:r w:rsidRPr="00A30882">
        <w:t xml:space="preserve">                {</w:t>
      </w:r>
    </w:p>
    <w:p w14:paraId="070506CB" w14:textId="77777777" w:rsidR="00D31325" w:rsidRPr="00A30882" w:rsidRDefault="00D31325" w:rsidP="00D31325">
      <w:pPr>
        <w:pStyle w:val="Sourcewithforeground"/>
      </w:pPr>
      <w:r w:rsidRPr="00A30882">
        <w:t xml:space="preserve">                    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mess</w:t>
      </w:r>
      <w:proofErr w:type="spellEnd"/>
      <w:r w:rsidRPr="00A30882">
        <w:t xml:space="preserve"> = </w:t>
      </w:r>
      <w:proofErr w:type="spellStart"/>
      <w:r w:rsidRPr="00A30882">
        <w:t>e.Message</w:t>
      </w:r>
      <w:proofErr w:type="spellEnd"/>
      <w:r w:rsidRPr="00A30882">
        <w:t>;</w:t>
      </w:r>
    </w:p>
    <w:p w14:paraId="66E24C52" w14:textId="77777777" w:rsidR="00D31325" w:rsidRPr="00A30882" w:rsidRDefault="00D31325" w:rsidP="00D31325">
      <w:pPr>
        <w:pStyle w:val="Sourcewithforeground"/>
      </w:pPr>
      <w:r w:rsidRPr="00A30882">
        <w:t xml:space="preserve">                    </w:t>
      </w:r>
      <w:proofErr w:type="spellStart"/>
      <w:r w:rsidRPr="00A30882">
        <w:t>Console.WriteLine</w:t>
      </w:r>
      <w:proofErr w:type="spellEnd"/>
      <w:r w:rsidRPr="00A30882">
        <w:t>(</w:t>
      </w:r>
      <w:proofErr w:type="spellStart"/>
      <w:r w:rsidRPr="00A30882">
        <w:t>mess</w:t>
      </w:r>
      <w:proofErr w:type="spellEnd"/>
      <w:r w:rsidRPr="00A30882">
        <w:t>);</w:t>
      </w:r>
    </w:p>
    <w:p w14:paraId="1296D6EF" w14:textId="77777777" w:rsidR="00D31325" w:rsidRPr="00A30882" w:rsidRDefault="00D31325" w:rsidP="00D31325">
      <w:pPr>
        <w:pStyle w:val="Sourcewithforeground"/>
      </w:pPr>
    </w:p>
    <w:p w14:paraId="3FC04CF1" w14:textId="77777777" w:rsidR="00D31325" w:rsidRPr="00A30882" w:rsidRDefault="00D31325" w:rsidP="00D31325">
      <w:pPr>
        <w:pStyle w:val="Sourcewithforeground"/>
      </w:pPr>
      <w:r w:rsidRPr="00A30882">
        <w:t xml:space="preserve">                    </w:t>
      </w:r>
      <w:proofErr w:type="spellStart"/>
      <w:r w:rsidRPr="00A30882">
        <w:t>client.Abort</w:t>
      </w:r>
      <w:proofErr w:type="spellEnd"/>
      <w:r w:rsidRPr="00A30882">
        <w:t>();</w:t>
      </w:r>
    </w:p>
    <w:p w14:paraId="4F548348" w14:textId="77777777" w:rsidR="00D31325" w:rsidRPr="00A30882" w:rsidRDefault="00D31325" w:rsidP="00D31325">
      <w:pPr>
        <w:pStyle w:val="Sourcewithforeground"/>
      </w:pPr>
      <w:r w:rsidRPr="00A30882">
        <w:t xml:space="preserve">                }</w:t>
      </w:r>
    </w:p>
    <w:p w14:paraId="783D30CD" w14:textId="77777777" w:rsidR="00D31325" w:rsidRPr="00A30882" w:rsidRDefault="00D31325" w:rsidP="00D31325">
      <w:pPr>
        <w:pStyle w:val="Sourcewithforeground"/>
      </w:pPr>
      <w:r w:rsidRPr="00A30882">
        <w:t xml:space="preserve">                </w:t>
      </w:r>
      <w:proofErr w:type="spellStart"/>
      <w:r w:rsidRPr="00A30882">
        <w:t>catch</w:t>
      </w:r>
      <w:proofErr w:type="spellEnd"/>
      <w:r w:rsidRPr="00A30882">
        <w:t xml:space="preserve"> (</w:t>
      </w:r>
      <w:proofErr w:type="spellStart"/>
      <w:r w:rsidRPr="00A30882">
        <w:t>Exception</w:t>
      </w:r>
      <w:proofErr w:type="spellEnd"/>
      <w:r w:rsidRPr="00A30882">
        <w:t xml:space="preserve"> e)</w:t>
      </w:r>
    </w:p>
    <w:p w14:paraId="5E862BE5" w14:textId="77777777" w:rsidR="00D31325" w:rsidRPr="00A30882" w:rsidRDefault="00D31325" w:rsidP="00D31325">
      <w:pPr>
        <w:pStyle w:val="Sourcewithforeground"/>
      </w:pPr>
      <w:r w:rsidRPr="00A30882">
        <w:lastRenderedPageBreak/>
        <w:t xml:space="preserve">                {</w:t>
      </w:r>
    </w:p>
    <w:p w14:paraId="5C4EE11B" w14:textId="77777777" w:rsidR="00D31325" w:rsidRPr="00A30882" w:rsidRDefault="00D31325" w:rsidP="00D31325">
      <w:pPr>
        <w:pStyle w:val="Sourcewithforeground"/>
      </w:pPr>
      <w:r w:rsidRPr="00A30882">
        <w:t xml:space="preserve">                    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mess</w:t>
      </w:r>
      <w:proofErr w:type="spellEnd"/>
      <w:r w:rsidRPr="00A30882">
        <w:t xml:space="preserve"> = </w:t>
      </w:r>
      <w:proofErr w:type="spellStart"/>
      <w:r w:rsidRPr="00A30882">
        <w:t>e.Message</w:t>
      </w:r>
      <w:proofErr w:type="spellEnd"/>
      <w:r w:rsidRPr="00A30882">
        <w:t>;</w:t>
      </w:r>
    </w:p>
    <w:p w14:paraId="591EBEBF" w14:textId="77777777" w:rsidR="00D31325" w:rsidRPr="00A30882" w:rsidRDefault="00D31325" w:rsidP="00D31325">
      <w:pPr>
        <w:pStyle w:val="Sourcewithforeground"/>
      </w:pPr>
      <w:r w:rsidRPr="00A30882">
        <w:t xml:space="preserve">                    </w:t>
      </w:r>
      <w:proofErr w:type="spellStart"/>
      <w:r w:rsidRPr="00A30882">
        <w:t>Console.WriteLine</w:t>
      </w:r>
      <w:proofErr w:type="spellEnd"/>
      <w:r w:rsidRPr="00A30882">
        <w:t>(</w:t>
      </w:r>
      <w:proofErr w:type="spellStart"/>
      <w:r w:rsidRPr="00A30882">
        <w:t>mess</w:t>
      </w:r>
      <w:proofErr w:type="spellEnd"/>
      <w:r w:rsidRPr="00A30882">
        <w:t>);</w:t>
      </w:r>
    </w:p>
    <w:p w14:paraId="0B887B7C" w14:textId="77777777" w:rsidR="00D31325" w:rsidRPr="00A30882" w:rsidRDefault="00D31325" w:rsidP="00D31325">
      <w:pPr>
        <w:pStyle w:val="Sourcewithforeground"/>
      </w:pPr>
      <w:r w:rsidRPr="00A30882">
        <w:t xml:space="preserve">                    </w:t>
      </w:r>
      <w:proofErr w:type="spellStart"/>
      <w:r w:rsidRPr="00A30882">
        <w:t>client.Abort</w:t>
      </w:r>
      <w:proofErr w:type="spellEnd"/>
      <w:r w:rsidRPr="00A30882">
        <w:t>();</w:t>
      </w:r>
    </w:p>
    <w:p w14:paraId="0DF5EC36" w14:textId="77777777" w:rsidR="00D31325" w:rsidRPr="00A30882" w:rsidRDefault="00D31325" w:rsidP="00D31325">
      <w:pPr>
        <w:pStyle w:val="Sourcewithforeground"/>
      </w:pPr>
      <w:r w:rsidRPr="00A30882">
        <w:t xml:space="preserve">                    </w:t>
      </w:r>
      <w:proofErr w:type="spellStart"/>
      <w:r w:rsidRPr="00A30882">
        <w:t>throw</w:t>
      </w:r>
      <w:proofErr w:type="spellEnd"/>
      <w:r w:rsidRPr="00A30882">
        <w:t>;</w:t>
      </w:r>
    </w:p>
    <w:p w14:paraId="2E7394E2" w14:textId="77777777" w:rsidR="00D31325" w:rsidRPr="00A30882" w:rsidRDefault="00D31325" w:rsidP="00D31325">
      <w:pPr>
        <w:pStyle w:val="Sourcewithforeground"/>
      </w:pPr>
      <w:r w:rsidRPr="00A30882">
        <w:t xml:space="preserve">                }</w:t>
      </w:r>
    </w:p>
    <w:p w14:paraId="23235D99" w14:textId="77777777" w:rsidR="00D31325" w:rsidRPr="00A30882" w:rsidRDefault="00D31325" w:rsidP="00D31325">
      <w:pPr>
        <w:pStyle w:val="Sourcewithforeground"/>
      </w:pPr>
    </w:p>
    <w:p w14:paraId="1ECA729A" w14:textId="77777777" w:rsidR="00D31325" w:rsidRPr="00A30882" w:rsidRDefault="00D31325" w:rsidP="00D31325">
      <w:pPr>
        <w:pStyle w:val="Sourcewithforeground"/>
      </w:pPr>
      <w:r w:rsidRPr="00A30882">
        <w:t xml:space="preserve">                </w:t>
      </w:r>
      <w:proofErr w:type="spellStart"/>
      <w:r w:rsidRPr="00A30882">
        <w:t>Console.ReadLine</w:t>
      </w:r>
      <w:proofErr w:type="spellEnd"/>
      <w:r w:rsidRPr="00A30882">
        <w:t>();</w:t>
      </w:r>
    </w:p>
    <w:p w14:paraId="1D8F5141" w14:textId="756FADFE" w:rsidR="00D31325" w:rsidRPr="00A30882" w:rsidRDefault="00D31325" w:rsidP="00F57A20">
      <w:pPr>
        <w:pStyle w:val="Sourcewithforeground"/>
      </w:pPr>
      <w:r w:rsidRPr="00A30882">
        <w:t xml:space="preserve">            }</w:t>
      </w:r>
    </w:p>
    <w:p w14:paraId="32144244" w14:textId="67C574BD" w:rsidR="00E50753" w:rsidRPr="00A30882" w:rsidRDefault="002254EC" w:rsidP="002254EC">
      <w:pPr>
        <w:pStyle w:val="Heading4"/>
        <w:rPr>
          <w:rFonts w:eastAsia="Times New Roman"/>
        </w:rPr>
      </w:pPr>
      <w:bookmarkStart w:id="101" w:name="_Toc110419700"/>
      <w:r w:rsidRPr="00A30882">
        <w:rPr>
          <w:rFonts w:eastAsia="Times New Roman"/>
        </w:rPr>
        <w:t>ACK statusa maiņa</w:t>
      </w:r>
      <w:bookmarkEnd w:id="101"/>
    </w:p>
    <w:p w14:paraId="5DD66F97" w14:textId="77777777" w:rsidR="006273A7" w:rsidRPr="00A30882" w:rsidRDefault="006273A7" w:rsidP="006273A7">
      <w:pPr>
        <w:pStyle w:val="Sourcewithforeground"/>
      </w:pP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messageId</w:t>
      </w:r>
      <w:proofErr w:type="spellEnd"/>
      <w:r w:rsidRPr="00A30882">
        <w:t xml:space="preserve"> = </w:t>
      </w:r>
      <w:proofErr w:type="spellStart"/>
      <w:r w:rsidRPr="00A30882">
        <w:t>string.Empty</w:t>
      </w:r>
      <w:proofErr w:type="spellEnd"/>
      <w:r w:rsidRPr="00A30882">
        <w:t>;</w:t>
      </w:r>
    </w:p>
    <w:p w14:paraId="0683D591" w14:textId="77777777" w:rsidR="006273A7" w:rsidRPr="00A30882" w:rsidRDefault="006273A7" w:rsidP="006273A7">
      <w:pPr>
        <w:pStyle w:val="Sourcewithforeground"/>
      </w:pPr>
      <w:r w:rsidRPr="00A30882">
        <w:t xml:space="preserve">            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channelName</w:t>
      </w:r>
      <w:proofErr w:type="spellEnd"/>
      <w:r w:rsidRPr="00A30882">
        <w:t xml:space="preserve"> = "SampleChannel455";</w:t>
      </w:r>
    </w:p>
    <w:p w14:paraId="0AA4C9C3" w14:textId="77777777" w:rsidR="006273A7" w:rsidRPr="00A30882" w:rsidRDefault="006273A7" w:rsidP="006273A7">
      <w:pPr>
        <w:pStyle w:val="Sourcewithforeground"/>
      </w:pPr>
      <w:r w:rsidRPr="00A30882">
        <w:t xml:space="preserve">            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channelURN</w:t>
      </w:r>
      <w:proofErr w:type="spellEnd"/>
      <w:r w:rsidRPr="00A30882">
        <w:t xml:space="preserve"> = "URN:IVIS:100001:CHA-" + </w:t>
      </w:r>
      <w:proofErr w:type="spellStart"/>
      <w:r w:rsidRPr="00A30882">
        <w:t>channelName</w:t>
      </w:r>
      <w:proofErr w:type="spellEnd"/>
      <w:r w:rsidRPr="00A30882">
        <w:t xml:space="preserve"> + "-TYPE-DIK";</w:t>
      </w:r>
    </w:p>
    <w:p w14:paraId="6EDCE626" w14:textId="77777777" w:rsidR="006273A7" w:rsidRPr="00A30882" w:rsidRDefault="006273A7" w:rsidP="006273A7">
      <w:pPr>
        <w:pStyle w:val="Sourcewithforeground"/>
      </w:pPr>
      <w:r w:rsidRPr="00A30882">
        <w:t xml:space="preserve">            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channelVersionURN</w:t>
      </w:r>
      <w:proofErr w:type="spellEnd"/>
      <w:r w:rsidRPr="00A30882">
        <w:t xml:space="preserve"> = "URN:IVIS:100001:CHA-SampleChannel455-v1-0-TYPE-DIK";</w:t>
      </w:r>
    </w:p>
    <w:p w14:paraId="2B76355E" w14:textId="77777777" w:rsidR="006273A7" w:rsidRPr="00A30882" w:rsidRDefault="006273A7" w:rsidP="006273A7">
      <w:pPr>
        <w:pStyle w:val="Sourcewithforeground"/>
      </w:pPr>
    </w:p>
    <w:p w14:paraId="70EA30D6" w14:textId="77777777" w:rsidR="006273A7" w:rsidRPr="00A30882" w:rsidRDefault="006273A7" w:rsidP="006273A7">
      <w:pPr>
        <w:pStyle w:val="Sourcewithforeground"/>
      </w:pPr>
      <w:r w:rsidRPr="00A30882">
        <w:t xml:space="preserve">            </w:t>
      </w:r>
      <w:proofErr w:type="spellStart"/>
      <w:r w:rsidRPr="00A30882">
        <w:t>using</w:t>
      </w:r>
      <w:proofErr w:type="spellEnd"/>
      <w:r w:rsidRPr="00A30882">
        <w:t xml:space="preserve"> (ProxyToService.DitConfiguration.DITConfigurationServiceContractClient </w:t>
      </w:r>
      <w:proofErr w:type="spellStart"/>
      <w:r w:rsidRPr="00A30882">
        <w:t>client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ProxyToService.DitConfiguration.DITConfigurationServiceContractClient("ConfigurationService"))</w:t>
      </w:r>
    </w:p>
    <w:p w14:paraId="63606BD7" w14:textId="77777777" w:rsidR="006273A7" w:rsidRPr="00A30882" w:rsidRDefault="006273A7" w:rsidP="006273A7">
      <w:pPr>
        <w:pStyle w:val="Sourcewithforeground"/>
      </w:pPr>
      <w:r w:rsidRPr="00A30882">
        <w:t xml:space="preserve">            {</w:t>
      </w:r>
    </w:p>
    <w:p w14:paraId="0515F8BE" w14:textId="77777777" w:rsidR="006273A7" w:rsidRPr="00A30882" w:rsidRDefault="006273A7" w:rsidP="006273A7">
      <w:pPr>
        <w:pStyle w:val="Sourcewithforeground"/>
      </w:pPr>
      <w:r w:rsidRPr="00A30882">
        <w:t xml:space="preserve">                </w:t>
      </w:r>
      <w:proofErr w:type="spellStart"/>
      <w:r w:rsidRPr="00A30882">
        <w:t>try</w:t>
      </w:r>
      <w:proofErr w:type="spellEnd"/>
    </w:p>
    <w:p w14:paraId="36F43823" w14:textId="77777777" w:rsidR="006273A7" w:rsidRPr="00A30882" w:rsidRDefault="006273A7" w:rsidP="006273A7">
      <w:pPr>
        <w:pStyle w:val="Sourcewithforeground"/>
      </w:pPr>
      <w:r w:rsidRPr="00A30882">
        <w:t xml:space="preserve">                {</w:t>
      </w:r>
    </w:p>
    <w:p w14:paraId="521A6983" w14:textId="77777777" w:rsidR="006273A7" w:rsidRPr="00A30882" w:rsidRDefault="006273A7" w:rsidP="006273A7">
      <w:pPr>
        <w:pStyle w:val="Sourcewithforeground"/>
      </w:pPr>
      <w:r w:rsidRPr="00A30882">
        <w:t xml:space="preserve">                    </w:t>
      </w:r>
      <w:proofErr w:type="spellStart"/>
      <w:r w:rsidRPr="00A30882">
        <w:t>ProxyToService.DitConfiguration.ChannelSearchInfoStructure</w:t>
      </w:r>
      <w:proofErr w:type="spellEnd"/>
      <w:r w:rsidRPr="00A30882">
        <w:t xml:space="preserve"> </w:t>
      </w:r>
      <w:proofErr w:type="spellStart"/>
      <w:r w:rsidRPr="00A30882">
        <w:t>req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ProxyToService.DitConfiguration.ChannelSearchInfoStructure</w:t>
      </w:r>
      <w:proofErr w:type="spellEnd"/>
      <w:r w:rsidRPr="00A30882">
        <w:t>();</w:t>
      </w:r>
    </w:p>
    <w:p w14:paraId="5A4E956A" w14:textId="77777777" w:rsidR="006273A7" w:rsidRPr="00A30882" w:rsidRDefault="006273A7" w:rsidP="006273A7">
      <w:pPr>
        <w:pStyle w:val="Sourcewithforeground"/>
      </w:pPr>
      <w:r w:rsidRPr="00A30882">
        <w:t xml:space="preserve">                    </w:t>
      </w:r>
      <w:proofErr w:type="spellStart"/>
      <w:r w:rsidRPr="00A30882">
        <w:t>req.Channel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ProxyToService.DitConfiguration.ChannelInfoStructure</w:t>
      </w:r>
      <w:proofErr w:type="spellEnd"/>
      <w:r w:rsidRPr="00A30882">
        <w:t>();</w:t>
      </w:r>
    </w:p>
    <w:p w14:paraId="13C6E0A6" w14:textId="77777777" w:rsidR="006273A7" w:rsidRPr="00A30882" w:rsidRDefault="006273A7" w:rsidP="006273A7">
      <w:pPr>
        <w:pStyle w:val="Sourcewithforeground"/>
      </w:pPr>
      <w:r w:rsidRPr="00A30882">
        <w:t xml:space="preserve">                    </w:t>
      </w:r>
      <w:proofErr w:type="spellStart"/>
      <w:r w:rsidRPr="00A30882">
        <w:t>req.Channel.ChannelURN</w:t>
      </w:r>
      <w:proofErr w:type="spellEnd"/>
      <w:r w:rsidRPr="00A30882">
        <w:t xml:space="preserve"> = </w:t>
      </w:r>
      <w:proofErr w:type="spellStart"/>
      <w:r w:rsidRPr="00A30882">
        <w:t>channelURN</w:t>
      </w:r>
      <w:proofErr w:type="spellEnd"/>
      <w:r w:rsidRPr="00A30882">
        <w:t>;</w:t>
      </w:r>
    </w:p>
    <w:p w14:paraId="4FA4EB50" w14:textId="77777777" w:rsidR="006273A7" w:rsidRPr="00A30882" w:rsidRDefault="006273A7" w:rsidP="006273A7">
      <w:pPr>
        <w:pStyle w:val="Sourcewithforeground"/>
      </w:pPr>
      <w:r w:rsidRPr="00A30882">
        <w:t xml:space="preserve">                    </w:t>
      </w:r>
      <w:proofErr w:type="spellStart"/>
      <w:r w:rsidRPr="00A30882">
        <w:t>req.OnlyHeader</w:t>
      </w:r>
      <w:proofErr w:type="spellEnd"/>
      <w:r w:rsidRPr="00A30882">
        <w:t xml:space="preserve"> = </w:t>
      </w:r>
      <w:proofErr w:type="spellStart"/>
      <w:r w:rsidRPr="00A30882">
        <w:t>true</w:t>
      </w:r>
      <w:proofErr w:type="spellEnd"/>
      <w:r w:rsidRPr="00A30882">
        <w:t>;</w:t>
      </w:r>
    </w:p>
    <w:p w14:paraId="04E43FF2" w14:textId="77777777" w:rsidR="006273A7" w:rsidRPr="00A30882" w:rsidRDefault="006273A7" w:rsidP="006273A7">
      <w:pPr>
        <w:pStyle w:val="Sourcewithforeground"/>
      </w:pPr>
      <w:r w:rsidRPr="00A30882">
        <w:t xml:space="preserve">                    </w:t>
      </w:r>
      <w:proofErr w:type="spellStart"/>
      <w:r w:rsidRPr="00A30882">
        <w:t>ProxyToService.DitConfiguration.ChannelListStructure</w:t>
      </w:r>
      <w:proofErr w:type="spellEnd"/>
      <w:r w:rsidRPr="00A30882">
        <w:t xml:space="preserve"> </w:t>
      </w:r>
      <w:proofErr w:type="spellStart"/>
      <w:r w:rsidRPr="00A30882">
        <w:t>channels</w:t>
      </w:r>
      <w:proofErr w:type="spellEnd"/>
      <w:r w:rsidRPr="00A30882">
        <w:t xml:space="preserve"> = </w:t>
      </w:r>
      <w:proofErr w:type="spellStart"/>
      <w:r w:rsidRPr="00A30882">
        <w:t>Helper.InvokeIgnoreException</w:t>
      </w:r>
      <w:proofErr w:type="spellEnd"/>
      <w:r w:rsidRPr="00A30882">
        <w:t>&lt;</w:t>
      </w:r>
      <w:proofErr w:type="spellStart"/>
      <w:r w:rsidRPr="00A30882">
        <w:t>ChannelListStructure</w:t>
      </w:r>
      <w:proofErr w:type="spellEnd"/>
      <w:r w:rsidRPr="00A30882">
        <w:t xml:space="preserve">, </w:t>
      </w:r>
      <w:proofErr w:type="spellStart"/>
      <w:r w:rsidRPr="00A30882">
        <w:t>CommunicationException</w:t>
      </w:r>
      <w:proofErr w:type="spellEnd"/>
      <w:r w:rsidRPr="00A30882">
        <w:t xml:space="preserve">&gt;(() =&gt; </w:t>
      </w:r>
      <w:proofErr w:type="spellStart"/>
      <w:r w:rsidRPr="00A30882">
        <w:t>client.SearchChannelsPaged</w:t>
      </w:r>
      <w:proofErr w:type="spellEnd"/>
      <w:r w:rsidRPr="00A30882">
        <w:t>(</w:t>
      </w:r>
      <w:proofErr w:type="spellStart"/>
      <w:r w:rsidRPr="00A30882">
        <w:t>req</w:t>
      </w:r>
      <w:proofErr w:type="spellEnd"/>
      <w:r w:rsidRPr="00A30882">
        <w:t xml:space="preserve">, </w:t>
      </w:r>
      <w:proofErr w:type="spellStart"/>
      <w:r w:rsidRPr="00A30882">
        <w:t>ChannelVersionStatusType.testing</w:t>
      </w:r>
      <w:proofErr w:type="spellEnd"/>
      <w:r w:rsidRPr="00A30882">
        <w:t xml:space="preserve">), "Argument </w:t>
      </w:r>
      <w:proofErr w:type="spellStart"/>
      <w:r w:rsidRPr="00A30882">
        <w:t>exception</w:t>
      </w:r>
      <w:proofErr w:type="spellEnd"/>
      <w:r w:rsidRPr="00A30882">
        <w:t xml:space="preserve">: </w:t>
      </w:r>
      <w:proofErr w:type="spellStart"/>
      <w:r w:rsidRPr="00A30882">
        <w:t>ChannelURN</w:t>
      </w:r>
      <w:proofErr w:type="spellEnd"/>
      <w:r w:rsidRPr="00A30882">
        <w:t>!");</w:t>
      </w:r>
    </w:p>
    <w:p w14:paraId="4375DF43" w14:textId="77777777" w:rsidR="006273A7" w:rsidRPr="00A30882" w:rsidRDefault="006273A7" w:rsidP="006273A7">
      <w:pPr>
        <w:pStyle w:val="Sourcewithforeground"/>
      </w:pPr>
      <w:r w:rsidRPr="00A30882">
        <w:t xml:space="preserve">                    </w:t>
      </w:r>
      <w:proofErr w:type="spellStart"/>
      <w:r w:rsidRPr="00A30882">
        <w:t>ChannelInfoStructure</w:t>
      </w:r>
      <w:proofErr w:type="spellEnd"/>
      <w:r w:rsidRPr="00A30882">
        <w:t xml:space="preserve"> </w:t>
      </w:r>
      <w:proofErr w:type="spellStart"/>
      <w:r w:rsidRPr="00A30882">
        <w:t>channel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ChannelInfoStructure</w:t>
      </w:r>
      <w:proofErr w:type="spellEnd"/>
      <w:r w:rsidRPr="00A30882">
        <w:t>();</w:t>
      </w:r>
    </w:p>
    <w:p w14:paraId="1C02D799" w14:textId="77777777" w:rsidR="006273A7" w:rsidRPr="00A30882" w:rsidRDefault="006273A7" w:rsidP="006273A7">
      <w:pPr>
        <w:pStyle w:val="Sourcewithforeground"/>
      </w:pPr>
      <w:r w:rsidRPr="00A30882">
        <w:t xml:space="preserve">                    </w:t>
      </w:r>
      <w:proofErr w:type="spellStart"/>
      <w:r w:rsidRPr="00A30882">
        <w:t>channel.ShortName</w:t>
      </w:r>
      <w:proofErr w:type="spellEnd"/>
      <w:r w:rsidRPr="00A30882">
        <w:t xml:space="preserve"> = </w:t>
      </w:r>
      <w:proofErr w:type="spellStart"/>
      <w:r w:rsidRPr="00A30882">
        <w:t>channelName</w:t>
      </w:r>
      <w:proofErr w:type="spellEnd"/>
      <w:r w:rsidRPr="00A30882">
        <w:t>;</w:t>
      </w:r>
    </w:p>
    <w:p w14:paraId="3415BC49" w14:textId="77777777" w:rsidR="006273A7" w:rsidRPr="00A30882" w:rsidRDefault="006273A7" w:rsidP="006273A7">
      <w:pPr>
        <w:pStyle w:val="Sourcewithforeground"/>
      </w:pPr>
      <w:r w:rsidRPr="00A30882">
        <w:t xml:space="preserve">                    </w:t>
      </w:r>
      <w:proofErr w:type="spellStart"/>
      <w:r w:rsidRPr="00A30882">
        <w:t>channel.ChannelURN</w:t>
      </w:r>
      <w:proofErr w:type="spellEnd"/>
      <w:r w:rsidRPr="00A30882">
        <w:t xml:space="preserve"> = </w:t>
      </w:r>
      <w:proofErr w:type="spellStart"/>
      <w:r w:rsidRPr="00A30882">
        <w:t>channelURN</w:t>
      </w:r>
      <w:proofErr w:type="spellEnd"/>
      <w:r w:rsidRPr="00A30882">
        <w:t>;</w:t>
      </w:r>
    </w:p>
    <w:p w14:paraId="40E4FCBC" w14:textId="77777777" w:rsidR="006273A7" w:rsidRPr="00A30882" w:rsidRDefault="006273A7" w:rsidP="006273A7">
      <w:pPr>
        <w:pStyle w:val="Sourcewithforeground"/>
      </w:pPr>
      <w:r w:rsidRPr="00A30882">
        <w:t xml:space="preserve">                    </w:t>
      </w:r>
      <w:proofErr w:type="spellStart"/>
      <w:r w:rsidRPr="00A30882">
        <w:t>channel.ChannelType</w:t>
      </w:r>
      <w:proofErr w:type="spellEnd"/>
      <w:r w:rsidRPr="00A30882">
        <w:t xml:space="preserve"> = </w:t>
      </w:r>
      <w:proofErr w:type="spellStart"/>
      <w:r w:rsidRPr="00A30882">
        <w:t>ChannelType.dik</w:t>
      </w:r>
      <w:proofErr w:type="spellEnd"/>
      <w:r w:rsidRPr="00A30882">
        <w:t>;</w:t>
      </w:r>
    </w:p>
    <w:p w14:paraId="2BC08553" w14:textId="77777777" w:rsidR="006273A7" w:rsidRPr="00A30882" w:rsidRDefault="006273A7" w:rsidP="006273A7">
      <w:pPr>
        <w:pStyle w:val="Sourcewithforeground"/>
      </w:pPr>
      <w:r w:rsidRPr="00A30882">
        <w:t xml:space="preserve">                    </w:t>
      </w:r>
      <w:proofErr w:type="spellStart"/>
      <w:r w:rsidRPr="00A30882">
        <w:t>channel.OwnerAuthority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AuthorityBasicInfoStructure</w:t>
      </w:r>
      <w:proofErr w:type="spellEnd"/>
      <w:r w:rsidRPr="00A30882">
        <w:t>();</w:t>
      </w:r>
    </w:p>
    <w:p w14:paraId="13C79081" w14:textId="77777777" w:rsidR="006273A7" w:rsidRPr="00A30882" w:rsidRDefault="006273A7" w:rsidP="006273A7">
      <w:pPr>
        <w:pStyle w:val="Sourcewithforeground"/>
      </w:pPr>
      <w:r w:rsidRPr="00A30882">
        <w:t xml:space="preserve">                    </w:t>
      </w:r>
      <w:proofErr w:type="spellStart"/>
      <w:r w:rsidRPr="00A30882">
        <w:t>channel.OwnerAuthority.AuthorityID</w:t>
      </w:r>
      <w:proofErr w:type="spellEnd"/>
      <w:r w:rsidRPr="00A30882">
        <w:t xml:space="preserve"> = "100000";</w:t>
      </w:r>
    </w:p>
    <w:p w14:paraId="69FF660C" w14:textId="77777777" w:rsidR="006273A7" w:rsidRPr="00A30882" w:rsidRDefault="006273A7" w:rsidP="006273A7">
      <w:pPr>
        <w:pStyle w:val="Sourcewithforeground"/>
      </w:pPr>
      <w:r w:rsidRPr="00A30882">
        <w:t xml:space="preserve">                    </w:t>
      </w:r>
      <w:proofErr w:type="spellStart"/>
      <w:r w:rsidRPr="00A30882">
        <w:t>channel.OwnerAuthority.ShortName</w:t>
      </w:r>
      <w:proofErr w:type="spellEnd"/>
      <w:r w:rsidRPr="00A30882">
        <w:t xml:space="preserve"> = "ABC";</w:t>
      </w:r>
    </w:p>
    <w:p w14:paraId="05FADB9D" w14:textId="77777777" w:rsidR="006273A7" w:rsidRPr="00A30882" w:rsidRDefault="006273A7" w:rsidP="006273A7">
      <w:pPr>
        <w:pStyle w:val="Sourcewithforeground"/>
      </w:pPr>
      <w:r w:rsidRPr="00A30882">
        <w:t xml:space="preserve">                    </w:t>
      </w:r>
      <w:proofErr w:type="spellStart"/>
      <w:r w:rsidRPr="00A30882">
        <w:t>channel.OwnerAuthority.Name</w:t>
      </w:r>
      <w:proofErr w:type="spellEnd"/>
      <w:r w:rsidRPr="00A30882">
        <w:t xml:space="preserve"> = "ABC </w:t>
      </w:r>
      <w:proofErr w:type="spellStart"/>
      <w:r w:rsidRPr="00A30882">
        <w:t>Software</w:t>
      </w:r>
      <w:proofErr w:type="spellEnd"/>
      <w:r w:rsidRPr="00A30882">
        <w:t>";</w:t>
      </w:r>
    </w:p>
    <w:p w14:paraId="03C7D62E" w14:textId="77777777" w:rsidR="006273A7" w:rsidRPr="00A30882" w:rsidRDefault="006273A7" w:rsidP="006273A7">
      <w:pPr>
        <w:pStyle w:val="Sourcewithforeground"/>
      </w:pPr>
      <w:r w:rsidRPr="00A30882">
        <w:t xml:space="preserve">                    </w:t>
      </w:r>
      <w:proofErr w:type="spellStart"/>
      <w:r w:rsidRPr="00A30882">
        <w:t>channel.ChannelName</w:t>
      </w:r>
      <w:proofErr w:type="spellEnd"/>
      <w:r w:rsidRPr="00A30882">
        <w:t xml:space="preserve"> = </w:t>
      </w:r>
      <w:proofErr w:type="spellStart"/>
      <w:r w:rsidRPr="00A30882">
        <w:t>channelName</w:t>
      </w:r>
      <w:proofErr w:type="spellEnd"/>
      <w:r w:rsidRPr="00A30882">
        <w:t>;</w:t>
      </w:r>
    </w:p>
    <w:p w14:paraId="24704268" w14:textId="77777777" w:rsidR="006273A7" w:rsidRPr="00A30882" w:rsidRDefault="006273A7" w:rsidP="006273A7">
      <w:pPr>
        <w:pStyle w:val="Sourcewithforeground"/>
      </w:pPr>
      <w:r w:rsidRPr="00A30882">
        <w:t xml:space="preserve">                    </w:t>
      </w:r>
      <w:proofErr w:type="spellStart"/>
      <w:r w:rsidRPr="00A30882">
        <w:t>channel.ChannelTypeSpecified</w:t>
      </w:r>
      <w:proofErr w:type="spellEnd"/>
      <w:r w:rsidRPr="00A30882">
        <w:t xml:space="preserve"> = </w:t>
      </w:r>
      <w:proofErr w:type="spellStart"/>
      <w:r w:rsidRPr="00A30882">
        <w:t>true</w:t>
      </w:r>
      <w:proofErr w:type="spellEnd"/>
      <w:r w:rsidRPr="00A30882">
        <w:t>;</w:t>
      </w:r>
    </w:p>
    <w:p w14:paraId="01B06341" w14:textId="77777777" w:rsidR="006273A7" w:rsidRPr="00A30882" w:rsidRDefault="006273A7" w:rsidP="006273A7">
      <w:pPr>
        <w:pStyle w:val="Sourcewithforeground"/>
      </w:pPr>
    </w:p>
    <w:p w14:paraId="66DC756D" w14:textId="77777777" w:rsidR="006273A7" w:rsidRPr="00A30882" w:rsidRDefault="006273A7" w:rsidP="006273A7">
      <w:pPr>
        <w:pStyle w:val="Sourcewithforeground"/>
      </w:pPr>
      <w:r w:rsidRPr="00A30882">
        <w:t xml:space="preserve">                    </w:t>
      </w:r>
      <w:proofErr w:type="spellStart"/>
      <w:r w:rsidRPr="00A30882">
        <w:t>bool</w:t>
      </w:r>
      <w:proofErr w:type="spellEnd"/>
      <w:r w:rsidRPr="00A30882">
        <w:t xml:space="preserve"> </w:t>
      </w:r>
      <w:proofErr w:type="spellStart"/>
      <w:r w:rsidRPr="00A30882">
        <w:t>channelExsists</w:t>
      </w:r>
      <w:proofErr w:type="spellEnd"/>
      <w:r w:rsidRPr="00A30882">
        <w:t xml:space="preserve"> = </w:t>
      </w:r>
      <w:proofErr w:type="spellStart"/>
      <w:r w:rsidRPr="00A30882">
        <w:t>channels</w:t>
      </w:r>
      <w:proofErr w:type="spellEnd"/>
      <w:r w:rsidRPr="00A30882">
        <w:t xml:space="preserve"> != </w:t>
      </w:r>
      <w:proofErr w:type="spellStart"/>
      <w:r w:rsidRPr="00A30882">
        <w:t>null</w:t>
      </w:r>
      <w:proofErr w:type="spellEnd"/>
      <w:r w:rsidRPr="00A30882">
        <w:t xml:space="preserve"> &amp;&amp; </w:t>
      </w:r>
      <w:proofErr w:type="spellStart"/>
      <w:r w:rsidRPr="00A30882">
        <w:t>channels.Count</w:t>
      </w:r>
      <w:proofErr w:type="spellEnd"/>
      <w:r w:rsidRPr="00A30882">
        <w:t xml:space="preserve"> &gt; 0;</w:t>
      </w:r>
    </w:p>
    <w:p w14:paraId="3291B503" w14:textId="77777777" w:rsidR="006273A7" w:rsidRPr="00A30882" w:rsidRDefault="006273A7" w:rsidP="006273A7">
      <w:pPr>
        <w:pStyle w:val="Sourcewithforeground"/>
      </w:pPr>
      <w:r w:rsidRPr="00A30882">
        <w:t xml:space="preserve">                    </w:t>
      </w:r>
      <w:proofErr w:type="spellStart"/>
      <w:r w:rsidRPr="00A30882">
        <w:t>if</w:t>
      </w:r>
      <w:proofErr w:type="spellEnd"/>
      <w:r w:rsidRPr="00A30882">
        <w:t xml:space="preserve"> (!</w:t>
      </w:r>
      <w:proofErr w:type="spellStart"/>
      <w:r w:rsidRPr="00A30882">
        <w:t>channelExsists</w:t>
      </w:r>
      <w:proofErr w:type="spellEnd"/>
      <w:r w:rsidRPr="00A30882">
        <w:t>)</w:t>
      </w:r>
    </w:p>
    <w:p w14:paraId="1AD9F97A" w14:textId="77777777" w:rsidR="006273A7" w:rsidRPr="00A30882" w:rsidRDefault="006273A7" w:rsidP="006273A7">
      <w:pPr>
        <w:pStyle w:val="Sourcewithforeground"/>
      </w:pPr>
      <w:r w:rsidRPr="00A30882">
        <w:t xml:space="preserve">                    {</w:t>
      </w:r>
    </w:p>
    <w:p w14:paraId="37447871" w14:textId="77777777" w:rsidR="006273A7" w:rsidRPr="00A30882" w:rsidRDefault="006273A7" w:rsidP="006273A7">
      <w:pPr>
        <w:pStyle w:val="Sourcewithforeground"/>
      </w:pPr>
      <w:r w:rsidRPr="00A30882">
        <w:t xml:space="preserve">                        </w:t>
      </w:r>
      <w:proofErr w:type="spellStart"/>
      <w:r w:rsidRPr="00A30882">
        <w:t>int</w:t>
      </w:r>
      <w:proofErr w:type="spellEnd"/>
      <w:r w:rsidRPr="00A30882">
        <w:t xml:space="preserve"> </w:t>
      </w:r>
      <w:proofErr w:type="spellStart"/>
      <w:r w:rsidRPr="00A30882">
        <w:t>channelId</w:t>
      </w:r>
      <w:proofErr w:type="spellEnd"/>
      <w:r w:rsidRPr="00A30882">
        <w:t xml:space="preserve"> = </w:t>
      </w:r>
      <w:proofErr w:type="spellStart"/>
      <w:r w:rsidRPr="00A30882">
        <w:t>client.InsertChannel</w:t>
      </w:r>
      <w:proofErr w:type="spellEnd"/>
      <w:r w:rsidRPr="00A30882">
        <w:t>(</w:t>
      </w:r>
      <w:proofErr w:type="spellStart"/>
      <w:r w:rsidRPr="00A30882">
        <w:t>channel</w:t>
      </w:r>
      <w:proofErr w:type="spellEnd"/>
      <w:r w:rsidRPr="00A30882">
        <w:t>);</w:t>
      </w:r>
    </w:p>
    <w:p w14:paraId="58CD4697" w14:textId="77777777" w:rsidR="006273A7" w:rsidRPr="00A30882" w:rsidRDefault="006273A7" w:rsidP="006273A7">
      <w:pPr>
        <w:pStyle w:val="Sourcewithforeground"/>
      </w:pPr>
      <w:r w:rsidRPr="00A30882">
        <w:t xml:space="preserve">                        </w:t>
      </w:r>
      <w:proofErr w:type="spellStart"/>
      <w:r w:rsidRPr="00A30882">
        <w:t>Console.WriteLine</w:t>
      </w:r>
      <w:proofErr w:type="spellEnd"/>
      <w:r w:rsidRPr="00A30882">
        <w:t>("</w:t>
      </w:r>
      <w:proofErr w:type="spellStart"/>
      <w:r w:rsidRPr="00A30882">
        <w:t>Channel</w:t>
      </w:r>
      <w:proofErr w:type="spellEnd"/>
      <w:r w:rsidRPr="00A30882">
        <w:t xml:space="preserve"> </w:t>
      </w:r>
      <w:proofErr w:type="spellStart"/>
      <w:r w:rsidRPr="00A30882">
        <w:t>created</w:t>
      </w:r>
      <w:proofErr w:type="spellEnd"/>
      <w:r w:rsidRPr="00A30882">
        <w:t>");</w:t>
      </w:r>
    </w:p>
    <w:p w14:paraId="5619E9E4" w14:textId="77777777" w:rsidR="006273A7" w:rsidRPr="00A30882" w:rsidRDefault="006273A7" w:rsidP="006273A7">
      <w:pPr>
        <w:pStyle w:val="Sourcewithforeground"/>
      </w:pPr>
      <w:r w:rsidRPr="00A30882">
        <w:t xml:space="preserve">                    }</w:t>
      </w:r>
    </w:p>
    <w:p w14:paraId="3B2EC444" w14:textId="77777777" w:rsidR="006273A7" w:rsidRPr="00A30882" w:rsidRDefault="006273A7" w:rsidP="006273A7">
      <w:pPr>
        <w:pStyle w:val="Sourcewithforeground"/>
      </w:pPr>
      <w:r w:rsidRPr="00A30882">
        <w:t xml:space="preserve">                    </w:t>
      </w:r>
      <w:proofErr w:type="spellStart"/>
      <w:r w:rsidRPr="00A30882">
        <w:t>else</w:t>
      </w:r>
      <w:proofErr w:type="spellEnd"/>
    </w:p>
    <w:p w14:paraId="0C2C48E3" w14:textId="77777777" w:rsidR="006273A7" w:rsidRPr="00A30882" w:rsidRDefault="006273A7" w:rsidP="006273A7">
      <w:pPr>
        <w:pStyle w:val="Sourcewithforeground"/>
      </w:pPr>
      <w:r w:rsidRPr="00A30882">
        <w:t xml:space="preserve">                    {</w:t>
      </w:r>
    </w:p>
    <w:p w14:paraId="19F4DA53" w14:textId="77777777" w:rsidR="006273A7" w:rsidRPr="00A30882" w:rsidRDefault="006273A7" w:rsidP="006273A7">
      <w:pPr>
        <w:pStyle w:val="Sourcewithforeground"/>
      </w:pPr>
      <w:r w:rsidRPr="00A30882">
        <w:t xml:space="preserve">                        </w:t>
      </w:r>
      <w:proofErr w:type="spellStart"/>
      <w:r w:rsidRPr="00A30882">
        <w:t>Console.WriteLine</w:t>
      </w:r>
      <w:proofErr w:type="spellEnd"/>
      <w:r w:rsidRPr="00A30882">
        <w:t>("</w:t>
      </w:r>
      <w:proofErr w:type="spellStart"/>
      <w:r w:rsidRPr="00A30882">
        <w:t>Channel</w:t>
      </w:r>
      <w:proofErr w:type="spellEnd"/>
      <w:r w:rsidRPr="00A30882">
        <w:t xml:space="preserve"> </w:t>
      </w:r>
      <w:proofErr w:type="spellStart"/>
      <w:r w:rsidRPr="00A30882">
        <w:t>found</w:t>
      </w:r>
      <w:proofErr w:type="spellEnd"/>
      <w:r w:rsidRPr="00A30882">
        <w:t>");</w:t>
      </w:r>
    </w:p>
    <w:p w14:paraId="61685BEC" w14:textId="77777777" w:rsidR="006273A7" w:rsidRPr="00A30882" w:rsidRDefault="006273A7" w:rsidP="006273A7">
      <w:pPr>
        <w:pStyle w:val="Sourcewithforeground"/>
      </w:pPr>
      <w:r w:rsidRPr="00A30882">
        <w:t xml:space="preserve">                    }</w:t>
      </w:r>
    </w:p>
    <w:p w14:paraId="7B9B484B" w14:textId="77777777" w:rsidR="006273A7" w:rsidRPr="00A30882" w:rsidRDefault="006273A7" w:rsidP="006273A7">
      <w:pPr>
        <w:pStyle w:val="Sourcewithforeground"/>
      </w:pPr>
    </w:p>
    <w:p w14:paraId="0F31641A" w14:textId="77777777" w:rsidR="006273A7" w:rsidRPr="00A30882" w:rsidRDefault="006273A7" w:rsidP="006273A7">
      <w:pPr>
        <w:pStyle w:val="Sourcewithforeground"/>
      </w:pPr>
      <w:r w:rsidRPr="00A30882">
        <w:t xml:space="preserve">                    </w:t>
      </w:r>
      <w:proofErr w:type="spellStart"/>
      <w:r w:rsidRPr="00A30882">
        <w:t>ChannelVersionInfoStructure</w:t>
      </w:r>
      <w:proofErr w:type="spellEnd"/>
      <w:r w:rsidRPr="00A30882">
        <w:t xml:space="preserve"> </w:t>
      </w:r>
      <w:proofErr w:type="spellStart"/>
      <w:r w:rsidRPr="00A30882">
        <w:t>channelVersion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ChannelVersionInfoStructure</w:t>
      </w:r>
      <w:proofErr w:type="spellEnd"/>
      <w:r w:rsidRPr="00A30882">
        <w:t>();</w:t>
      </w:r>
    </w:p>
    <w:p w14:paraId="74DA00D9" w14:textId="77777777" w:rsidR="006273A7" w:rsidRPr="00A30882" w:rsidRDefault="006273A7" w:rsidP="006273A7">
      <w:pPr>
        <w:pStyle w:val="Sourcewithforeground"/>
      </w:pPr>
      <w:r w:rsidRPr="00A30882">
        <w:t xml:space="preserve">                    </w:t>
      </w:r>
      <w:proofErr w:type="spellStart"/>
      <w:r w:rsidRPr="00A30882">
        <w:t>channelVersion.UseReceiverFilter</w:t>
      </w:r>
      <w:proofErr w:type="spellEnd"/>
      <w:r w:rsidRPr="00A30882">
        <w:t xml:space="preserve"> = </w:t>
      </w:r>
      <w:proofErr w:type="spellStart"/>
      <w:r w:rsidRPr="00A30882">
        <w:t>true</w:t>
      </w:r>
      <w:proofErr w:type="spellEnd"/>
      <w:r w:rsidRPr="00A30882">
        <w:t>;</w:t>
      </w:r>
    </w:p>
    <w:p w14:paraId="6A5F8901" w14:textId="77777777" w:rsidR="006273A7" w:rsidRPr="00A30882" w:rsidRDefault="006273A7" w:rsidP="006273A7">
      <w:pPr>
        <w:pStyle w:val="Sourcewithforeground"/>
      </w:pPr>
      <w:r w:rsidRPr="00A30882">
        <w:t xml:space="preserve">                    </w:t>
      </w:r>
      <w:proofErr w:type="spellStart"/>
      <w:r w:rsidRPr="00A30882">
        <w:t>channelVersion.UseReceiverFilterSpecified</w:t>
      </w:r>
      <w:proofErr w:type="spellEnd"/>
      <w:r w:rsidRPr="00A30882">
        <w:t xml:space="preserve"> = </w:t>
      </w:r>
      <w:proofErr w:type="spellStart"/>
      <w:r w:rsidRPr="00A30882">
        <w:t>true</w:t>
      </w:r>
      <w:proofErr w:type="spellEnd"/>
      <w:r w:rsidRPr="00A30882">
        <w:t>;</w:t>
      </w:r>
    </w:p>
    <w:p w14:paraId="6E17D516" w14:textId="77777777" w:rsidR="006273A7" w:rsidRPr="00A30882" w:rsidRDefault="006273A7" w:rsidP="006273A7">
      <w:pPr>
        <w:pStyle w:val="Sourcewithforeground"/>
      </w:pPr>
      <w:r w:rsidRPr="00A30882">
        <w:t xml:space="preserve">                    </w:t>
      </w:r>
      <w:proofErr w:type="spellStart"/>
      <w:r w:rsidRPr="00A30882">
        <w:t>channelVersion.MessageType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ProxyToService.DitConfiguration.MessageTypeInfoStructure</w:t>
      </w:r>
      <w:proofErr w:type="spellEnd"/>
      <w:r w:rsidRPr="00A30882">
        <w:t>[2];</w:t>
      </w:r>
    </w:p>
    <w:p w14:paraId="23569226" w14:textId="77777777" w:rsidR="006273A7" w:rsidRPr="00A30882" w:rsidRDefault="006273A7" w:rsidP="006273A7">
      <w:pPr>
        <w:pStyle w:val="Sourcewithforeground"/>
      </w:pPr>
    </w:p>
    <w:p w14:paraId="4B3177AC" w14:textId="77777777" w:rsidR="006273A7" w:rsidRPr="00A30882" w:rsidRDefault="006273A7" w:rsidP="006273A7">
      <w:pPr>
        <w:pStyle w:val="Sourcewithforeground"/>
      </w:pPr>
      <w:r w:rsidRPr="00A30882">
        <w:t xml:space="preserve">                    </w:t>
      </w:r>
      <w:proofErr w:type="spellStart"/>
      <w:r w:rsidRPr="00A30882">
        <w:t>channelVersion.MessageType</w:t>
      </w:r>
      <w:proofErr w:type="spellEnd"/>
      <w:r w:rsidRPr="00A30882">
        <w:t xml:space="preserve">[0]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ProxyToService.DitConfiguration.MessageTypeInfoStructure</w:t>
      </w:r>
      <w:proofErr w:type="spellEnd"/>
      <w:r w:rsidRPr="00A30882">
        <w:t>();</w:t>
      </w:r>
    </w:p>
    <w:p w14:paraId="43C8E058" w14:textId="77777777" w:rsidR="006273A7" w:rsidRPr="00A30882" w:rsidRDefault="006273A7" w:rsidP="006273A7">
      <w:pPr>
        <w:pStyle w:val="Sourcewithforeground"/>
      </w:pPr>
      <w:r w:rsidRPr="00A30882">
        <w:t xml:space="preserve">                    </w:t>
      </w:r>
      <w:proofErr w:type="spellStart"/>
      <w:r w:rsidRPr="00A30882">
        <w:t>channelVersion.MessageType</w:t>
      </w:r>
      <w:proofErr w:type="spellEnd"/>
      <w:r w:rsidRPr="00A30882">
        <w:t>[0].</w:t>
      </w:r>
      <w:proofErr w:type="spellStart"/>
      <w:r w:rsidRPr="00A30882">
        <w:t>MessageClass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ProxyToService.DitConfiguration.MessageClassInfoStructure</w:t>
      </w:r>
      <w:proofErr w:type="spellEnd"/>
      <w:r w:rsidRPr="00A30882">
        <w:t>();</w:t>
      </w:r>
    </w:p>
    <w:p w14:paraId="0C53682A" w14:textId="77777777" w:rsidR="006273A7" w:rsidRPr="00A30882" w:rsidRDefault="006273A7" w:rsidP="006273A7">
      <w:pPr>
        <w:pStyle w:val="Sourcewithforeground"/>
      </w:pPr>
    </w:p>
    <w:p w14:paraId="76CFBEB7" w14:textId="77777777" w:rsidR="006273A7" w:rsidRPr="00A30882" w:rsidRDefault="006273A7" w:rsidP="006273A7">
      <w:pPr>
        <w:pStyle w:val="Sourcewithforeground"/>
      </w:pPr>
      <w:r w:rsidRPr="00A30882">
        <w:t xml:space="preserve">                    // 1 Biznesa ziņojums</w:t>
      </w:r>
    </w:p>
    <w:p w14:paraId="1AD459CF" w14:textId="77777777" w:rsidR="006273A7" w:rsidRPr="00A30882" w:rsidRDefault="006273A7" w:rsidP="006273A7">
      <w:pPr>
        <w:pStyle w:val="Sourcewithforeground"/>
      </w:pPr>
      <w:r w:rsidRPr="00A30882">
        <w:t xml:space="preserve">                    // 2 Transakcijas ziņojums</w:t>
      </w:r>
    </w:p>
    <w:p w14:paraId="5F862041" w14:textId="77777777" w:rsidR="006273A7" w:rsidRPr="00A30882" w:rsidRDefault="006273A7" w:rsidP="006273A7">
      <w:pPr>
        <w:pStyle w:val="Sourcewithforeground"/>
      </w:pPr>
      <w:r w:rsidRPr="00A30882">
        <w:t xml:space="preserve">                    // 3 </w:t>
      </w:r>
      <w:proofErr w:type="spellStart"/>
      <w:r w:rsidRPr="00A30882">
        <w:t>error</w:t>
      </w:r>
      <w:proofErr w:type="spellEnd"/>
    </w:p>
    <w:p w14:paraId="37905773" w14:textId="77777777" w:rsidR="006273A7" w:rsidRPr="00A30882" w:rsidRDefault="006273A7" w:rsidP="006273A7">
      <w:pPr>
        <w:pStyle w:val="Sourcewithforeground"/>
      </w:pPr>
      <w:r w:rsidRPr="00A30882">
        <w:t xml:space="preserve">                    </w:t>
      </w:r>
      <w:proofErr w:type="spellStart"/>
      <w:r w:rsidRPr="00A30882">
        <w:t>channelVersion.MessageType</w:t>
      </w:r>
      <w:proofErr w:type="spellEnd"/>
      <w:r w:rsidRPr="00A30882">
        <w:t>[0].</w:t>
      </w:r>
      <w:proofErr w:type="spellStart"/>
      <w:r w:rsidRPr="00A30882">
        <w:t>MessageClass.CodeListCodeValue</w:t>
      </w:r>
      <w:proofErr w:type="spellEnd"/>
      <w:r w:rsidRPr="00A30882">
        <w:t xml:space="preserve"> = "1";</w:t>
      </w:r>
    </w:p>
    <w:p w14:paraId="37779797" w14:textId="77777777" w:rsidR="006273A7" w:rsidRPr="00A30882" w:rsidRDefault="006273A7" w:rsidP="006273A7">
      <w:pPr>
        <w:pStyle w:val="Sourcewithforeground"/>
      </w:pPr>
      <w:r w:rsidRPr="00A30882">
        <w:t xml:space="preserve">                    </w:t>
      </w:r>
      <w:proofErr w:type="spellStart"/>
      <w:r w:rsidRPr="00A30882">
        <w:t>channelVersion.MessageType</w:t>
      </w:r>
      <w:proofErr w:type="spellEnd"/>
      <w:r w:rsidRPr="00A30882">
        <w:t>[0].</w:t>
      </w:r>
      <w:proofErr w:type="spellStart"/>
      <w:r w:rsidRPr="00A30882">
        <w:t>XMLSchemaURN</w:t>
      </w:r>
      <w:proofErr w:type="spellEnd"/>
      <w:r w:rsidRPr="00A30882">
        <w:t xml:space="preserve"> = "URN:IVIS:100001:XSD-Person-FullName-v1-0-TYPE-PersonFullName";</w:t>
      </w:r>
    </w:p>
    <w:p w14:paraId="01FF5A45" w14:textId="77777777" w:rsidR="006273A7" w:rsidRPr="00A30882" w:rsidRDefault="006273A7" w:rsidP="006273A7">
      <w:pPr>
        <w:pStyle w:val="Sourcewithforeground"/>
      </w:pPr>
    </w:p>
    <w:p w14:paraId="3C36B773" w14:textId="77777777" w:rsidR="006273A7" w:rsidRPr="00A30882" w:rsidRDefault="006273A7" w:rsidP="006273A7">
      <w:pPr>
        <w:pStyle w:val="Sourcewithforeground"/>
      </w:pPr>
      <w:r w:rsidRPr="00A30882">
        <w:t xml:space="preserve">                    </w:t>
      </w:r>
      <w:proofErr w:type="spellStart"/>
      <w:r w:rsidRPr="00A30882">
        <w:t>channelVersion.MessageType</w:t>
      </w:r>
      <w:proofErr w:type="spellEnd"/>
      <w:r w:rsidRPr="00A30882">
        <w:t xml:space="preserve">[1]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ProxyToService.DitConfiguration.MessageTypeInfoStructure</w:t>
      </w:r>
      <w:proofErr w:type="spellEnd"/>
      <w:r w:rsidRPr="00A30882">
        <w:t>();</w:t>
      </w:r>
    </w:p>
    <w:p w14:paraId="1A287AF8" w14:textId="77777777" w:rsidR="006273A7" w:rsidRPr="00A30882" w:rsidRDefault="006273A7" w:rsidP="006273A7">
      <w:pPr>
        <w:pStyle w:val="Sourcewithforeground"/>
      </w:pPr>
      <w:r w:rsidRPr="00A30882">
        <w:t xml:space="preserve">                    </w:t>
      </w:r>
      <w:proofErr w:type="spellStart"/>
      <w:r w:rsidRPr="00A30882">
        <w:t>channelVersion.MessageType</w:t>
      </w:r>
      <w:proofErr w:type="spellEnd"/>
      <w:r w:rsidRPr="00A30882">
        <w:t>[1].</w:t>
      </w:r>
      <w:proofErr w:type="spellStart"/>
      <w:r w:rsidRPr="00A30882">
        <w:t>MessageClass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ProxyToService.DitConfiguration.MessageClassInfoStructure</w:t>
      </w:r>
      <w:proofErr w:type="spellEnd"/>
      <w:r w:rsidRPr="00A30882">
        <w:t>();</w:t>
      </w:r>
    </w:p>
    <w:p w14:paraId="1E022B73" w14:textId="77777777" w:rsidR="006273A7" w:rsidRPr="00A30882" w:rsidRDefault="006273A7" w:rsidP="006273A7">
      <w:pPr>
        <w:pStyle w:val="Sourcewithforeground"/>
      </w:pPr>
      <w:r w:rsidRPr="00A30882">
        <w:t xml:space="preserve">                    </w:t>
      </w:r>
      <w:proofErr w:type="spellStart"/>
      <w:r w:rsidRPr="00A30882">
        <w:t>channelVersion.MessageType</w:t>
      </w:r>
      <w:proofErr w:type="spellEnd"/>
      <w:r w:rsidRPr="00A30882">
        <w:t>[1].</w:t>
      </w:r>
      <w:proofErr w:type="spellStart"/>
      <w:r w:rsidRPr="00A30882">
        <w:t>MessageClass.CodeListCodeValue</w:t>
      </w:r>
      <w:proofErr w:type="spellEnd"/>
      <w:r w:rsidRPr="00A30882">
        <w:t xml:space="preserve"> = "3";</w:t>
      </w:r>
    </w:p>
    <w:p w14:paraId="5449ACD3" w14:textId="77777777" w:rsidR="006273A7" w:rsidRPr="00A30882" w:rsidRDefault="006273A7" w:rsidP="006273A7">
      <w:pPr>
        <w:pStyle w:val="Sourcewithforeground"/>
      </w:pPr>
      <w:r w:rsidRPr="00A30882">
        <w:t xml:space="preserve">                    </w:t>
      </w:r>
      <w:proofErr w:type="spellStart"/>
      <w:r w:rsidRPr="00A30882">
        <w:t>channelVersion.MessageType</w:t>
      </w:r>
      <w:proofErr w:type="spellEnd"/>
      <w:r w:rsidRPr="00A30882">
        <w:t>[1].</w:t>
      </w:r>
      <w:proofErr w:type="spellStart"/>
      <w:r w:rsidRPr="00A30882">
        <w:t>XMLSchemaURN</w:t>
      </w:r>
      <w:proofErr w:type="spellEnd"/>
      <w:r w:rsidRPr="00A30882">
        <w:t xml:space="preserve"> = "URN:IVIS:100001:XSD-DIT-DITMessage-v1-0-TYPE-DefaultMessageError";</w:t>
      </w:r>
    </w:p>
    <w:p w14:paraId="2977F086" w14:textId="77777777" w:rsidR="006273A7" w:rsidRPr="00A30882" w:rsidRDefault="006273A7" w:rsidP="006273A7">
      <w:pPr>
        <w:pStyle w:val="Sourcewithforeground"/>
      </w:pPr>
      <w:r w:rsidRPr="00A30882">
        <w:t xml:space="preserve">                    </w:t>
      </w:r>
      <w:proofErr w:type="spellStart"/>
      <w:r w:rsidRPr="00A30882">
        <w:t>channelVersion.ChannelVersionStatus</w:t>
      </w:r>
      <w:proofErr w:type="spellEnd"/>
      <w:r w:rsidRPr="00A30882">
        <w:t xml:space="preserve"> = </w:t>
      </w:r>
      <w:proofErr w:type="spellStart"/>
      <w:r w:rsidRPr="00A30882">
        <w:t>ChannelVersionStatusType.active</w:t>
      </w:r>
      <w:proofErr w:type="spellEnd"/>
      <w:r w:rsidRPr="00A30882">
        <w:t>;</w:t>
      </w:r>
    </w:p>
    <w:p w14:paraId="7952FE4C" w14:textId="77777777" w:rsidR="006273A7" w:rsidRPr="00A30882" w:rsidRDefault="006273A7" w:rsidP="006273A7">
      <w:pPr>
        <w:pStyle w:val="Sourcewithforeground"/>
      </w:pPr>
      <w:r w:rsidRPr="00A30882">
        <w:t xml:space="preserve">                    </w:t>
      </w:r>
      <w:proofErr w:type="spellStart"/>
      <w:r w:rsidRPr="00A30882">
        <w:t>channelVersion.ChannelVersionStatusSpecified</w:t>
      </w:r>
      <w:proofErr w:type="spellEnd"/>
      <w:r w:rsidRPr="00A30882">
        <w:t xml:space="preserve"> = </w:t>
      </w:r>
      <w:proofErr w:type="spellStart"/>
      <w:r w:rsidRPr="00A30882">
        <w:t>true</w:t>
      </w:r>
      <w:proofErr w:type="spellEnd"/>
      <w:r w:rsidRPr="00A30882">
        <w:t>;</w:t>
      </w:r>
    </w:p>
    <w:p w14:paraId="7FF29D98" w14:textId="77777777" w:rsidR="006273A7" w:rsidRPr="00A30882" w:rsidRDefault="006273A7" w:rsidP="006273A7">
      <w:pPr>
        <w:pStyle w:val="Sourcewithforeground"/>
      </w:pPr>
    </w:p>
    <w:p w14:paraId="1994D751" w14:textId="77777777" w:rsidR="006273A7" w:rsidRPr="00A30882" w:rsidRDefault="006273A7" w:rsidP="006273A7">
      <w:pPr>
        <w:pStyle w:val="Sourcewithforeground"/>
      </w:pPr>
      <w:r w:rsidRPr="00A30882">
        <w:t xml:space="preserve">                    </w:t>
      </w:r>
      <w:proofErr w:type="spellStart"/>
      <w:r w:rsidRPr="00A30882">
        <w:t>channelVersion.Channel</w:t>
      </w:r>
      <w:proofErr w:type="spellEnd"/>
      <w:r w:rsidRPr="00A30882">
        <w:t xml:space="preserve"> = </w:t>
      </w:r>
      <w:proofErr w:type="spellStart"/>
      <w:r w:rsidRPr="00A30882">
        <w:t>channel</w:t>
      </w:r>
      <w:proofErr w:type="spellEnd"/>
      <w:r w:rsidRPr="00A30882">
        <w:t>;</w:t>
      </w:r>
    </w:p>
    <w:p w14:paraId="7E150514" w14:textId="77777777" w:rsidR="006273A7" w:rsidRPr="00A30882" w:rsidRDefault="006273A7" w:rsidP="006273A7">
      <w:pPr>
        <w:pStyle w:val="Sourcewithforeground"/>
      </w:pPr>
      <w:r w:rsidRPr="00A30882">
        <w:t xml:space="preserve">                    </w:t>
      </w:r>
      <w:proofErr w:type="spellStart"/>
      <w:r w:rsidRPr="00A30882">
        <w:t>channelVersion.MinorVersionSpecified</w:t>
      </w:r>
      <w:proofErr w:type="spellEnd"/>
      <w:r w:rsidRPr="00A30882">
        <w:t xml:space="preserve"> = </w:t>
      </w:r>
      <w:proofErr w:type="spellStart"/>
      <w:r w:rsidRPr="00A30882">
        <w:t>true</w:t>
      </w:r>
      <w:proofErr w:type="spellEnd"/>
      <w:r w:rsidRPr="00A30882">
        <w:t>;</w:t>
      </w:r>
    </w:p>
    <w:p w14:paraId="0770DB7C" w14:textId="77777777" w:rsidR="006273A7" w:rsidRPr="00A30882" w:rsidRDefault="006273A7" w:rsidP="006273A7">
      <w:pPr>
        <w:pStyle w:val="Sourcewithforeground"/>
      </w:pPr>
      <w:r w:rsidRPr="00A30882">
        <w:lastRenderedPageBreak/>
        <w:t xml:space="preserve">                    </w:t>
      </w:r>
      <w:proofErr w:type="spellStart"/>
      <w:r w:rsidRPr="00A30882">
        <w:t>channelVersion.MinorVersion</w:t>
      </w:r>
      <w:proofErr w:type="spellEnd"/>
      <w:r w:rsidRPr="00A30882">
        <w:t xml:space="preserve"> = 0;</w:t>
      </w:r>
    </w:p>
    <w:p w14:paraId="0FA0EA68" w14:textId="77777777" w:rsidR="006273A7" w:rsidRPr="00A30882" w:rsidRDefault="006273A7" w:rsidP="006273A7">
      <w:pPr>
        <w:pStyle w:val="Sourcewithforeground"/>
      </w:pPr>
      <w:r w:rsidRPr="00A30882">
        <w:t xml:space="preserve">                    </w:t>
      </w:r>
      <w:proofErr w:type="spellStart"/>
      <w:r w:rsidRPr="00A30882">
        <w:t>channelVersion.MajorVersionSpecified</w:t>
      </w:r>
      <w:proofErr w:type="spellEnd"/>
      <w:r w:rsidRPr="00A30882">
        <w:t xml:space="preserve"> = </w:t>
      </w:r>
      <w:proofErr w:type="spellStart"/>
      <w:r w:rsidRPr="00A30882">
        <w:t>true</w:t>
      </w:r>
      <w:proofErr w:type="spellEnd"/>
      <w:r w:rsidRPr="00A30882">
        <w:t>;</w:t>
      </w:r>
    </w:p>
    <w:p w14:paraId="2B4D60C3" w14:textId="77777777" w:rsidR="006273A7" w:rsidRPr="00A30882" w:rsidRDefault="006273A7" w:rsidP="006273A7">
      <w:pPr>
        <w:pStyle w:val="Sourcewithforeground"/>
      </w:pPr>
      <w:r w:rsidRPr="00A30882">
        <w:t xml:space="preserve">                    </w:t>
      </w:r>
      <w:proofErr w:type="spellStart"/>
      <w:r w:rsidRPr="00A30882">
        <w:t>channelVersion.MajorVersion</w:t>
      </w:r>
      <w:proofErr w:type="spellEnd"/>
      <w:r w:rsidRPr="00A30882">
        <w:t xml:space="preserve"> = 1;</w:t>
      </w:r>
    </w:p>
    <w:p w14:paraId="5285EF88" w14:textId="77777777" w:rsidR="006273A7" w:rsidRPr="00A30882" w:rsidRDefault="006273A7" w:rsidP="006273A7">
      <w:pPr>
        <w:pStyle w:val="Sourcewithforeground"/>
      </w:pPr>
    </w:p>
    <w:p w14:paraId="77431450" w14:textId="77777777" w:rsidR="006273A7" w:rsidRPr="00A30882" w:rsidRDefault="006273A7" w:rsidP="006273A7">
      <w:pPr>
        <w:pStyle w:val="Sourcewithforeground"/>
      </w:pPr>
      <w:r w:rsidRPr="00A30882">
        <w:t xml:space="preserve">                    </w:t>
      </w:r>
      <w:proofErr w:type="spellStart"/>
      <w:r w:rsidRPr="00A30882">
        <w:t>channelVersion.IsManualAckSpecified</w:t>
      </w:r>
      <w:proofErr w:type="spellEnd"/>
      <w:r w:rsidRPr="00A30882">
        <w:t xml:space="preserve"> = </w:t>
      </w:r>
      <w:proofErr w:type="spellStart"/>
      <w:r w:rsidRPr="00A30882">
        <w:t>true</w:t>
      </w:r>
      <w:proofErr w:type="spellEnd"/>
      <w:r w:rsidRPr="00A30882">
        <w:t>;</w:t>
      </w:r>
    </w:p>
    <w:p w14:paraId="636F2E15" w14:textId="77777777" w:rsidR="006273A7" w:rsidRPr="00A30882" w:rsidRDefault="006273A7" w:rsidP="006273A7">
      <w:pPr>
        <w:pStyle w:val="Sourcewithforeground"/>
      </w:pPr>
      <w:r w:rsidRPr="00A30882">
        <w:t xml:space="preserve">                    </w:t>
      </w:r>
      <w:proofErr w:type="spellStart"/>
      <w:r w:rsidRPr="00A30882">
        <w:t>channelVersion.IsManualAck</w:t>
      </w:r>
      <w:proofErr w:type="spellEnd"/>
      <w:r w:rsidRPr="00A30882">
        <w:t xml:space="preserve"> = </w:t>
      </w:r>
      <w:proofErr w:type="spellStart"/>
      <w:r w:rsidRPr="00A30882">
        <w:t>true</w:t>
      </w:r>
      <w:proofErr w:type="spellEnd"/>
      <w:r w:rsidRPr="00A30882">
        <w:t>;</w:t>
      </w:r>
    </w:p>
    <w:p w14:paraId="3B47C08F" w14:textId="77777777" w:rsidR="006273A7" w:rsidRPr="00A30882" w:rsidRDefault="006273A7" w:rsidP="006273A7">
      <w:pPr>
        <w:pStyle w:val="Sourcewithforeground"/>
      </w:pPr>
    </w:p>
    <w:p w14:paraId="4AB2FB20" w14:textId="77777777" w:rsidR="006273A7" w:rsidRPr="00A30882" w:rsidRDefault="006273A7" w:rsidP="006273A7">
      <w:pPr>
        <w:pStyle w:val="Sourcewithforeground"/>
      </w:pPr>
      <w:r w:rsidRPr="00A30882">
        <w:t xml:space="preserve">                    </w:t>
      </w:r>
      <w:proofErr w:type="spellStart"/>
      <w:r w:rsidRPr="00A30882">
        <w:t>ChannelVersionSearchInfoStructure</w:t>
      </w:r>
      <w:proofErr w:type="spellEnd"/>
      <w:r w:rsidRPr="00A30882">
        <w:t xml:space="preserve"> </w:t>
      </w:r>
      <w:proofErr w:type="spellStart"/>
      <w:r w:rsidRPr="00A30882">
        <w:t>channelVersionSearch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ChannelVersionSearchInfoStructure</w:t>
      </w:r>
      <w:proofErr w:type="spellEnd"/>
      <w:r w:rsidRPr="00A30882">
        <w:t>();</w:t>
      </w:r>
    </w:p>
    <w:p w14:paraId="4F58D7E9" w14:textId="77777777" w:rsidR="006273A7" w:rsidRPr="00A30882" w:rsidRDefault="006273A7" w:rsidP="006273A7">
      <w:pPr>
        <w:pStyle w:val="Sourcewithforeground"/>
      </w:pPr>
      <w:r w:rsidRPr="00A30882">
        <w:t xml:space="preserve">                    </w:t>
      </w:r>
      <w:proofErr w:type="spellStart"/>
      <w:r w:rsidRPr="00A30882">
        <w:t>channelVersionSearch.ChannelVersion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ChannelVersionInfoStructure</w:t>
      </w:r>
      <w:proofErr w:type="spellEnd"/>
      <w:r w:rsidRPr="00A30882">
        <w:t>();</w:t>
      </w:r>
    </w:p>
    <w:p w14:paraId="1E5FE4F5" w14:textId="77777777" w:rsidR="006273A7" w:rsidRPr="00A30882" w:rsidRDefault="006273A7" w:rsidP="006273A7">
      <w:pPr>
        <w:pStyle w:val="Sourcewithforeground"/>
      </w:pPr>
      <w:r w:rsidRPr="00A30882">
        <w:t xml:space="preserve">                    </w:t>
      </w:r>
      <w:proofErr w:type="spellStart"/>
      <w:r w:rsidRPr="00A30882">
        <w:t>channelVersionSearch.ChannelVersion</w:t>
      </w:r>
      <w:proofErr w:type="spellEnd"/>
      <w:r w:rsidRPr="00A30882">
        <w:t xml:space="preserve"> = </w:t>
      </w:r>
      <w:proofErr w:type="spellStart"/>
      <w:r w:rsidRPr="00A30882">
        <w:t>channelVersion</w:t>
      </w:r>
      <w:proofErr w:type="spellEnd"/>
      <w:r w:rsidRPr="00A30882">
        <w:t>;</w:t>
      </w:r>
    </w:p>
    <w:p w14:paraId="5FDF4047" w14:textId="77777777" w:rsidR="006273A7" w:rsidRPr="00A30882" w:rsidRDefault="006273A7" w:rsidP="006273A7">
      <w:pPr>
        <w:pStyle w:val="Sourcewithforeground"/>
      </w:pPr>
    </w:p>
    <w:p w14:paraId="12B1C341" w14:textId="77777777" w:rsidR="006273A7" w:rsidRPr="00A30882" w:rsidRDefault="006273A7" w:rsidP="006273A7">
      <w:pPr>
        <w:pStyle w:val="Sourcewithforeground"/>
      </w:pPr>
      <w:r w:rsidRPr="00A30882">
        <w:t xml:space="preserve">                    </w:t>
      </w:r>
      <w:proofErr w:type="spellStart"/>
      <w:r w:rsidRPr="00A30882">
        <w:t>ChannelVersionListStructure</w:t>
      </w:r>
      <w:proofErr w:type="spellEnd"/>
      <w:r w:rsidRPr="00A30882">
        <w:t xml:space="preserve"> </w:t>
      </w:r>
      <w:proofErr w:type="spellStart"/>
      <w:r w:rsidRPr="00A30882">
        <w:t>channelVersions</w:t>
      </w:r>
      <w:proofErr w:type="spellEnd"/>
      <w:r w:rsidRPr="00A30882">
        <w:t xml:space="preserve"> = </w:t>
      </w:r>
      <w:proofErr w:type="spellStart"/>
      <w:r w:rsidRPr="00A30882">
        <w:t>client.SearchChannelVersionsPaged</w:t>
      </w:r>
      <w:proofErr w:type="spellEnd"/>
      <w:r w:rsidRPr="00A30882">
        <w:t>(</w:t>
      </w:r>
      <w:proofErr w:type="spellStart"/>
      <w:r w:rsidRPr="00A30882">
        <w:t>channelVersionSearch</w:t>
      </w:r>
      <w:proofErr w:type="spellEnd"/>
      <w:r w:rsidRPr="00A30882">
        <w:t>);</w:t>
      </w:r>
    </w:p>
    <w:p w14:paraId="489C57D3" w14:textId="77777777" w:rsidR="006273A7" w:rsidRPr="00A30882" w:rsidRDefault="006273A7" w:rsidP="006273A7">
      <w:pPr>
        <w:pStyle w:val="Sourcewithforeground"/>
      </w:pPr>
    </w:p>
    <w:p w14:paraId="30E210DF" w14:textId="77777777" w:rsidR="006273A7" w:rsidRPr="00A30882" w:rsidRDefault="006273A7" w:rsidP="006273A7">
      <w:pPr>
        <w:pStyle w:val="Sourcewithforeground"/>
      </w:pPr>
      <w:r w:rsidRPr="00A30882">
        <w:t xml:space="preserve">                    </w:t>
      </w:r>
      <w:proofErr w:type="spellStart"/>
      <w:r w:rsidRPr="00A30882">
        <w:t>if</w:t>
      </w:r>
      <w:proofErr w:type="spellEnd"/>
      <w:r w:rsidRPr="00A30882">
        <w:t xml:space="preserve"> (</w:t>
      </w:r>
      <w:proofErr w:type="spellStart"/>
      <w:r w:rsidRPr="00A30882">
        <w:t>channelVersions.Count</w:t>
      </w:r>
      <w:proofErr w:type="spellEnd"/>
      <w:r w:rsidRPr="00A30882">
        <w:t xml:space="preserve"> == 0)</w:t>
      </w:r>
    </w:p>
    <w:p w14:paraId="6BADFEF8" w14:textId="77777777" w:rsidR="006273A7" w:rsidRPr="00A30882" w:rsidRDefault="006273A7" w:rsidP="006273A7">
      <w:pPr>
        <w:pStyle w:val="Sourcewithforeground"/>
      </w:pPr>
      <w:r w:rsidRPr="00A30882">
        <w:t xml:space="preserve">                    {</w:t>
      </w:r>
    </w:p>
    <w:p w14:paraId="0D1B66A2" w14:textId="77777777" w:rsidR="006273A7" w:rsidRPr="00A30882" w:rsidRDefault="006273A7" w:rsidP="006273A7">
      <w:pPr>
        <w:pStyle w:val="Sourcewithforeground"/>
      </w:pPr>
      <w:r w:rsidRPr="00A30882">
        <w:t xml:space="preserve">                        </w:t>
      </w:r>
      <w:proofErr w:type="spellStart"/>
      <w:r w:rsidRPr="00A30882">
        <w:t>int</w:t>
      </w:r>
      <w:proofErr w:type="spellEnd"/>
      <w:r w:rsidRPr="00A30882">
        <w:t xml:space="preserve"> </w:t>
      </w:r>
      <w:proofErr w:type="spellStart"/>
      <w:r w:rsidRPr="00A30882">
        <w:t>channelId</w:t>
      </w:r>
      <w:proofErr w:type="spellEnd"/>
      <w:r w:rsidRPr="00A30882">
        <w:t xml:space="preserve"> = </w:t>
      </w:r>
      <w:proofErr w:type="spellStart"/>
      <w:r w:rsidRPr="00A30882">
        <w:t>client.InsertChannelVersion</w:t>
      </w:r>
      <w:proofErr w:type="spellEnd"/>
      <w:r w:rsidRPr="00A30882">
        <w:t>(</w:t>
      </w:r>
      <w:proofErr w:type="spellStart"/>
      <w:r w:rsidRPr="00A30882">
        <w:t>channelVersion</w:t>
      </w:r>
      <w:proofErr w:type="spellEnd"/>
      <w:r w:rsidRPr="00A30882">
        <w:t>);</w:t>
      </w:r>
    </w:p>
    <w:p w14:paraId="6F3D161D" w14:textId="77777777" w:rsidR="006273A7" w:rsidRPr="00A30882" w:rsidRDefault="006273A7" w:rsidP="006273A7">
      <w:pPr>
        <w:pStyle w:val="Sourcewithforeground"/>
      </w:pPr>
      <w:r w:rsidRPr="00A30882">
        <w:t xml:space="preserve">                        </w:t>
      </w:r>
      <w:proofErr w:type="spellStart"/>
      <w:r w:rsidRPr="00A30882">
        <w:t>Console.WriteLine</w:t>
      </w:r>
      <w:proofErr w:type="spellEnd"/>
      <w:r w:rsidRPr="00A30882">
        <w:t>("</w:t>
      </w:r>
      <w:proofErr w:type="spellStart"/>
      <w:r w:rsidRPr="00A30882">
        <w:t>Channel</w:t>
      </w:r>
      <w:proofErr w:type="spellEnd"/>
      <w:r w:rsidRPr="00A30882">
        <w:t xml:space="preserve"> </w:t>
      </w:r>
      <w:proofErr w:type="spellStart"/>
      <w:r w:rsidRPr="00A30882">
        <w:t>version</w:t>
      </w:r>
      <w:proofErr w:type="spellEnd"/>
      <w:r w:rsidRPr="00A30882">
        <w:t xml:space="preserve"> </w:t>
      </w:r>
      <w:proofErr w:type="spellStart"/>
      <w:r w:rsidRPr="00A30882">
        <w:t>created</w:t>
      </w:r>
      <w:proofErr w:type="spellEnd"/>
      <w:r w:rsidRPr="00A30882">
        <w:t>");</w:t>
      </w:r>
    </w:p>
    <w:p w14:paraId="15863865" w14:textId="77777777" w:rsidR="006273A7" w:rsidRPr="00A30882" w:rsidRDefault="006273A7" w:rsidP="006273A7">
      <w:pPr>
        <w:pStyle w:val="Sourcewithforeground"/>
      </w:pPr>
      <w:r w:rsidRPr="00A30882">
        <w:t xml:space="preserve">                    }</w:t>
      </w:r>
    </w:p>
    <w:p w14:paraId="592E36DC" w14:textId="77777777" w:rsidR="006273A7" w:rsidRPr="00A30882" w:rsidRDefault="006273A7" w:rsidP="006273A7">
      <w:pPr>
        <w:pStyle w:val="Sourcewithforeground"/>
      </w:pPr>
      <w:r w:rsidRPr="00A30882">
        <w:t xml:space="preserve">                    </w:t>
      </w:r>
      <w:proofErr w:type="spellStart"/>
      <w:r w:rsidRPr="00A30882">
        <w:t>else</w:t>
      </w:r>
      <w:proofErr w:type="spellEnd"/>
    </w:p>
    <w:p w14:paraId="5CFB6A4A" w14:textId="77777777" w:rsidR="006273A7" w:rsidRPr="00A30882" w:rsidRDefault="006273A7" w:rsidP="006273A7">
      <w:pPr>
        <w:pStyle w:val="Sourcewithforeground"/>
      </w:pPr>
      <w:r w:rsidRPr="00A30882">
        <w:t xml:space="preserve">                    {</w:t>
      </w:r>
    </w:p>
    <w:p w14:paraId="342986F4" w14:textId="77777777" w:rsidR="006273A7" w:rsidRPr="00A30882" w:rsidRDefault="006273A7" w:rsidP="006273A7">
      <w:pPr>
        <w:pStyle w:val="Sourcewithforeground"/>
      </w:pPr>
      <w:r w:rsidRPr="00A30882">
        <w:t xml:space="preserve">                        </w:t>
      </w:r>
      <w:proofErr w:type="spellStart"/>
      <w:r w:rsidRPr="00A30882">
        <w:t>Console.WriteLine</w:t>
      </w:r>
      <w:proofErr w:type="spellEnd"/>
      <w:r w:rsidRPr="00A30882">
        <w:t>("</w:t>
      </w:r>
      <w:proofErr w:type="spellStart"/>
      <w:r w:rsidRPr="00A30882">
        <w:t>Channel</w:t>
      </w:r>
      <w:proofErr w:type="spellEnd"/>
      <w:r w:rsidRPr="00A30882">
        <w:t xml:space="preserve"> </w:t>
      </w:r>
      <w:proofErr w:type="spellStart"/>
      <w:r w:rsidRPr="00A30882">
        <w:t>version</w:t>
      </w:r>
      <w:proofErr w:type="spellEnd"/>
      <w:r w:rsidRPr="00A30882">
        <w:t xml:space="preserve"> </w:t>
      </w:r>
      <w:proofErr w:type="spellStart"/>
      <w:r w:rsidRPr="00A30882">
        <w:t>found</w:t>
      </w:r>
      <w:proofErr w:type="spellEnd"/>
      <w:r w:rsidRPr="00A30882">
        <w:t>");</w:t>
      </w:r>
    </w:p>
    <w:p w14:paraId="382B11F6" w14:textId="77777777" w:rsidR="006273A7" w:rsidRPr="00A30882" w:rsidRDefault="006273A7" w:rsidP="006273A7">
      <w:pPr>
        <w:pStyle w:val="Sourcewithforeground"/>
      </w:pPr>
      <w:r w:rsidRPr="00A30882">
        <w:t xml:space="preserve">                    }</w:t>
      </w:r>
    </w:p>
    <w:p w14:paraId="675CE39B" w14:textId="77777777" w:rsidR="006273A7" w:rsidRPr="00A30882" w:rsidRDefault="006273A7" w:rsidP="006273A7">
      <w:pPr>
        <w:pStyle w:val="Sourcewithforeground"/>
      </w:pPr>
    </w:p>
    <w:p w14:paraId="719497F5" w14:textId="77777777" w:rsidR="006273A7" w:rsidRPr="00A30882" w:rsidRDefault="006273A7" w:rsidP="006273A7">
      <w:pPr>
        <w:pStyle w:val="Sourcewithforeground"/>
      </w:pPr>
      <w:r w:rsidRPr="00A30882">
        <w:t xml:space="preserve">                    </w:t>
      </w:r>
      <w:proofErr w:type="spellStart"/>
      <w:r w:rsidRPr="00A30882">
        <w:t>ChannelSubscriberInfoStructure</w:t>
      </w:r>
      <w:proofErr w:type="spellEnd"/>
      <w:r w:rsidRPr="00A30882">
        <w:t xml:space="preserve"> </w:t>
      </w:r>
      <w:proofErr w:type="spellStart"/>
      <w:r w:rsidRPr="00A30882">
        <w:t>channelSubscriber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ChannelSubscriberInfoStructure</w:t>
      </w:r>
      <w:proofErr w:type="spellEnd"/>
      <w:r w:rsidRPr="00A30882">
        <w:t>();</w:t>
      </w:r>
    </w:p>
    <w:p w14:paraId="6C968C5C" w14:textId="77777777" w:rsidR="006273A7" w:rsidRPr="00A30882" w:rsidRDefault="006273A7" w:rsidP="006273A7">
      <w:pPr>
        <w:pStyle w:val="Sourcewithforeground"/>
      </w:pPr>
      <w:r w:rsidRPr="00A30882">
        <w:t xml:space="preserve">                    </w:t>
      </w:r>
      <w:proofErr w:type="spellStart"/>
      <w:r w:rsidRPr="00A30882">
        <w:t>channelSubscriber.ChannelVersionURN</w:t>
      </w:r>
      <w:proofErr w:type="spellEnd"/>
      <w:r w:rsidRPr="00A30882">
        <w:t xml:space="preserve"> = </w:t>
      </w:r>
      <w:proofErr w:type="spellStart"/>
      <w:r w:rsidRPr="00A30882">
        <w:t>channelVersionURN</w:t>
      </w:r>
      <w:proofErr w:type="spellEnd"/>
      <w:r w:rsidRPr="00A30882">
        <w:t>;</w:t>
      </w:r>
    </w:p>
    <w:p w14:paraId="66939716" w14:textId="77777777" w:rsidR="006273A7" w:rsidRPr="00A30882" w:rsidRDefault="006273A7" w:rsidP="006273A7">
      <w:pPr>
        <w:pStyle w:val="Sourcewithforeground"/>
      </w:pPr>
      <w:r w:rsidRPr="00A30882">
        <w:t xml:space="preserve">                    </w:t>
      </w:r>
      <w:proofErr w:type="spellStart"/>
      <w:r w:rsidRPr="00A30882">
        <w:t>channelSubscriber.SubscriberAuthority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AuthorityBasicInfoStructure</w:t>
      </w:r>
      <w:proofErr w:type="spellEnd"/>
      <w:r w:rsidRPr="00A30882">
        <w:t>();</w:t>
      </w:r>
    </w:p>
    <w:p w14:paraId="471815F6" w14:textId="77777777" w:rsidR="006273A7" w:rsidRPr="00A30882" w:rsidRDefault="006273A7" w:rsidP="006273A7">
      <w:pPr>
        <w:pStyle w:val="Sourcewithforeground"/>
      </w:pPr>
      <w:r w:rsidRPr="00A30882">
        <w:t xml:space="preserve">                    </w:t>
      </w:r>
      <w:proofErr w:type="spellStart"/>
      <w:r w:rsidRPr="00A30882">
        <w:t>channelSubscriber.SubscriberAuthority.AuthorityID</w:t>
      </w:r>
      <w:proofErr w:type="spellEnd"/>
      <w:r w:rsidRPr="00A30882">
        <w:t xml:space="preserve"> = "100001";</w:t>
      </w:r>
    </w:p>
    <w:p w14:paraId="020F5896" w14:textId="77777777" w:rsidR="006273A7" w:rsidRPr="00A30882" w:rsidRDefault="006273A7" w:rsidP="006273A7">
      <w:pPr>
        <w:pStyle w:val="Sourcewithforeground"/>
      </w:pPr>
      <w:r w:rsidRPr="00A30882">
        <w:t xml:space="preserve">                    </w:t>
      </w:r>
      <w:proofErr w:type="spellStart"/>
      <w:r w:rsidRPr="00A30882">
        <w:t>channelSubscriber.SubscriberAuthority.ShortName</w:t>
      </w:r>
      <w:proofErr w:type="spellEnd"/>
      <w:r w:rsidRPr="00A30882">
        <w:t xml:space="preserve"> = "VRAA";</w:t>
      </w:r>
    </w:p>
    <w:p w14:paraId="21C61A48" w14:textId="77777777" w:rsidR="006273A7" w:rsidRPr="00A30882" w:rsidRDefault="006273A7" w:rsidP="006273A7">
      <w:pPr>
        <w:pStyle w:val="Sourcewithforeground"/>
      </w:pPr>
      <w:r w:rsidRPr="00A30882">
        <w:t xml:space="preserve">                    </w:t>
      </w:r>
      <w:proofErr w:type="spellStart"/>
      <w:r w:rsidRPr="00A30882">
        <w:t>channelSubscriber.SubscriberAuthority.Name</w:t>
      </w:r>
      <w:proofErr w:type="spellEnd"/>
      <w:r w:rsidRPr="00A30882">
        <w:t xml:space="preserve"> = "VRAA";</w:t>
      </w:r>
    </w:p>
    <w:p w14:paraId="47EB00F1" w14:textId="77777777" w:rsidR="006273A7" w:rsidRPr="00A30882" w:rsidRDefault="006273A7" w:rsidP="006273A7">
      <w:pPr>
        <w:pStyle w:val="Sourcewithforeground"/>
      </w:pPr>
      <w:r w:rsidRPr="00A30882">
        <w:t xml:space="preserve">                    </w:t>
      </w:r>
      <w:proofErr w:type="spellStart"/>
      <w:r w:rsidRPr="00A30882">
        <w:t>ChannelSubscriberSearchInfoStructure</w:t>
      </w:r>
      <w:proofErr w:type="spellEnd"/>
      <w:r w:rsidRPr="00A30882">
        <w:t xml:space="preserve"> </w:t>
      </w:r>
      <w:proofErr w:type="spellStart"/>
      <w:r w:rsidRPr="00A30882">
        <w:t>channelSubscriberSearch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ChannelSubscriberSearchInfoStructure</w:t>
      </w:r>
      <w:proofErr w:type="spellEnd"/>
      <w:r w:rsidRPr="00A30882">
        <w:t>();</w:t>
      </w:r>
    </w:p>
    <w:p w14:paraId="1D9004A8" w14:textId="77777777" w:rsidR="006273A7" w:rsidRPr="00A30882" w:rsidRDefault="006273A7" w:rsidP="006273A7">
      <w:pPr>
        <w:pStyle w:val="Sourcewithforeground"/>
      </w:pPr>
      <w:r w:rsidRPr="00A30882">
        <w:t xml:space="preserve">                    </w:t>
      </w:r>
      <w:proofErr w:type="spellStart"/>
      <w:r w:rsidRPr="00A30882">
        <w:t>channelSubscriberSearch.ChannelSubscriber</w:t>
      </w:r>
      <w:proofErr w:type="spellEnd"/>
      <w:r w:rsidRPr="00A30882">
        <w:t xml:space="preserve"> = </w:t>
      </w:r>
      <w:proofErr w:type="spellStart"/>
      <w:r w:rsidRPr="00A30882">
        <w:t>channelSubscriber</w:t>
      </w:r>
      <w:proofErr w:type="spellEnd"/>
      <w:r w:rsidRPr="00A30882">
        <w:t>;</w:t>
      </w:r>
    </w:p>
    <w:p w14:paraId="390F521C" w14:textId="77777777" w:rsidR="006273A7" w:rsidRPr="00A30882" w:rsidRDefault="006273A7" w:rsidP="006273A7">
      <w:pPr>
        <w:pStyle w:val="Sourcewithforeground"/>
      </w:pPr>
      <w:r w:rsidRPr="00A30882">
        <w:t xml:space="preserve">                    </w:t>
      </w:r>
      <w:proofErr w:type="spellStart"/>
      <w:r w:rsidRPr="00A30882">
        <w:t>ChannelSubscriberListStructure</w:t>
      </w:r>
      <w:proofErr w:type="spellEnd"/>
      <w:r w:rsidRPr="00A30882">
        <w:t xml:space="preserve"> </w:t>
      </w:r>
      <w:proofErr w:type="spellStart"/>
      <w:r w:rsidRPr="00A30882">
        <w:t>channelSubscriberList</w:t>
      </w:r>
      <w:proofErr w:type="spellEnd"/>
      <w:r w:rsidRPr="00A30882">
        <w:t xml:space="preserve"> = </w:t>
      </w:r>
      <w:proofErr w:type="spellStart"/>
      <w:r w:rsidRPr="00A30882">
        <w:t>client.SearchSubscribersToChannelPaged</w:t>
      </w:r>
      <w:proofErr w:type="spellEnd"/>
      <w:r w:rsidRPr="00A30882">
        <w:t>(</w:t>
      </w:r>
      <w:proofErr w:type="spellStart"/>
      <w:r w:rsidRPr="00A30882">
        <w:t>channelSubscriberSearch</w:t>
      </w:r>
      <w:proofErr w:type="spellEnd"/>
      <w:r w:rsidRPr="00A30882">
        <w:t>);</w:t>
      </w:r>
    </w:p>
    <w:p w14:paraId="1BCDD50A" w14:textId="77777777" w:rsidR="006273A7" w:rsidRPr="00A30882" w:rsidRDefault="006273A7" w:rsidP="006273A7">
      <w:pPr>
        <w:pStyle w:val="Sourcewithforeground"/>
      </w:pPr>
      <w:r w:rsidRPr="00A30882">
        <w:t xml:space="preserve">                    </w:t>
      </w:r>
      <w:proofErr w:type="spellStart"/>
      <w:r w:rsidRPr="00A30882">
        <w:t>if</w:t>
      </w:r>
      <w:proofErr w:type="spellEnd"/>
      <w:r w:rsidRPr="00A30882">
        <w:t xml:space="preserve"> (</w:t>
      </w:r>
      <w:proofErr w:type="spellStart"/>
      <w:r w:rsidRPr="00A30882">
        <w:t>channelSubscriberList.Count</w:t>
      </w:r>
      <w:proofErr w:type="spellEnd"/>
      <w:r w:rsidRPr="00A30882">
        <w:t xml:space="preserve"> == 0)</w:t>
      </w:r>
    </w:p>
    <w:p w14:paraId="4272A471" w14:textId="77777777" w:rsidR="006273A7" w:rsidRPr="00A30882" w:rsidRDefault="006273A7" w:rsidP="006273A7">
      <w:pPr>
        <w:pStyle w:val="Sourcewithforeground"/>
      </w:pPr>
      <w:r w:rsidRPr="00A30882">
        <w:t xml:space="preserve">                    {</w:t>
      </w:r>
    </w:p>
    <w:p w14:paraId="431B6BA7" w14:textId="77777777" w:rsidR="006273A7" w:rsidRPr="00A30882" w:rsidRDefault="006273A7" w:rsidP="006273A7">
      <w:pPr>
        <w:pStyle w:val="Sourcewithforeground"/>
      </w:pPr>
      <w:r w:rsidRPr="00A30882">
        <w:t xml:space="preserve">                        </w:t>
      </w:r>
      <w:proofErr w:type="spellStart"/>
      <w:r w:rsidRPr="00A30882">
        <w:t>int</w:t>
      </w:r>
      <w:proofErr w:type="spellEnd"/>
      <w:r w:rsidRPr="00A30882">
        <w:t xml:space="preserve"> </w:t>
      </w:r>
      <w:proofErr w:type="spellStart"/>
      <w:r w:rsidRPr="00A30882">
        <w:t>result</w:t>
      </w:r>
      <w:proofErr w:type="spellEnd"/>
      <w:r w:rsidRPr="00A30882">
        <w:t xml:space="preserve"> = </w:t>
      </w:r>
      <w:proofErr w:type="spellStart"/>
      <w:r w:rsidRPr="00A30882">
        <w:t>client.InsertSubscriberToChannel</w:t>
      </w:r>
      <w:proofErr w:type="spellEnd"/>
      <w:r w:rsidRPr="00A30882">
        <w:t>(</w:t>
      </w:r>
      <w:proofErr w:type="spellStart"/>
      <w:r w:rsidRPr="00A30882">
        <w:t>channelSubscriber</w:t>
      </w:r>
      <w:proofErr w:type="spellEnd"/>
      <w:r w:rsidRPr="00A30882">
        <w:t>);</w:t>
      </w:r>
    </w:p>
    <w:p w14:paraId="0DFDAF07" w14:textId="77777777" w:rsidR="006273A7" w:rsidRPr="00A30882" w:rsidRDefault="006273A7" w:rsidP="006273A7">
      <w:pPr>
        <w:pStyle w:val="Sourcewithforeground"/>
      </w:pPr>
      <w:r w:rsidRPr="00A30882">
        <w:lastRenderedPageBreak/>
        <w:t xml:space="preserve">                        </w:t>
      </w:r>
      <w:proofErr w:type="spellStart"/>
      <w:r w:rsidRPr="00A30882">
        <w:t>Console.WriteLine</w:t>
      </w:r>
      <w:proofErr w:type="spellEnd"/>
      <w:r w:rsidRPr="00A30882">
        <w:t>("</w:t>
      </w:r>
      <w:proofErr w:type="spellStart"/>
      <w:r w:rsidRPr="00A30882">
        <w:t>Channel</w:t>
      </w:r>
      <w:proofErr w:type="spellEnd"/>
      <w:r w:rsidRPr="00A30882">
        <w:t xml:space="preserve"> </w:t>
      </w:r>
      <w:proofErr w:type="spellStart"/>
      <w:r w:rsidRPr="00A30882">
        <w:t>subscriber</w:t>
      </w:r>
      <w:proofErr w:type="spellEnd"/>
      <w:r w:rsidRPr="00A30882">
        <w:t xml:space="preserve"> </w:t>
      </w:r>
      <w:proofErr w:type="spellStart"/>
      <w:r w:rsidRPr="00A30882">
        <w:t>created</w:t>
      </w:r>
      <w:proofErr w:type="spellEnd"/>
      <w:r w:rsidRPr="00A30882">
        <w:t>");</w:t>
      </w:r>
    </w:p>
    <w:p w14:paraId="58304C59" w14:textId="77777777" w:rsidR="006273A7" w:rsidRPr="00A30882" w:rsidRDefault="006273A7" w:rsidP="006273A7">
      <w:pPr>
        <w:pStyle w:val="Sourcewithforeground"/>
      </w:pPr>
      <w:r w:rsidRPr="00A30882">
        <w:t xml:space="preserve">                    }</w:t>
      </w:r>
    </w:p>
    <w:p w14:paraId="4FEDE3FF" w14:textId="77777777" w:rsidR="006273A7" w:rsidRPr="00A30882" w:rsidRDefault="006273A7" w:rsidP="006273A7">
      <w:pPr>
        <w:pStyle w:val="Sourcewithforeground"/>
      </w:pPr>
      <w:r w:rsidRPr="00A30882">
        <w:t xml:space="preserve">                    </w:t>
      </w:r>
      <w:proofErr w:type="spellStart"/>
      <w:r w:rsidRPr="00A30882">
        <w:t>else</w:t>
      </w:r>
      <w:proofErr w:type="spellEnd"/>
    </w:p>
    <w:p w14:paraId="74509C87" w14:textId="77777777" w:rsidR="006273A7" w:rsidRPr="00A30882" w:rsidRDefault="006273A7" w:rsidP="006273A7">
      <w:pPr>
        <w:pStyle w:val="Sourcewithforeground"/>
      </w:pPr>
      <w:r w:rsidRPr="00A30882">
        <w:t xml:space="preserve">                    {</w:t>
      </w:r>
    </w:p>
    <w:p w14:paraId="5391E0A7" w14:textId="77777777" w:rsidR="006273A7" w:rsidRPr="00A30882" w:rsidRDefault="006273A7" w:rsidP="006273A7">
      <w:pPr>
        <w:pStyle w:val="Sourcewithforeground"/>
      </w:pPr>
      <w:r w:rsidRPr="00A30882">
        <w:t xml:space="preserve">                        </w:t>
      </w:r>
      <w:proofErr w:type="spellStart"/>
      <w:r w:rsidRPr="00A30882">
        <w:t>Console.WriteLine</w:t>
      </w:r>
      <w:proofErr w:type="spellEnd"/>
      <w:r w:rsidRPr="00A30882">
        <w:t>("</w:t>
      </w:r>
      <w:proofErr w:type="spellStart"/>
      <w:r w:rsidRPr="00A30882">
        <w:t>Channel</w:t>
      </w:r>
      <w:proofErr w:type="spellEnd"/>
      <w:r w:rsidRPr="00A30882">
        <w:t xml:space="preserve"> </w:t>
      </w:r>
      <w:proofErr w:type="spellStart"/>
      <w:r w:rsidRPr="00A30882">
        <w:t>subscriber</w:t>
      </w:r>
      <w:proofErr w:type="spellEnd"/>
      <w:r w:rsidRPr="00A30882">
        <w:t xml:space="preserve"> </w:t>
      </w:r>
      <w:proofErr w:type="spellStart"/>
      <w:r w:rsidRPr="00A30882">
        <w:t>found</w:t>
      </w:r>
      <w:proofErr w:type="spellEnd"/>
      <w:r w:rsidRPr="00A30882">
        <w:t>");</w:t>
      </w:r>
    </w:p>
    <w:p w14:paraId="1E643904" w14:textId="77777777" w:rsidR="006273A7" w:rsidRPr="00A30882" w:rsidRDefault="006273A7" w:rsidP="006273A7">
      <w:pPr>
        <w:pStyle w:val="Sourcewithforeground"/>
      </w:pPr>
      <w:r w:rsidRPr="00A30882">
        <w:t xml:space="preserve">                    }</w:t>
      </w:r>
    </w:p>
    <w:p w14:paraId="05EC19D6" w14:textId="77777777" w:rsidR="006273A7" w:rsidRPr="00A30882" w:rsidRDefault="006273A7" w:rsidP="006273A7">
      <w:pPr>
        <w:pStyle w:val="Sourcewithforeground"/>
      </w:pPr>
    </w:p>
    <w:p w14:paraId="4DA7CFE1" w14:textId="77777777" w:rsidR="006273A7" w:rsidRPr="00A30882" w:rsidRDefault="006273A7" w:rsidP="006273A7">
      <w:pPr>
        <w:pStyle w:val="Sourcewithforeground"/>
      </w:pPr>
    </w:p>
    <w:p w14:paraId="39DEB9DD" w14:textId="77777777" w:rsidR="006273A7" w:rsidRPr="00A30882" w:rsidRDefault="006273A7" w:rsidP="006273A7">
      <w:pPr>
        <w:pStyle w:val="Sourcewithforeground"/>
      </w:pPr>
      <w:r w:rsidRPr="00A30882">
        <w:t xml:space="preserve">                }</w:t>
      </w:r>
    </w:p>
    <w:p w14:paraId="308D25EF" w14:textId="77777777" w:rsidR="006273A7" w:rsidRPr="00A30882" w:rsidRDefault="006273A7" w:rsidP="006273A7">
      <w:pPr>
        <w:pStyle w:val="Sourcewithforeground"/>
      </w:pPr>
      <w:r w:rsidRPr="00A30882">
        <w:t xml:space="preserve">                </w:t>
      </w:r>
      <w:proofErr w:type="spellStart"/>
      <w:r w:rsidRPr="00A30882">
        <w:t>catch</w:t>
      </w:r>
      <w:proofErr w:type="spellEnd"/>
      <w:r w:rsidRPr="00A30882">
        <w:t xml:space="preserve"> (</w:t>
      </w:r>
      <w:proofErr w:type="spellStart"/>
      <w:r w:rsidRPr="00A30882">
        <w:t>CommunicationException</w:t>
      </w:r>
      <w:proofErr w:type="spellEnd"/>
      <w:r w:rsidRPr="00A30882">
        <w:t xml:space="preserve"> e)</w:t>
      </w:r>
    </w:p>
    <w:p w14:paraId="31F502B7" w14:textId="77777777" w:rsidR="006273A7" w:rsidRPr="00A30882" w:rsidRDefault="006273A7" w:rsidP="006273A7">
      <w:pPr>
        <w:pStyle w:val="Sourcewithforeground"/>
      </w:pPr>
      <w:r w:rsidRPr="00A30882">
        <w:t xml:space="preserve">                {</w:t>
      </w:r>
    </w:p>
    <w:p w14:paraId="1F75E57F" w14:textId="77777777" w:rsidR="006273A7" w:rsidRPr="00A30882" w:rsidRDefault="006273A7" w:rsidP="006273A7">
      <w:pPr>
        <w:pStyle w:val="Sourcewithforeground"/>
      </w:pPr>
      <w:r w:rsidRPr="00A30882">
        <w:t xml:space="preserve">                    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mess</w:t>
      </w:r>
      <w:proofErr w:type="spellEnd"/>
      <w:r w:rsidRPr="00A30882">
        <w:t xml:space="preserve"> = </w:t>
      </w:r>
      <w:proofErr w:type="spellStart"/>
      <w:r w:rsidRPr="00A30882">
        <w:t>e.Message</w:t>
      </w:r>
      <w:proofErr w:type="spellEnd"/>
      <w:r w:rsidRPr="00A30882">
        <w:t>;</w:t>
      </w:r>
    </w:p>
    <w:p w14:paraId="08F209C3" w14:textId="77777777" w:rsidR="006273A7" w:rsidRPr="00A30882" w:rsidRDefault="006273A7" w:rsidP="006273A7">
      <w:pPr>
        <w:pStyle w:val="Sourcewithforeground"/>
      </w:pPr>
      <w:r w:rsidRPr="00A30882">
        <w:t xml:space="preserve">                    </w:t>
      </w:r>
      <w:proofErr w:type="spellStart"/>
      <w:r w:rsidRPr="00A30882">
        <w:t>Console.WriteLine</w:t>
      </w:r>
      <w:proofErr w:type="spellEnd"/>
      <w:r w:rsidRPr="00A30882">
        <w:t>(</w:t>
      </w:r>
      <w:proofErr w:type="spellStart"/>
      <w:r w:rsidRPr="00A30882">
        <w:t>mess</w:t>
      </w:r>
      <w:proofErr w:type="spellEnd"/>
      <w:r w:rsidRPr="00A30882">
        <w:t>);</w:t>
      </w:r>
    </w:p>
    <w:p w14:paraId="486D4266" w14:textId="77777777" w:rsidR="006273A7" w:rsidRPr="00A30882" w:rsidRDefault="006273A7" w:rsidP="006273A7">
      <w:pPr>
        <w:pStyle w:val="Sourcewithforeground"/>
      </w:pPr>
    </w:p>
    <w:p w14:paraId="2299249D" w14:textId="77777777" w:rsidR="006273A7" w:rsidRPr="00A30882" w:rsidRDefault="006273A7" w:rsidP="006273A7">
      <w:pPr>
        <w:pStyle w:val="Sourcewithforeground"/>
      </w:pPr>
      <w:r w:rsidRPr="00A30882">
        <w:t xml:space="preserve">                    </w:t>
      </w:r>
      <w:proofErr w:type="spellStart"/>
      <w:r w:rsidRPr="00A30882">
        <w:t>client.Abort</w:t>
      </w:r>
      <w:proofErr w:type="spellEnd"/>
      <w:r w:rsidRPr="00A30882">
        <w:t>();</w:t>
      </w:r>
    </w:p>
    <w:p w14:paraId="681E618A" w14:textId="77777777" w:rsidR="006273A7" w:rsidRPr="00A30882" w:rsidRDefault="006273A7" w:rsidP="006273A7">
      <w:pPr>
        <w:pStyle w:val="Sourcewithforeground"/>
      </w:pPr>
      <w:r w:rsidRPr="00A30882">
        <w:t xml:space="preserve">                }</w:t>
      </w:r>
    </w:p>
    <w:p w14:paraId="7090E869" w14:textId="77777777" w:rsidR="006273A7" w:rsidRPr="00A30882" w:rsidRDefault="006273A7" w:rsidP="006273A7">
      <w:pPr>
        <w:pStyle w:val="Sourcewithforeground"/>
      </w:pPr>
      <w:r w:rsidRPr="00A30882">
        <w:t xml:space="preserve">                </w:t>
      </w:r>
      <w:proofErr w:type="spellStart"/>
      <w:r w:rsidRPr="00A30882">
        <w:t>catch</w:t>
      </w:r>
      <w:proofErr w:type="spellEnd"/>
      <w:r w:rsidRPr="00A30882">
        <w:t xml:space="preserve"> (</w:t>
      </w:r>
      <w:proofErr w:type="spellStart"/>
      <w:r w:rsidRPr="00A30882">
        <w:t>TimeoutException</w:t>
      </w:r>
      <w:proofErr w:type="spellEnd"/>
      <w:r w:rsidRPr="00A30882">
        <w:t xml:space="preserve"> e)</w:t>
      </w:r>
    </w:p>
    <w:p w14:paraId="0230F8F6" w14:textId="77777777" w:rsidR="006273A7" w:rsidRPr="00A30882" w:rsidRDefault="006273A7" w:rsidP="006273A7">
      <w:pPr>
        <w:pStyle w:val="Sourcewithforeground"/>
      </w:pPr>
      <w:r w:rsidRPr="00A30882">
        <w:t xml:space="preserve">                {</w:t>
      </w:r>
    </w:p>
    <w:p w14:paraId="2BCBAFBD" w14:textId="77777777" w:rsidR="006273A7" w:rsidRPr="00A30882" w:rsidRDefault="006273A7" w:rsidP="006273A7">
      <w:pPr>
        <w:pStyle w:val="Sourcewithforeground"/>
      </w:pPr>
      <w:r w:rsidRPr="00A30882">
        <w:t xml:space="preserve">                    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mess</w:t>
      </w:r>
      <w:proofErr w:type="spellEnd"/>
      <w:r w:rsidRPr="00A30882">
        <w:t xml:space="preserve"> = </w:t>
      </w:r>
      <w:proofErr w:type="spellStart"/>
      <w:r w:rsidRPr="00A30882">
        <w:t>e.Message</w:t>
      </w:r>
      <w:proofErr w:type="spellEnd"/>
      <w:r w:rsidRPr="00A30882">
        <w:t>;</w:t>
      </w:r>
    </w:p>
    <w:p w14:paraId="4021AC3F" w14:textId="77777777" w:rsidR="006273A7" w:rsidRPr="00A30882" w:rsidRDefault="006273A7" w:rsidP="006273A7">
      <w:pPr>
        <w:pStyle w:val="Sourcewithforeground"/>
      </w:pPr>
      <w:r w:rsidRPr="00A30882">
        <w:t xml:space="preserve">                    </w:t>
      </w:r>
      <w:proofErr w:type="spellStart"/>
      <w:r w:rsidRPr="00A30882">
        <w:t>Console.WriteLine</w:t>
      </w:r>
      <w:proofErr w:type="spellEnd"/>
      <w:r w:rsidRPr="00A30882">
        <w:t>(</w:t>
      </w:r>
      <w:proofErr w:type="spellStart"/>
      <w:r w:rsidRPr="00A30882">
        <w:t>mess</w:t>
      </w:r>
      <w:proofErr w:type="spellEnd"/>
      <w:r w:rsidRPr="00A30882">
        <w:t>);</w:t>
      </w:r>
    </w:p>
    <w:p w14:paraId="66D9BB69" w14:textId="77777777" w:rsidR="006273A7" w:rsidRPr="00A30882" w:rsidRDefault="006273A7" w:rsidP="006273A7">
      <w:pPr>
        <w:pStyle w:val="Sourcewithforeground"/>
      </w:pPr>
    </w:p>
    <w:p w14:paraId="49F792C5" w14:textId="77777777" w:rsidR="006273A7" w:rsidRPr="00A30882" w:rsidRDefault="006273A7" w:rsidP="006273A7">
      <w:pPr>
        <w:pStyle w:val="Sourcewithforeground"/>
      </w:pPr>
      <w:r w:rsidRPr="00A30882">
        <w:t xml:space="preserve">                    </w:t>
      </w:r>
      <w:proofErr w:type="spellStart"/>
      <w:r w:rsidRPr="00A30882">
        <w:t>client.Abort</w:t>
      </w:r>
      <w:proofErr w:type="spellEnd"/>
      <w:r w:rsidRPr="00A30882">
        <w:t>();</w:t>
      </w:r>
    </w:p>
    <w:p w14:paraId="39C6716C" w14:textId="77777777" w:rsidR="006273A7" w:rsidRPr="00A30882" w:rsidRDefault="006273A7" w:rsidP="006273A7">
      <w:pPr>
        <w:pStyle w:val="Sourcewithforeground"/>
      </w:pPr>
      <w:r w:rsidRPr="00A30882">
        <w:t xml:space="preserve">                }</w:t>
      </w:r>
    </w:p>
    <w:p w14:paraId="0CFA1E9E" w14:textId="77777777" w:rsidR="006273A7" w:rsidRPr="00A30882" w:rsidRDefault="006273A7" w:rsidP="006273A7">
      <w:pPr>
        <w:pStyle w:val="Sourcewithforeground"/>
      </w:pPr>
      <w:r w:rsidRPr="00A30882">
        <w:t xml:space="preserve">                </w:t>
      </w:r>
      <w:proofErr w:type="spellStart"/>
      <w:r w:rsidRPr="00A30882">
        <w:t>catch</w:t>
      </w:r>
      <w:proofErr w:type="spellEnd"/>
      <w:r w:rsidRPr="00A30882">
        <w:t xml:space="preserve"> (</w:t>
      </w:r>
      <w:proofErr w:type="spellStart"/>
      <w:r w:rsidRPr="00A30882">
        <w:t>Exception</w:t>
      </w:r>
      <w:proofErr w:type="spellEnd"/>
      <w:r w:rsidRPr="00A30882">
        <w:t xml:space="preserve"> e)</w:t>
      </w:r>
    </w:p>
    <w:p w14:paraId="727559D4" w14:textId="77777777" w:rsidR="006273A7" w:rsidRPr="00A30882" w:rsidRDefault="006273A7" w:rsidP="006273A7">
      <w:pPr>
        <w:pStyle w:val="Sourcewithforeground"/>
      </w:pPr>
      <w:r w:rsidRPr="00A30882">
        <w:t xml:space="preserve">                {</w:t>
      </w:r>
    </w:p>
    <w:p w14:paraId="1B041054" w14:textId="77777777" w:rsidR="006273A7" w:rsidRPr="00A30882" w:rsidRDefault="006273A7" w:rsidP="006273A7">
      <w:pPr>
        <w:pStyle w:val="Sourcewithforeground"/>
      </w:pPr>
      <w:r w:rsidRPr="00A30882">
        <w:t xml:space="preserve">                    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mess</w:t>
      </w:r>
      <w:proofErr w:type="spellEnd"/>
      <w:r w:rsidRPr="00A30882">
        <w:t xml:space="preserve"> = </w:t>
      </w:r>
      <w:proofErr w:type="spellStart"/>
      <w:r w:rsidRPr="00A30882">
        <w:t>e.Message</w:t>
      </w:r>
      <w:proofErr w:type="spellEnd"/>
      <w:r w:rsidRPr="00A30882">
        <w:t>;</w:t>
      </w:r>
    </w:p>
    <w:p w14:paraId="05F3392A" w14:textId="77777777" w:rsidR="006273A7" w:rsidRPr="00A30882" w:rsidRDefault="006273A7" w:rsidP="006273A7">
      <w:pPr>
        <w:pStyle w:val="Sourcewithforeground"/>
      </w:pPr>
      <w:r w:rsidRPr="00A30882">
        <w:t xml:space="preserve">                    </w:t>
      </w:r>
      <w:proofErr w:type="spellStart"/>
      <w:r w:rsidRPr="00A30882">
        <w:t>Console.WriteLine</w:t>
      </w:r>
      <w:proofErr w:type="spellEnd"/>
      <w:r w:rsidRPr="00A30882">
        <w:t>(</w:t>
      </w:r>
      <w:proofErr w:type="spellStart"/>
      <w:r w:rsidRPr="00A30882">
        <w:t>mess</w:t>
      </w:r>
      <w:proofErr w:type="spellEnd"/>
      <w:r w:rsidRPr="00A30882">
        <w:t>);</w:t>
      </w:r>
    </w:p>
    <w:p w14:paraId="5EE4C125" w14:textId="77777777" w:rsidR="006273A7" w:rsidRPr="00A30882" w:rsidRDefault="006273A7" w:rsidP="006273A7">
      <w:pPr>
        <w:pStyle w:val="Sourcewithforeground"/>
      </w:pPr>
      <w:r w:rsidRPr="00A30882">
        <w:t xml:space="preserve">                    </w:t>
      </w:r>
      <w:proofErr w:type="spellStart"/>
      <w:r w:rsidRPr="00A30882">
        <w:t>client.Abort</w:t>
      </w:r>
      <w:proofErr w:type="spellEnd"/>
      <w:r w:rsidRPr="00A30882">
        <w:t>();</w:t>
      </w:r>
    </w:p>
    <w:p w14:paraId="08D28DD3" w14:textId="77777777" w:rsidR="006273A7" w:rsidRPr="00A30882" w:rsidRDefault="006273A7" w:rsidP="006273A7">
      <w:pPr>
        <w:pStyle w:val="Sourcewithforeground"/>
      </w:pPr>
      <w:r w:rsidRPr="00A30882">
        <w:t xml:space="preserve">                    </w:t>
      </w:r>
      <w:proofErr w:type="spellStart"/>
      <w:r w:rsidRPr="00A30882">
        <w:t>throw</w:t>
      </w:r>
      <w:proofErr w:type="spellEnd"/>
      <w:r w:rsidRPr="00A30882">
        <w:t>;</w:t>
      </w:r>
    </w:p>
    <w:p w14:paraId="109781EA" w14:textId="77777777" w:rsidR="006273A7" w:rsidRPr="00A30882" w:rsidRDefault="006273A7" w:rsidP="006273A7">
      <w:pPr>
        <w:pStyle w:val="Sourcewithforeground"/>
      </w:pPr>
      <w:r w:rsidRPr="00A30882">
        <w:t xml:space="preserve">                }</w:t>
      </w:r>
    </w:p>
    <w:p w14:paraId="1F5FB292" w14:textId="77777777" w:rsidR="006273A7" w:rsidRPr="00A30882" w:rsidRDefault="006273A7" w:rsidP="006273A7">
      <w:pPr>
        <w:pStyle w:val="Sourcewithforeground"/>
      </w:pPr>
      <w:r w:rsidRPr="00A30882">
        <w:t xml:space="preserve">            }</w:t>
      </w:r>
    </w:p>
    <w:p w14:paraId="3552463C" w14:textId="77777777" w:rsidR="006273A7" w:rsidRPr="00A30882" w:rsidRDefault="006273A7" w:rsidP="006273A7">
      <w:pPr>
        <w:pStyle w:val="Sourcewithforeground"/>
      </w:pPr>
    </w:p>
    <w:p w14:paraId="305D324E" w14:textId="77777777" w:rsidR="006273A7" w:rsidRPr="00A30882" w:rsidRDefault="006273A7" w:rsidP="006273A7">
      <w:pPr>
        <w:pStyle w:val="Sourcewithforeground"/>
      </w:pPr>
      <w:r w:rsidRPr="00A30882">
        <w:t xml:space="preserve">            </w:t>
      </w:r>
      <w:proofErr w:type="spellStart"/>
      <w:r w:rsidRPr="00A30882">
        <w:t>using</w:t>
      </w:r>
      <w:proofErr w:type="spellEnd"/>
      <w:r w:rsidRPr="00A30882">
        <w:t xml:space="preserve"> (</w:t>
      </w:r>
      <w:proofErr w:type="spellStart"/>
      <w:r w:rsidRPr="00A30882">
        <w:t>ProxyToService.DitService.DITMessageServiceContractClient</w:t>
      </w:r>
      <w:proofErr w:type="spellEnd"/>
      <w:r w:rsidRPr="00A30882">
        <w:t xml:space="preserve"> </w:t>
      </w:r>
      <w:proofErr w:type="spellStart"/>
      <w:r w:rsidRPr="00A30882">
        <w:t>client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ProxyToService.DitService.DITMessageServiceContractClient("MessageService"))</w:t>
      </w:r>
    </w:p>
    <w:p w14:paraId="025FB142" w14:textId="77777777" w:rsidR="006273A7" w:rsidRPr="00A30882" w:rsidRDefault="006273A7" w:rsidP="006273A7">
      <w:pPr>
        <w:pStyle w:val="Sourcewithforeground"/>
      </w:pPr>
      <w:r w:rsidRPr="00A30882">
        <w:t xml:space="preserve">            {</w:t>
      </w:r>
    </w:p>
    <w:p w14:paraId="2C1FD911" w14:textId="77777777" w:rsidR="006273A7" w:rsidRPr="00A30882" w:rsidRDefault="006273A7" w:rsidP="006273A7">
      <w:pPr>
        <w:pStyle w:val="Sourcewithforeground"/>
      </w:pPr>
      <w:r w:rsidRPr="00A30882">
        <w:t xml:space="preserve">                </w:t>
      </w:r>
      <w:proofErr w:type="spellStart"/>
      <w:r w:rsidRPr="00A30882">
        <w:t>try</w:t>
      </w:r>
      <w:proofErr w:type="spellEnd"/>
    </w:p>
    <w:p w14:paraId="5CD71B79" w14:textId="77777777" w:rsidR="006273A7" w:rsidRPr="00A30882" w:rsidRDefault="006273A7" w:rsidP="006273A7">
      <w:pPr>
        <w:pStyle w:val="Sourcewithforeground"/>
      </w:pPr>
      <w:r w:rsidRPr="00A30882">
        <w:t xml:space="preserve">                {</w:t>
      </w:r>
    </w:p>
    <w:p w14:paraId="4345C793" w14:textId="77777777" w:rsidR="006273A7" w:rsidRPr="00A30882" w:rsidRDefault="006273A7" w:rsidP="006273A7">
      <w:pPr>
        <w:pStyle w:val="Sourcewithforeground"/>
      </w:pPr>
      <w:r w:rsidRPr="00A30882">
        <w:t xml:space="preserve">                    ProxyToService.DitService.MessageSaveStructure2 </w:t>
      </w:r>
      <w:proofErr w:type="spellStart"/>
      <w:r w:rsidRPr="00A30882">
        <w:t>message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ProxyToService.DitService.MessageSaveStructure2();</w:t>
      </w:r>
    </w:p>
    <w:p w14:paraId="67062B57" w14:textId="77777777" w:rsidR="006273A7" w:rsidRPr="00A30882" w:rsidRDefault="006273A7" w:rsidP="006273A7">
      <w:pPr>
        <w:pStyle w:val="Sourcewithforeground"/>
      </w:pPr>
      <w:r w:rsidRPr="00A30882">
        <w:t xml:space="preserve">                    </w:t>
      </w:r>
      <w:proofErr w:type="spellStart"/>
      <w:r w:rsidRPr="00A30882">
        <w:t>message.ChannelVersionURN</w:t>
      </w:r>
      <w:proofErr w:type="spellEnd"/>
      <w:r w:rsidRPr="00A30882">
        <w:t xml:space="preserve"> = </w:t>
      </w:r>
      <w:proofErr w:type="spellStart"/>
      <w:r w:rsidRPr="00A30882">
        <w:t>channelVersionURN</w:t>
      </w:r>
      <w:proofErr w:type="spellEnd"/>
      <w:r w:rsidRPr="00A30882">
        <w:t>;</w:t>
      </w:r>
    </w:p>
    <w:p w14:paraId="72B999BF" w14:textId="77777777" w:rsidR="006273A7" w:rsidRPr="00A30882" w:rsidRDefault="006273A7" w:rsidP="006273A7">
      <w:pPr>
        <w:pStyle w:val="Sourcewithforeground"/>
      </w:pPr>
      <w:r w:rsidRPr="00A30882">
        <w:t xml:space="preserve">                    </w:t>
      </w:r>
      <w:proofErr w:type="spellStart"/>
      <w:r w:rsidRPr="00A30882">
        <w:t>BussinesMessageType</w:t>
      </w:r>
      <w:proofErr w:type="spellEnd"/>
      <w:r w:rsidRPr="00A30882">
        <w:t xml:space="preserve"> </w:t>
      </w:r>
      <w:proofErr w:type="spellStart"/>
      <w:r w:rsidRPr="00A30882">
        <w:t>bussinesMessage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BussinesMessageType</w:t>
      </w:r>
      <w:proofErr w:type="spellEnd"/>
      <w:r w:rsidRPr="00A30882">
        <w:t>();</w:t>
      </w:r>
    </w:p>
    <w:p w14:paraId="554C18DD" w14:textId="77777777" w:rsidR="006273A7" w:rsidRPr="00A30882" w:rsidRDefault="006273A7" w:rsidP="006273A7">
      <w:pPr>
        <w:pStyle w:val="Sourcewithforeground"/>
      </w:pPr>
      <w:r w:rsidRPr="00A30882">
        <w:t xml:space="preserve">                    </w:t>
      </w:r>
      <w:proofErr w:type="spellStart"/>
      <w:r w:rsidRPr="00A30882">
        <w:t>XmlDocument</w:t>
      </w:r>
      <w:proofErr w:type="spellEnd"/>
      <w:r w:rsidRPr="00A30882">
        <w:t xml:space="preserve"> </w:t>
      </w:r>
      <w:proofErr w:type="spellStart"/>
      <w:r w:rsidRPr="00A30882">
        <w:t>xml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XmlDocument</w:t>
      </w:r>
      <w:proofErr w:type="spellEnd"/>
      <w:r w:rsidRPr="00A30882">
        <w:t>();</w:t>
      </w:r>
    </w:p>
    <w:p w14:paraId="6362C673" w14:textId="77777777" w:rsidR="006273A7" w:rsidRPr="00A30882" w:rsidRDefault="006273A7" w:rsidP="006273A7">
      <w:pPr>
        <w:pStyle w:val="Sourcewithforeground"/>
      </w:pPr>
      <w:r w:rsidRPr="00A30882">
        <w:t xml:space="preserve">                    </w:t>
      </w:r>
      <w:proofErr w:type="spellStart"/>
      <w:r w:rsidRPr="00A30882">
        <w:t>xml.Load</w:t>
      </w:r>
      <w:proofErr w:type="spellEnd"/>
      <w:r w:rsidRPr="00A30882">
        <w:t>("../../../data.xml");</w:t>
      </w:r>
    </w:p>
    <w:p w14:paraId="5F6426C2" w14:textId="77777777" w:rsidR="006273A7" w:rsidRPr="00A30882" w:rsidRDefault="006273A7" w:rsidP="006273A7">
      <w:pPr>
        <w:pStyle w:val="Sourcewithforeground"/>
      </w:pPr>
      <w:r w:rsidRPr="00A30882">
        <w:lastRenderedPageBreak/>
        <w:t xml:space="preserve">                    </w:t>
      </w:r>
      <w:proofErr w:type="spellStart"/>
      <w:r w:rsidRPr="00A30882">
        <w:t>bussinesMessage.Any</w:t>
      </w:r>
      <w:proofErr w:type="spellEnd"/>
      <w:r w:rsidRPr="00A30882">
        <w:t xml:space="preserve"> = </w:t>
      </w:r>
      <w:proofErr w:type="spellStart"/>
      <w:r w:rsidRPr="00A30882">
        <w:t>xml.DocumentElement</w:t>
      </w:r>
      <w:proofErr w:type="spellEnd"/>
      <w:r w:rsidRPr="00A30882">
        <w:t>;</w:t>
      </w:r>
    </w:p>
    <w:p w14:paraId="202FB96B" w14:textId="77777777" w:rsidR="006273A7" w:rsidRPr="00A30882" w:rsidRDefault="006273A7" w:rsidP="006273A7">
      <w:pPr>
        <w:pStyle w:val="Sourcewithforeground"/>
      </w:pPr>
    </w:p>
    <w:p w14:paraId="61E908A6" w14:textId="77777777" w:rsidR="006273A7" w:rsidRPr="00A30882" w:rsidRDefault="006273A7" w:rsidP="006273A7">
      <w:pPr>
        <w:pStyle w:val="Sourcewithforeground"/>
      </w:pPr>
      <w:r w:rsidRPr="00A30882">
        <w:t xml:space="preserve">                    </w:t>
      </w:r>
      <w:proofErr w:type="spellStart"/>
      <w:r w:rsidRPr="00A30882">
        <w:t>message.Item</w:t>
      </w:r>
      <w:proofErr w:type="spellEnd"/>
      <w:r w:rsidRPr="00A30882">
        <w:t xml:space="preserve"> = </w:t>
      </w:r>
      <w:proofErr w:type="spellStart"/>
      <w:r w:rsidRPr="00A30882">
        <w:t>bussinesMessage</w:t>
      </w:r>
      <w:proofErr w:type="spellEnd"/>
      <w:r w:rsidRPr="00A30882">
        <w:t>;</w:t>
      </w:r>
    </w:p>
    <w:p w14:paraId="43FDACC9" w14:textId="77777777" w:rsidR="006273A7" w:rsidRPr="00A30882" w:rsidRDefault="006273A7" w:rsidP="006273A7">
      <w:pPr>
        <w:pStyle w:val="Sourcewithforeground"/>
      </w:pPr>
      <w:r w:rsidRPr="00A30882">
        <w:t xml:space="preserve">                    </w:t>
      </w:r>
      <w:proofErr w:type="spellStart"/>
      <w:r w:rsidRPr="00A30882">
        <w:t>message.ReceiverFilter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ReceiverFilterArrayStructure</w:t>
      </w:r>
      <w:proofErr w:type="spellEnd"/>
      <w:r w:rsidRPr="00A30882">
        <w:t xml:space="preserve">() { </w:t>
      </w:r>
      <w:proofErr w:type="spellStart"/>
      <w:r w:rsidRPr="00A30882">
        <w:t>Authority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string</w:t>
      </w:r>
      <w:proofErr w:type="spellEnd"/>
      <w:r w:rsidRPr="00A30882">
        <w:t>[] { "100001" } };</w:t>
      </w:r>
    </w:p>
    <w:p w14:paraId="75DA64BF" w14:textId="77777777" w:rsidR="006273A7" w:rsidRPr="00A30882" w:rsidRDefault="006273A7" w:rsidP="006273A7">
      <w:pPr>
        <w:pStyle w:val="Sourcewithforeground"/>
      </w:pPr>
      <w:r w:rsidRPr="00A30882">
        <w:t xml:space="preserve">                    </w:t>
      </w:r>
      <w:proofErr w:type="spellStart"/>
      <w:r w:rsidRPr="00A30882">
        <w:t>bool</w:t>
      </w:r>
      <w:proofErr w:type="spellEnd"/>
      <w:r w:rsidRPr="00A30882">
        <w:t xml:space="preserve"> </w:t>
      </w:r>
      <w:proofErr w:type="spellStart"/>
      <w:r w:rsidRPr="00A30882">
        <w:t>resp</w:t>
      </w:r>
      <w:proofErr w:type="spellEnd"/>
      <w:r w:rsidRPr="00A30882">
        <w:t xml:space="preserve"> = client.SendMessage2(</w:t>
      </w:r>
      <w:proofErr w:type="spellStart"/>
      <w:r w:rsidRPr="00A30882">
        <w:t>message</w:t>
      </w:r>
      <w:proofErr w:type="spellEnd"/>
      <w:r w:rsidRPr="00A30882">
        <w:t>);</w:t>
      </w:r>
    </w:p>
    <w:p w14:paraId="5657E966" w14:textId="77777777" w:rsidR="006273A7" w:rsidRPr="00A30882" w:rsidRDefault="006273A7" w:rsidP="006273A7">
      <w:pPr>
        <w:pStyle w:val="Sourcewithforeground"/>
      </w:pPr>
      <w:r w:rsidRPr="00A30882">
        <w:t xml:space="preserve">                }</w:t>
      </w:r>
    </w:p>
    <w:p w14:paraId="05A1CB32" w14:textId="77777777" w:rsidR="006273A7" w:rsidRPr="00A30882" w:rsidRDefault="006273A7" w:rsidP="006273A7">
      <w:pPr>
        <w:pStyle w:val="Sourcewithforeground"/>
      </w:pPr>
      <w:r w:rsidRPr="00A30882">
        <w:t xml:space="preserve">                </w:t>
      </w:r>
      <w:proofErr w:type="spellStart"/>
      <w:r w:rsidRPr="00A30882">
        <w:t>catch</w:t>
      </w:r>
      <w:proofErr w:type="spellEnd"/>
      <w:r w:rsidRPr="00A30882">
        <w:t xml:space="preserve"> (</w:t>
      </w:r>
      <w:proofErr w:type="spellStart"/>
      <w:r w:rsidRPr="00A30882">
        <w:t>CommunicationException</w:t>
      </w:r>
      <w:proofErr w:type="spellEnd"/>
      <w:r w:rsidRPr="00A30882">
        <w:t xml:space="preserve"> e)</w:t>
      </w:r>
    </w:p>
    <w:p w14:paraId="2AFCE82D" w14:textId="77777777" w:rsidR="006273A7" w:rsidRPr="00A30882" w:rsidRDefault="006273A7" w:rsidP="006273A7">
      <w:pPr>
        <w:pStyle w:val="Sourcewithforeground"/>
      </w:pPr>
      <w:r w:rsidRPr="00A30882">
        <w:t xml:space="preserve">                {</w:t>
      </w:r>
    </w:p>
    <w:p w14:paraId="4363C3DD" w14:textId="77777777" w:rsidR="006273A7" w:rsidRPr="00A30882" w:rsidRDefault="006273A7" w:rsidP="006273A7">
      <w:pPr>
        <w:pStyle w:val="Sourcewithforeground"/>
      </w:pPr>
      <w:r w:rsidRPr="00A30882">
        <w:t xml:space="preserve">                    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mess</w:t>
      </w:r>
      <w:proofErr w:type="spellEnd"/>
      <w:r w:rsidRPr="00A30882">
        <w:t xml:space="preserve"> = </w:t>
      </w:r>
      <w:proofErr w:type="spellStart"/>
      <w:r w:rsidRPr="00A30882">
        <w:t>e.Message</w:t>
      </w:r>
      <w:proofErr w:type="spellEnd"/>
      <w:r w:rsidRPr="00A30882">
        <w:t>;</w:t>
      </w:r>
    </w:p>
    <w:p w14:paraId="655DD3FE" w14:textId="77777777" w:rsidR="006273A7" w:rsidRPr="00A30882" w:rsidRDefault="006273A7" w:rsidP="006273A7">
      <w:pPr>
        <w:pStyle w:val="Sourcewithforeground"/>
      </w:pPr>
      <w:r w:rsidRPr="00A30882">
        <w:t xml:space="preserve">                    </w:t>
      </w:r>
      <w:proofErr w:type="spellStart"/>
      <w:r w:rsidRPr="00A30882">
        <w:t>Console.WriteLine</w:t>
      </w:r>
      <w:proofErr w:type="spellEnd"/>
      <w:r w:rsidRPr="00A30882">
        <w:t>(</w:t>
      </w:r>
      <w:proofErr w:type="spellStart"/>
      <w:r w:rsidRPr="00A30882">
        <w:t>mess</w:t>
      </w:r>
      <w:proofErr w:type="spellEnd"/>
      <w:r w:rsidRPr="00A30882">
        <w:t>);</w:t>
      </w:r>
    </w:p>
    <w:p w14:paraId="5B9AA7E4" w14:textId="77777777" w:rsidR="006273A7" w:rsidRPr="00A30882" w:rsidRDefault="006273A7" w:rsidP="006273A7">
      <w:pPr>
        <w:pStyle w:val="Sourcewithforeground"/>
      </w:pPr>
    </w:p>
    <w:p w14:paraId="5727AFE4" w14:textId="77777777" w:rsidR="006273A7" w:rsidRPr="00A30882" w:rsidRDefault="006273A7" w:rsidP="006273A7">
      <w:pPr>
        <w:pStyle w:val="Sourcewithforeground"/>
      </w:pPr>
      <w:r w:rsidRPr="00A30882">
        <w:t xml:space="preserve">                    </w:t>
      </w:r>
      <w:proofErr w:type="spellStart"/>
      <w:r w:rsidRPr="00A30882">
        <w:t>client.Abort</w:t>
      </w:r>
      <w:proofErr w:type="spellEnd"/>
      <w:r w:rsidRPr="00A30882">
        <w:t>();</w:t>
      </w:r>
    </w:p>
    <w:p w14:paraId="2893A468" w14:textId="77777777" w:rsidR="006273A7" w:rsidRPr="00A30882" w:rsidRDefault="006273A7" w:rsidP="006273A7">
      <w:pPr>
        <w:pStyle w:val="Sourcewithforeground"/>
      </w:pPr>
      <w:r w:rsidRPr="00A30882">
        <w:t xml:space="preserve">                }</w:t>
      </w:r>
    </w:p>
    <w:p w14:paraId="4316F6CF" w14:textId="77777777" w:rsidR="006273A7" w:rsidRPr="00A30882" w:rsidRDefault="006273A7" w:rsidP="006273A7">
      <w:pPr>
        <w:pStyle w:val="Sourcewithforeground"/>
      </w:pPr>
      <w:r w:rsidRPr="00A30882">
        <w:t xml:space="preserve">                </w:t>
      </w:r>
      <w:proofErr w:type="spellStart"/>
      <w:r w:rsidRPr="00A30882">
        <w:t>catch</w:t>
      </w:r>
      <w:proofErr w:type="spellEnd"/>
      <w:r w:rsidRPr="00A30882">
        <w:t xml:space="preserve"> (</w:t>
      </w:r>
      <w:proofErr w:type="spellStart"/>
      <w:r w:rsidRPr="00A30882">
        <w:t>TimeoutException</w:t>
      </w:r>
      <w:proofErr w:type="spellEnd"/>
      <w:r w:rsidRPr="00A30882">
        <w:t xml:space="preserve"> e)</w:t>
      </w:r>
    </w:p>
    <w:p w14:paraId="6307328C" w14:textId="77777777" w:rsidR="006273A7" w:rsidRPr="00A30882" w:rsidRDefault="006273A7" w:rsidP="006273A7">
      <w:pPr>
        <w:pStyle w:val="Sourcewithforeground"/>
      </w:pPr>
      <w:r w:rsidRPr="00A30882">
        <w:t xml:space="preserve">                {</w:t>
      </w:r>
    </w:p>
    <w:p w14:paraId="262B0C6A" w14:textId="77777777" w:rsidR="006273A7" w:rsidRPr="00A30882" w:rsidRDefault="006273A7" w:rsidP="006273A7">
      <w:pPr>
        <w:pStyle w:val="Sourcewithforeground"/>
      </w:pPr>
      <w:r w:rsidRPr="00A30882">
        <w:t xml:space="preserve">                    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mess</w:t>
      </w:r>
      <w:proofErr w:type="spellEnd"/>
      <w:r w:rsidRPr="00A30882">
        <w:t xml:space="preserve"> = </w:t>
      </w:r>
      <w:proofErr w:type="spellStart"/>
      <w:r w:rsidRPr="00A30882">
        <w:t>e.Message</w:t>
      </w:r>
      <w:proofErr w:type="spellEnd"/>
      <w:r w:rsidRPr="00A30882">
        <w:t>;</w:t>
      </w:r>
    </w:p>
    <w:p w14:paraId="5C87F308" w14:textId="77777777" w:rsidR="006273A7" w:rsidRPr="00A30882" w:rsidRDefault="006273A7" w:rsidP="006273A7">
      <w:pPr>
        <w:pStyle w:val="Sourcewithforeground"/>
      </w:pPr>
      <w:r w:rsidRPr="00A30882">
        <w:t xml:space="preserve">                    </w:t>
      </w:r>
      <w:proofErr w:type="spellStart"/>
      <w:r w:rsidRPr="00A30882">
        <w:t>Console.WriteLine</w:t>
      </w:r>
      <w:proofErr w:type="spellEnd"/>
      <w:r w:rsidRPr="00A30882">
        <w:t>(</w:t>
      </w:r>
      <w:proofErr w:type="spellStart"/>
      <w:r w:rsidRPr="00A30882">
        <w:t>mess</w:t>
      </w:r>
      <w:proofErr w:type="spellEnd"/>
      <w:r w:rsidRPr="00A30882">
        <w:t>);</w:t>
      </w:r>
    </w:p>
    <w:p w14:paraId="66836068" w14:textId="77777777" w:rsidR="006273A7" w:rsidRPr="00A30882" w:rsidRDefault="006273A7" w:rsidP="006273A7">
      <w:pPr>
        <w:pStyle w:val="Sourcewithforeground"/>
      </w:pPr>
    </w:p>
    <w:p w14:paraId="59166234" w14:textId="77777777" w:rsidR="006273A7" w:rsidRPr="00A30882" w:rsidRDefault="006273A7" w:rsidP="006273A7">
      <w:pPr>
        <w:pStyle w:val="Sourcewithforeground"/>
      </w:pPr>
      <w:r w:rsidRPr="00A30882">
        <w:t xml:space="preserve">                    </w:t>
      </w:r>
      <w:proofErr w:type="spellStart"/>
      <w:r w:rsidRPr="00A30882">
        <w:t>client.Abort</w:t>
      </w:r>
      <w:proofErr w:type="spellEnd"/>
      <w:r w:rsidRPr="00A30882">
        <w:t>();</w:t>
      </w:r>
    </w:p>
    <w:p w14:paraId="4AC2385C" w14:textId="77777777" w:rsidR="006273A7" w:rsidRPr="00A30882" w:rsidRDefault="006273A7" w:rsidP="006273A7">
      <w:pPr>
        <w:pStyle w:val="Sourcewithforeground"/>
      </w:pPr>
      <w:r w:rsidRPr="00A30882">
        <w:t xml:space="preserve">                }</w:t>
      </w:r>
    </w:p>
    <w:p w14:paraId="17F9089A" w14:textId="77777777" w:rsidR="006273A7" w:rsidRPr="00A30882" w:rsidRDefault="006273A7" w:rsidP="006273A7">
      <w:pPr>
        <w:pStyle w:val="Sourcewithforeground"/>
      </w:pPr>
      <w:r w:rsidRPr="00A30882">
        <w:t xml:space="preserve">                </w:t>
      </w:r>
      <w:proofErr w:type="spellStart"/>
      <w:r w:rsidRPr="00A30882">
        <w:t>catch</w:t>
      </w:r>
      <w:proofErr w:type="spellEnd"/>
      <w:r w:rsidRPr="00A30882">
        <w:t xml:space="preserve"> (</w:t>
      </w:r>
      <w:proofErr w:type="spellStart"/>
      <w:r w:rsidRPr="00A30882">
        <w:t>Exception</w:t>
      </w:r>
      <w:proofErr w:type="spellEnd"/>
      <w:r w:rsidRPr="00A30882">
        <w:t xml:space="preserve"> e)</w:t>
      </w:r>
    </w:p>
    <w:p w14:paraId="47CBB3FE" w14:textId="77777777" w:rsidR="006273A7" w:rsidRPr="00A30882" w:rsidRDefault="006273A7" w:rsidP="006273A7">
      <w:pPr>
        <w:pStyle w:val="Sourcewithforeground"/>
      </w:pPr>
      <w:r w:rsidRPr="00A30882">
        <w:t xml:space="preserve">                {</w:t>
      </w:r>
    </w:p>
    <w:p w14:paraId="6CC4EC04" w14:textId="77777777" w:rsidR="006273A7" w:rsidRPr="00A30882" w:rsidRDefault="006273A7" w:rsidP="006273A7">
      <w:pPr>
        <w:pStyle w:val="Sourcewithforeground"/>
      </w:pPr>
      <w:r w:rsidRPr="00A30882">
        <w:t xml:space="preserve">                    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mess</w:t>
      </w:r>
      <w:proofErr w:type="spellEnd"/>
      <w:r w:rsidRPr="00A30882">
        <w:t xml:space="preserve"> = </w:t>
      </w:r>
      <w:proofErr w:type="spellStart"/>
      <w:r w:rsidRPr="00A30882">
        <w:t>e.Message</w:t>
      </w:r>
      <w:proofErr w:type="spellEnd"/>
      <w:r w:rsidRPr="00A30882">
        <w:t>;</w:t>
      </w:r>
    </w:p>
    <w:p w14:paraId="599F4000" w14:textId="77777777" w:rsidR="006273A7" w:rsidRPr="00A30882" w:rsidRDefault="006273A7" w:rsidP="006273A7">
      <w:pPr>
        <w:pStyle w:val="Sourcewithforeground"/>
      </w:pPr>
      <w:r w:rsidRPr="00A30882">
        <w:t xml:space="preserve">                    </w:t>
      </w:r>
      <w:proofErr w:type="spellStart"/>
      <w:r w:rsidRPr="00A30882">
        <w:t>Console.WriteLine</w:t>
      </w:r>
      <w:proofErr w:type="spellEnd"/>
      <w:r w:rsidRPr="00A30882">
        <w:t>(</w:t>
      </w:r>
      <w:proofErr w:type="spellStart"/>
      <w:r w:rsidRPr="00A30882">
        <w:t>mess</w:t>
      </w:r>
      <w:proofErr w:type="spellEnd"/>
      <w:r w:rsidRPr="00A30882">
        <w:t>);</w:t>
      </w:r>
    </w:p>
    <w:p w14:paraId="4D67253A" w14:textId="77777777" w:rsidR="006273A7" w:rsidRPr="00A30882" w:rsidRDefault="006273A7" w:rsidP="006273A7">
      <w:pPr>
        <w:pStyle w:val="Sourcewithforeground"/>
      </w:pPr>
      <w:r w:rsidRPr="00A30882">
        <w:t xml:space="preserve">                    </w:t>
      </w:r>
      <w:proofErr w:type="spellStart"/>
      <w:r w:rsidRPr="00A30882">
        <w:t>client.Abort</w:t>
      </w:r>
      <w:proofErr w:type="spellEnd"/>
      <w:r w:rsidRPr="00A30882">
        <w:t>();</w:t>
      </w:r>
    </w:p>
    <w:p w14:paraId="090C0B20" w14:textId="77777777" w:rsidR="006273A7" w:rsidRPr="00A30882" w:rsidRDefault="006273A7" w:rsidP="006273A7">
      <w:pPr>
        <w:pStyle w:val="Sourcewithforeground"/>
      </w:pPr>
      <w:r w:rsidRPr="00A30882">
        <w:t xml:space="preserve">                    </w:t>
      </w:r>
      <w:proofErr w:type="spellStart"/>
      <w:r w:rsidRPr="00A30882">
        <w:t>throw</w:t>
      </w:r>
      <w:proofErr w:type="spellEnd"/>
      <w:r w:rsidRPr="00A30882">
        <w:t>;</w:t>
      </w:r>
    </w:p>
    <w:p w14:paraId="2E137111" w14:textId="77777777" w:rsidR="006273A7" w:rsidRPr="00A30882" w:rsidRDefault="006273A7" w:rsidP="006273A7">
      <w:pPr>
        <w:pStyle w:val="Sourcewithforeground"/>
      </w:pPr>
      <w:r w:rsidRPr="00A30882">
        <w:t xml:space="preserve">                }</w:t>
      </w:r>
    </w:p>
    <w:p w14:paraId="3AE5539F" w14:textId="77777777" w:rsidR="006273A7" w:rsidRPr="00A30882" w:rsidRDefault="006273A7" w:rsidP="006273A7">
      <w:pPr>
        <w:pStyle w:val="Sourcewithforeground"/>
      </w:pPr>
      <w:r w:rsidRPr="00A30882">
        <w:t xml:space="preserve">            }</w:t>
      </w:r>
    </w:p>
    <w:p w14:paraId="0AC5C851" w14:textId="77777777" w:rsidR="006273A7" w:rsidRPr="00A30882" w:rsidRDefault="006273A7" w:rsidP="006273A7">
      <w:pPr>
        <w:pStyle w:val="Sourcewithforeground"/>
      </w:pPr>
    </w:p>
    <w:p w14:paraId="60A27ED3" w14:textId="77777777" w:rsidR="006273A7" w:rsidRPr="00A30882" w:rsidRDefault="006273A7" w:rsidP="006273A7">
      <w:pPr>
        <w:pStyle w:val="Sourcewithforeground"/>
      </w:pPr>
      <w:r w:rsidRPr="00A30882">
        <w:t xml:space="preserve">            </w:t>
      </w:r>
      <w:proofErr w:type="spellStart"/>
      <w:r w:rsidRPr="00A30882">
        <w:t>using</w:t>
      </w:r>
      <w:proofErr w:type="spellEnd"/>
      <w:r w:rsidRPr="00A30882">
        <w:t xml:space="preserve"> (</w:t>
      </w:r>
      <w:proofErr w:type="spellStart"/>
      <w:r w:rsidRPr="00A30882">
        <w:t>ProxyToService.DitService.DITMessageServiceContractClient</w:t>
      </w:r>
      <w:proofErr w:type="spellEnd"/>
      <w:r w:rsidRPr="00A30882">
        <w:t xml:space="preserve"> </w:t>
      </w:r>
      <w:proofErr w:type="spellStart"/>
      <w:r w:rsidRPr="00A30882">
        <w:t>client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ProxyToService.DitService.DITMessageServiceContractClient("MessageServiceUser"))</w:t>
      </w:r>
    </w:p>
    <w:p w14:paraId="54E855B8" w14:textId="77777777" w:rsidR="006273A7" w:rsidRPr="00A30882" w:rsidRDefault="006273A7" w:rsidP="006273A7">
      <w:pPr>
        <w:pStyle w:val="Sourcewithforeground"/>
      </w:pPr>
      <w:r w:rsidRPr="00A30882">
        <w:t xml:space="preserve">            {</w:t>
      </w:r>
    </w:p>
    <w:p w14:paraId="702D515A" w14:textId="77777777" w:rsidR="006273A7" w:rsidRPr="00A30882" w:rsidRDefault="006273A7" w:rsidP="006273A7">
      <w:pPr>
        <w:pStyle w:val="Sourcewithforeground"/>
      </w:pPr>
      <w:r w:rsidRPr="00A30882">
        <w:t xml:space="preserve">                var </w:t>
      </w:r>
      <w:proofErr w:type="spellStart"/>
      <w:r w:rsidRPr="00A30882">
        <w:t>applyTo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Uri</w:t>
      </w:r>
      <w:proofErr w:type="spellEnd"/>
      <w:r w:rsidRPr="00A30882">
        <w:t>("https://ivis.eps.gov.lv/DIT.WebService");</w:t>
      </w:r>
    </w:p>
    <w:p w14:paraId="1596DDE9" w14:textId="77777777" w:rsidR="006273A7" w:rsidRPr="00A30882" w:rsidRDefault="006273A7" w:rsidP="006273A7">
      <w:pPr>
        <w:pStyle w:val="Sourcewithforeground"/>
      </w:pPr>
      <w:r w:rsidRPr="00A30882">
        <w:t xml:space="preserve">                var </w:t>
      </w:r>
      <w:proofErr w:type="spellStart"/>
      <w:r w:rsidRPr="00A30882">
        <w:t>factory</w:t>
      </w:r>
      <w:proofErr w:type="spellEnd"/>
      <w:r w:rsidRPr="00A30882">
        <w:t xml:space="preserve"> = </w:t>
      </w:r>
      <w:proofErr w:type="spellStart"/>
      <w:r w:rsidRPr="00A30882">
        <w:t>client.ChannelFactory</w:t>
      </w:r>
      <w:proofErr w:type="spellEnd"/>
      <w:r w:rsidRPr="00A30882">
        <w:t>;</w:t>
      </w:r>
    </w:p>
    <w:p w14:paraId="57CC02FE" w14:textId="77777777" w:rsidR="006273A7" w:rsidRPr="00A30882" w:rsidRDefault="006273A7" w:rsidP="006273A7">
      <w:pPr>
        <w:pStyle w:val="Sourcewithforeground"/>
      </w:pPr>
      <w:r w:rsidRPr="00A30882">
        <w:t xml:space="preserve">                var </w:t>
      </w:r>
      <w:proofErr w:type="spellStart"/>
      <w:r w:rsidRPr="00A30882">
        <w:t>other</w:t>
      </w:r>
      <w:proofErr w:type="spellEnd"/>
      <w:r w:rsidRPr="00A30882">
        <w:t xml:space="preserve"> = </w:t>
      </w:r>
      <w:proofErr w:type="spellStart"/>
      <w:r w:rsidRPr="00A30882">
        <w:t>factory.Endpoint.Behaviors.Find</w:t>
      </w:r>
      <w:proofErr w:type="spellEnd"/>
      <w:r w:rsidRPr="00A30882">
        <w:t>&lt;</w:t>
      </w:r>
      <w:proofErr w:type="spellStart"/>
      <w:r w:rsidRPr="00A30882">
        <w:t>ClientCredentials</w:t>
      </w:r>
      <w:proofErr w:type="spellEnd"/>
      <w:r w:rsidRPr="00A30882">
        <w:t>&gt;();</w:t>
      </w:r>
    </w:p>
    <w:p w14:paraId="489BB1D3" w14:textId="77777777" w:rsidR="006273A7" w:rsidRPr="00A30882" w:rsidRDefault="006273A7" w:rsidP="006273A7">
      <w:pPr>
        <w:pStyle w:val="Sourcewithforeground"/>
      </w:pPr>
      <w:r w:rsidRPr="00A30882">
        <w:t xml:space="preserve">                </w:t>
      </w:r>
      <w:proofErr w:type="spellStart"/>
      <w:r w:rsidRPr="00A30882">
        <w:t>factory.Endpoint.Behaviors.Remove</w:t>
      </w:r>
      <w:proofErr w:type="spellEnd"/>
      <w:r w:rsidRPr="00A30882">
        <w:t>(</w:t>
      </w:r>
      <w:proofErr w:type="spellStart"/>
      <w:r w:rsidRPr="00A30882">
        <w:t>other.GetType</w:t>
      </w:r>
      <w:proofErr w:type="spellEnd"/>
      <w:r w:rsidRPr="00A30882">
        <w:t>());</w:t>
      </w:r>
    </w:p>
    <w:p w14:paraId="1801C68B" w14:textId="77777777" w:rsidR="006273A7" w:rsidRPr="00A30882" w:rsidRDefault="006273A7" w:rsidP="006273A7">
      <w:pPr>
        <w:pStyle w:val="Sourcewithforeground"/>
      </w:pPr>
      <w:r w:rsidRPr="00A30882">
        <w:t xml:space="preserve">                var item1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ApplyToClientCredentials</w:t>
      </w:r>
      <w:proofErr w:type="spellEnd"/>
      <w:r w:rsidRPr="00A30882">
        <w:t>(</w:t>
      </w:r>
      <w:proofErr w:type="spellStart"/>
      <w:r w:rsidRPr="00A30882">
        <w:t>other</w:t>
      </w:r>
      <w:proofErr w:type="spellEnd"/>
      <w:r w:rsidRPr="00A30882">
        <w:t xml:space="preserve">) { </w:t>
      </w:r>
      <w:proofErr w:type="spellStart"/>
      <w:r w:rsidRPr="00A30882">
        <w:t>ApplyTo</w:t>
      </w:r>
      <w:proofErr w:type="spellEnd"/>
      <w:r w:rsidRPr="00A30882">
        <w:t xml:space="preserve"> = </w:t>
      </w:r>
      <w:proofErr w:type="spellStart"/>
      <w:r w:rsidRPr="00A30882">
        <w:t>applyTo</w:t>
      </w:r>
      <w:proofErr w:type="spellEnd"/>
      <w:r w:rsidRPr="00A30882">
        <w:t xml:space="preserve"> };</w:t>
      </w:r>
    </w:p>
    <w:p w14:paraId="172A82A3" w14:textId="77777777" w:rsidR="006273A7" w:rsidRPr="00A30882" w:rsidRDefault="006273A7" w:rsidP="006273A7">
      <w:pPr>
        <w:pStyle w:val="Sourcewithforeground"/>
      </w:pPr>
      <w:r w:rsidRPr="00A30882">
        <w:t xml:space="preserve">                </w:t>
      </w:r>
      <w:proofErr w:type="spellStart"/>
      <w:r w:rsidRPr="00A30882">
        <w:t>factory.Endpoint.Behaviors.Add</w:t>
      </w:r>
      <w:proofErr w:type="spellEnd"/>
      <w:r w:rsidRPr="00A30882">
        <w:t>(item1);</w:t>
      </w:r>
    </w:p>
    <w:p w14:paraId="54E26D46" w14:textId="77777777" w:rsidR="006273A7" w:rsidRPr="00A30882" w:rsidRDefault="006273A7" w:rsidP="006273A7">
      <w:pPr>
        <w:pStyle w:val="Sourcewithforeground"/>
      </w:pPr>
    </w:p>
    <w:p w14:paraId="0D86E9E7" w14:textId="77777777" w:rsidR="006273A7" w:rsidRPr="00A30882" w:rsidRDefault="006273A7" w:rsidP="006273A7">
      <w:pPr>
        <w:pStyle w:val="Sourcewithforeground"/>
      </w:pPr>
      <w:r w:rsidRPr="00A30882">
        <w:t xml:space="preserve">                </w:t>
      </w:r>
      <w:proofErr w:type="spellStart"/>
      <w:r w:rsidRPr="00A30882">
        <w:t>try</w:t>
      </w:r>
      <w:proofErr w:type="spellEnd"/>
    </w:p>
    <w:p w14:paraId="0BC803BC" w14:textId="77777777" w:rsidR="006273A7" w:rsidRPr="00A30882" w:rsidRDefault="006273A7" w:rsidP="006273A7">
      <w:pPr>
        <w:pStyle w:val="Sourcewithforeground"/>
      </w:pPr>
      <w:r w:rsidRPr="00A30882">
        <w:t xml:space="preserve">                {</w:t>
      </w:r>
    </w:p>
    <w:p w14:paraId="1343FB59" w14:textId="77777777" w:rsidR="006273A7" w:rsidRPr="00A30882" w:rsidRDefault="006273A7" w:rsidP="006273A7">
      <w:pPr>
        <w:pStyle w:val="Sourcewithforeground"/>
      </w:pPr>
      <w:r w:rsidRPr="00A30882">
        <w:lastRenderedPageBreak/>
        <w:t xml:space="preserve">                    </w:t>
      </w:r>
      <w:proofErr w:type="spellStart"/>
      <w:r w:rsidRPr="00A30882">
        <w:t>client.ClientCredentials.UserName.UserName</w:t>
      </w:r>
      <w:proofErr w:type="spellEnd"/>
      <w:r w:rsidRPr="00A30882">
        <w:t xml:space="preserve"> = System.Configuration.ConfigurationManager.AppSettings.Get("VraaUserName");</w:t>
      </w:r>
    </w:p>
    <w:p w14:paraId="320E33B7" w14:textId="77777777" w:rsidR="006273A7" w:rsidRPr="00A30882" w:rsidRDefault="006273A7" w:rsidP="006273A7">
      <w:pPr>
        <w:pStyle w:val="Sourcewithforeground"/>
      </w:pPr>
      <w:r w:rsidRPr="00A30882">
        <w:t xml:space="preserve">                    </w:t>
      </w:r>
      <w:proofErr w:type="spellStart"/>
      <w:r w:rsidRPr="00A30882">
        <w:t>client.ClientCredentials.UserName.Password</w:t>
      </w:r>
      <w:proofErr w:type="spellEnd"/>
      <w:r w:rsidRPr="00A30882">
        <w:t xml:space="preserve"> = System.Configuration.ConfigurationManager.AppSettings.Get("VraaPassword");</w:t>
      </w:r>
    </w:p>
    <w:p w14:paraId="65E2B7AA" w14:textId="77777777" w:rsidR="006273A7" w:rsidRPr="00A30882" w:rsidRDefault="006273A7" w:rsidP="006273A7">
      <w:pPr>
        <w:pStyle w:val="Sourcewithforeground"/>
      </w:pPr>
    </w:p>
    <w:p w14:paraId="45ACD9D6" w14:textId="77777777" w:rsidR="006273A7" w:rsidRPr="00A30882" w:rsidRDefault="006273A7" w:rsidP="006273A7">
      <w:pPr>
        <w:pStyle w:val="Sourcewithforeground"/>
      </w:pPr>
      <w:r w:rsidRPr="00A30882">
        <w:t xml:space="preserve">                    </w:t>
      </w:r>
      <w:proofErr w:type="spellStart"/>
      <w:r w:rsidRPr="00A30882">
        <w:t>ProxyToService.DitService.MessageRequestStructure</w:t>
      </w:r>
      <w:proofErr w:type="spellEnd"/>
      <w:r w:rsidRPr="00A30882">
        <w:t xml:space="preserve"> </w:t>
      </w:r>
      <w:proofErr w:type="spellStart"/>
      <w:r w:rsidRPr="00A30882">
        <w:t>messageRequest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ProxyToService.DitService.MessageRequestStructure</w:t>
      </w:r>
      <w:proofErr w:type="spellEnd"/>
      <w:r w:rsidRPr="00A30882">
        <w:t>();</w:t>
      </w:r>
    </w:p>
    <w:p w14:paraId="132DC1DC" w14:textId="77777777" w:rsidR="006273A7" w:rsidRPr="00A30882" w:rsidRDefault="006273A7" w:rsidP="006273A7">
      <w:pPr>
        <w:pStyle w:val="Sourcewithforeground"/>
      </w:pPr>
      <w:r w:rsidRPr="00A30882">
        <w:t xml:space="preserve">                    </w:t>
      </w:r>
      <w:proofErr w:type="spellStart"/>
      <w:r w:rsidRPr="00A30882">
        <w:t>messageRequest.Item</w:t>
      </w:r>
      <w:proofErr w:type="spellEnd"/>
      <w:r w:rsidRPr="00A30882">
        <w:t xml:space="preserve"> = </w:t>
      </w:r>
      <w:proofErr w:type="spellStart"/>
      <w:r w:rsidRPr="00A30882">
        <w:t>channelVersionURN</w:t>
      </w:r>
      <w:proofErr w:type="spellEnd"/>
      <w:r w:rsidRPr="00A30882">
        <w:t>;</w:t>
      </w:r>
    </w:p>
    <w:p w14:paraId="5D72C39A" w14:textId="77777777" w:rsidR="006273A7" w:rsidRPr="00A30882" w:rsidRDefault="006273A7" w:rsidP="006273A7">
      <w:pPr>
        <w:pStyle w:val="Sourcewithforeground"/>
      </w:pPr>
      <w:r w:rsidRPr="00A30882">
        <w:t xml:space="preserve">                    </w:t>
      </w:r>
      <w:proofErr w:type="spellStart"/>
      <w:r w:rsidRPr="00A30882">
        <w:t>messageRequest.ItemElementName</w:t>
      </w:r>
      <w:proofErr w:type="spellEnd"/>
      <w:r w:rsidRPr="00A30882">
        <w:t xml:space="preserve"> = </w:t>
      </w:r>
      <w:proofErr w:type="spellStart"/>
      <w:r w:rsidRPr="00A30882">
        <w:t>ProxyToService.DitService.ItemChoiceType.ChannelVersionURN</w:t>
      </w:r>
      <w:proofErr w:type="spellEnd"/>
      <w:r w:rsidRPr="00A30882">
        <w:t>;</w:t>
      </w:r>
    </w:p>
    <w:p w14:paraId="16C6CB02" w14:textId="77777777" w:rsidR="006273A7" w:rsidRPr="00A30882" w:rsidRDefault="006273A7" w:rsidP="006273A7">
      <w:pPr>
        <w:pStyle w:val="Sourcewithforeground"/>
      </w:pPr>
      <w:r w:rsidRPr="00A30882">
        <w:t xml:space="preserve">                    MessageResponseStructure2 </w:t>
      </w:r>
      <w:proofErr w:type="spellStart"/>
      <w:r w:rsidRPr="00A30882">
        <w:t>resp</w:t>
      </w:r>
      <w:proofErr w:type="spellEnd"/>
      <w:r w:rsidRPr="00A30882">
        <w:t xml:space="preserve"> = client.ReceiveMessage2(</w:t>
      </w:r>
      <w:proofErr w:type="spellStart"/>
      <w:r w:rsidRPr="00A30882">
        <w:t>messageRequest</w:t>
      </w:r>
      <w:proofErr w:type="spellEnd"/>
      <w:r w:rsidRPr="00A30882">
        <w:t>);</w:t>
      </w:r>
    </w:p>
    <w:p w14:paraId="6366B9F5" w14:textId="77777777" w:rsidR="006273A7" w:rsidRPr="00A30882" w:rsidRDefault="006273A7" w:rsidP="006273A7">
      <w:pPr>
        <w:pStyle w:val="Sourcewithforeground"/>
      </w:pPr>
      <w:r w:rsidRPr="00A30882">
        <w:t xml:space="preserve">                    </w:t>
      </w:r>
      <w:proofErr w:type="spellStart"/>
      <w:r w:rsidRPr="00A30882">
        <w:t>messageId</w:t>
      </w:r>
      <w:proofErr w:type="spellEnd"/>
      <w:r w:rsidRPr="00A30882">
        <w:t xml:space="preserve"> = resp.</w:t>
      </w:r>
      <w:proofErr w:type="spellStart"/>
      <w:r w:rsidRPr="00A30882">
        <w:t>Items</w:t>
      </w:r>
      <w:proofErr w:type="spellEnd"/>
      <w:r w:rsidRPr="00A30882">
        <w:t>?.</w:t>
      </w:r>
      <w:proofErr w:type="spellStart"/>
      <w:r w:rsidRPr="00A30882">
        <w:t>FirstOrDefault</w:t>
      </w:r>
      <w:proofErr w:type="spellEnd"/>
      <w:r w:rsidRPr="00A30882">
        <w:t>()?.</w:t>
      </w:r>
      <w:proofErr w:type="spellStart"/>
      <w:r w:rsidRPr="00A30882">
        <w:t>MessageID</w:t>
      </w:r>
      <w:proofErr w:type="spellEnd"/>
      <w:r w:rsidRPr="00A30882">
        <w:t>;</w:t>
      </w:r>
    </w:p>
    <w:p w14:paraId="76F8C89D" w14:textId="77777777" w:rsidR="006273A7" w:rsidRPr="00A30882" w:rsidRDefault="006273A7" w:rsidP="006273A7">
      <w:pPr>
        <w:pStyle w:val="Sourcewithforeground"/>
      </w:pPr>
      <w:r w:rsidRPr="00A30882">
        <w:t xml:space="preserve">                    </w:t>
      </w:r>
      <w:proofErr w:type="spellStart"/>
      <w:r w:rsidRPr="00A30882">
        <w:t>client.ConfirmationAck</w:t>
      </w:r>
      <w:proofErr w:type="spellEnd"/>
      <w:r w:rsidRPr="00A30882">
        <w:t>(</w:t>
      </w:r>
      <w:proofErr w:type="spellStart"/>
      <w:r w:rsidRPr="00A30882">
        <w:t>Guid.Parse</w:t>
      </w:r>
      <w:proofErr w:type="spellEnd"/>
      <w:r w:rsidRPr="00A30882">
        <w:t>(</w:t>
      </w:r>
      <w:proofErr w:type="spellStart"/>
      <w:r w:rsidRPr="00A30882">
        <w:t>messageId</w:t>
      </w:r>
      <w:proofErr w:type="spellEnd"/>
      <w:r w:rsidRPr="00A30882">
        <w:t>));</w:t>
      </w:r>
    </w:p>
    <w:p w14:paraId="41351C5B" w14:textId="77777777" w:rsidR="006273A7" w:rsidRPr="00A30882" w:rsidRDefault="006273A7" w:rsidP="006273A7">
      <w:pPr>
        <w:pStyle w:val="Sourcewithforeground"/>
      </w:pPr>
      <w:r w:rsidRPr="00A30882">
        <w:t xml:space="preserve">                    </w:t>
      </w:r>
      <w:proofErr w:type="spellStart"/>
      <w:r w:rsidRPr="00A30882">
        <w:t>Console.WriteLine</w:t>
      </w:r>
      <w:proofErr w:type="spellEnd"/>
      <w:r w:rsidRPr="00A30882">
        <w:t>("</w:t>
      </w:r>
      <w:proofErr w:type="spellStart"/>
      <w:r w:rsidRPr="00A30882">
        <w:t>ReceiveMessage</w:t>
      </w:r>
      <w:proofErr w:type="spellEnd"/>
      <w:r w:rsidRPr="00A30882">
        <w:t>");</w:t>
      </w:r>
    </w:p>
    <w:p w14:paraId="2D8DA980" w14:textId="77777777" w:rsidR="006273A7" w:rsidRPr="00A30882" w:rsidRDefault="006273A7" w:rsidP="006273A7">
      <w:pPr>
        <w:pStyle w:val="Sourcewithforeground"/>
      </w:pPr>
      <w:r w:rsidRPr="00A30882">
        <w:t xml:space="preserve">                }</w:t>
      </w:r>
    </w:p>
    <w:p w14:paraId="2EAC5031" w14:textId="77777777" w:rsidR="006273A7" w:rsidRPr="00A30882" w:rsidRDefault="006273A7" w:rsidP="006273A7">
      <w:pPr>
        <w:pStyle w:val="Sourcewithforeground"/>
      </w:pPr>
      <w:r w:rsidRPr="00A30882">
        <w:t xml:space="preserve">                </w:t>
      </w:r>
      <w:proofErr w:type="spellStart"/>
      <w:r w:rsidRPr="00A30882">
        <w:t>catch</w:t>
      </w:r>
      <w:proofErr w:type="spellEnd"/>
      <w:r w:rsidRPr="00A30882">
        <w:t xml:space="preserve"> (</w:t>
      </w:r>
      <w:proofErr w:type="spellStart"/>
      <w:r w:rsidRPr="00A30882">
        <w:t>CommunicationException</w:t>
      </w:r>
      <w:proofErr w:type="spellEnd"/>
      <w:r w:rsidRPr="00A30882">
        <w:t xml:space="preserve"> e)</w:t>
      </w:r>
    </w:p>
    <w:p w14:paraId="238D4696" w14:textId="77777777" w:rsidR="006273A7" w:rsidRPr="00A30882" w:rsidRDefault="006273A7" w:rsidP="006273A7">
      <w:pPr>
        <w:pStyle w:val="Sourcewithforeground"/>
      </w:pPr>
      <w:r w:rsidRPr="00A30882">
        <w:t xml:space="preserve">                {</w:t>
      </w:r>
    </w:p>
    <w:p w14:paraId="7DD9B9B6" w14:textId="77777777" w:rsidR="006273A7" w:rsidRPr="00A30882" w:rsidRDefault="006273A7" w:rsidP="006273A7">
      <w:pPr>
        <w:pStyle w:val="Sourcewithforeground"/>
      </w:pPr>
      <w:r w:rsidRPr="00A30882">
        <w:t xml:space="preserve">                    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mess</w:t>
      </w:r>
      <w:proofErr w:type="spellEnd"/>
      <w:r w:rsidRPr="00A30882">
        <w:t xml:space="preserve"> = </w:t>
      </w:r>
      <w:proofErr w:type="spellStart"/>
      <w:r w:rsidRPr="00A30882">
        <w:t>e.Message</w:t>
      </w:r>
      <w:proofErr w:type="spellEnd"/>
      <w:r w:rsidRPr="00A30882">
        <w:t>;</w:t>
      </w:r>
    </w:p>
    <w:p w14:paraId="24B6776D" w14:textId="77777777" w:rsidR="006273A7" w:rsidRPr="00A30882" w:rsidRDefault="006273A7" w:rsidP="006273A7">
      <w:pPr>
        <w:pStyle w:val="Sourcewithforeground"/>
      </w:pPr>
      <w:r w:rsidRPr="00A30882">
        <w:t xml:space="preserve">                    </w:t>
      </w:r>
      <w:proofErr w:type="spellStart"/>
      <w:r w:rsidRPr="00A30882">
        <w:t>Console.WriteLine</w:t>
      </w:r>
      <w:proofErr w:type="spellEnd"/>
      <w:r w:rsidRPr="00A30882">
        <w:t>(</w:t>
      </w:r>
      <w:proofErr w:type="spellStart"/>
      <w:r w:rsidRPr="00A30882">
        <w:t>mess</w:t>
      </w:r>
      <w:proofErr w:type="spellEnd"/>
      <w:r w:rsidRPr="00A30882">
        <w:t>);</w:t>
      </w:r>
    </w:p>
    <w:p w14:paraId="07105144" w14:textId="77777777" w:rsidR="006273A7" w:rsidRPr="00A30882" w:rsidRDefault="006273A7" w:rsidP="006273A7">
      <w:pPr>
        <w:pStyle w:val="Sourcewithforeground"/>
      </w:pPr>
    </w:p>
    <w:p w14:paraId="180A47D1" w14:textId="77777777" w:rsidR="006273A7" w:rsidRPr="00A30882" w:rsidRDefault="006273A7" w:rsidP="006273A7">
      <w:pPr>
        <w:pStyle w:val="Sourcewithforeground"/>
      </w:pPr>
      <w:r w:rsidRPr="00A30882">
        <w:t xml:space="preserve">                    </w:t>
      </w:r>
      <w:proofErr w:type="spellStart"/>
      <w:r w:rsidRPr="00A30882">
        <w:t>client.Abort</w:t>
      </w:r>
      <w:proofErr w:type="spellEnd"/>
      <w:r w:rsidRPr="00A30882">
        <w:t>();</w:t>
      </w:r>
    </w:p>
    <w:p w14:paraId="5D71D38C" w14:textId="77777777" w:rsidR="006273A7" w:rsidRPr="00A30882" w:rsidRDefault="006273A7" w:rsidP="006273A7">
      <w:pPr>
        <w:pStyle w:val="Sourcewithforeground"/>
      </w:pPr>
      <w:r w:rsidRPr="00A30882">
        <w:t xml:space="preserve">                }</w:t>
      </w:r>
    </w:p>
    <w:p w14:paraId="72CD8BA8" w14:textId="77777777" w:rsidR="006273A7" w:rsidRPr="00A30882" w:rsidRDefault="006273A7" w:rsidP="006273A7">
      <w:pPr>
        <w:pStyle w:val="Sourcewithforeground"/>
      </w:pPr>
      <w:r w:rsidRPr="00A30882">
        <w:t xml:space="preserve">                </w:t>
      </w:r>
      <w:proofErr w:type="spellStart"/>
      <w:r w:rsidRPr="00A30882">
        <w:t>catch</w:t>
      </w:r>
      <w:proofErr w:type="spellEnd"/>
      <w:r w:rsidRPr="00A30882">
        <w:t xml:space="preserve"> (</w:t>
      </w:r>
      <w:proofErr w:type="spellStart"/>
      <w:r w:rsidRPr="00A30882">
        <w:t>TimeoutException</w:t>
      </w:r>
      <w:proofErr w:type="spellEnd"/>
      <w:r w:rsidRPr="00A30882">
        <w:t xml:space="preserve"> e)</w:t>
      </w:r>
    </w:p>
    <w:p w14:paraId="52739827" w14:textId="77777777" w:rsidR="006273A7" w:rsidRPr="00A30882" w:rsidRDefault="006273A7" w:rsidP="006273A7">
      <w:pPr>
        <w:pStyle w:val="Sourcewithforeground"/>
      </w:pPr>
      <w:r w:rsidRPr="00A30882">
        <w:t xml:space="preserve">                {</w:t>
      </w:r>
    </w:p>
    <w:p w14:paraId="37A0EE34" w14:textId="77777777" w:rsidR="006273A7" w:rsidRPr="00A30882" w:rsidRDefault="006273A7" w:rsidP="006273A7">
      <w:pPr>
        <w:pStyle w:val="Sourcewithforeground"/>
      </w:pPr>
      <w:r w:rsidRPr="00A30882">
        <w:t xml:space="preserve">                    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mess</w:t>
      </w:r>
      <w:proofErr w:type="spellEnd"/>
      <w:r w:rsidRPr="00A30882">
        <w:t xml:space="preserve"> = </w:t>
      </w:r>
      <w:proofErr w:type="spellStart"/>
      <w:r w:rsidRPr="00A30882">
        <w:t>e.Message</w:t>
      </w:r>
      <w:proofErr w:type="spellEnd"/>
      <w:r w:rsidRPr="00A30882">
        <w:t>;</w:t>
      </w:r>
    </w:p>
    <w:p w14:paraId="33DF1928" w14:textId="77777777" w:rsidR="006273A7" w:rsidRPr="00A30882" w:rsidRDefault="006273A7" w:rsidP="006273A7">
      <w:pPr>
        <w:pStyle w:val="Sourcewithforeground"/>
      </w:pPr>
      <w:r w:rsidRPr="00A30882">
        <w:t xml:space="preserve">                    </w:t>
      </w:r>
      <w:proofErr w:type="spellStart"/>
      <w:r w:rsidRPr="00A30882">
        <w:t>Console.WriteLine</w:t>
      </w:r>
      <w:proofErr w:type="spellEnd"/>
      <w:r w:rsidRPr="00A30882">
        <w:t>(</w:t>
      </w:r>
      <w:proofErr w:type="spellStart"/>
      <w:r w:rsidRPr="00A30882">
        <w:t>mess</w:t>
      </w:r>
      <w:proofErr w:type="spellEnd"/>
      <w:r w:rsidRPr="00A30882">
        <w:t>);</w:t>
      </w:r>
    </w:p>
    <w:p w14:paraId="10D4EC53" w14:textId="77777777" w:rsidR="006273A7" w:rsidRPr="00A30882" w:rsidRDefault="006273A7" w:rsidP="006273A7">
      <w:pPr>
        <w:pStyle w:val="Sourcewithforeground"/>
      </w:pPr>
    </w:p>
    <w:p w14:paraId="537AE8FE" w14:textId="77777777" w:rsidR="006273A7" w:rsidRPr="00A30882" w:rsidRDefault="006273A7" w:rsidP="006273A7">
      <w:pPr>
        <w:pStyle w:val="Sourcewithforeground"/>
      </w:pPr>
      <w:r w:rsidRPr="00A30882">
        <w:t xml:space="preserve">                    </w:t>
      </w:r>
      <w:proofErr w:type="spellStart"/>
      <w:r w:rsidRPr="00A30882">
        <w:t>client.Abort</w:t>
      </w:r>
      <w:proofErr w:type="spellEnd"/>
      <w:r w:rsidRPr="00A30882">
        <w:t>();</w:t>
      </w:r>
    </w:p>
    <w:p w14:paraId="2D4944FF" w14:textId="77777777" w:rsidR="006273A7" w:rsidRPr="00A30882" w:rsidRDefault="006273A7" w:rsidP="006273A7">
      <w:pPr>
        <w:pStyle w:val="Sourcewithforeground"/>
      </w:pPr>
      <w:r w:rsidRPr="00A30882">
        <w:t xml:space="preserve">                }</w:t>
      </w:r>
    </w:p>
    <w:p w14:paraId="6EE8B39D" w14:textId="77777777" w:rsidR="006273A7" w:rsidRPr="00A30882" w:rsidRDefault="006273A7" w:rsidP="006273A7">
      <w:pPr>
        <w:pStyle w:val="Sourcewithforeground"/>
      </w:pPr>
      <w:r w:rsidRPr="00A30882">
        <w:t xml:space="preserve">                </w:t>
      </w:r>
      <w:proofErr w:type="spellStart"/>
      <w:r w:rsidRPr="00A30882">
        <w:t>catch</w:t>
      </w:r>
      <w:proofErr w:type="spellEnd"/>
      <w:r w:rsidRPr="00A30882">
        <w:t xml:space="preserve"> (</w:t>
      </w:r>
      <w:proofErr w:type="spellStart"/>
      <w:r w:rsidRPr="00A30882">
        <w:t>Exception</w:t>
      </w:r>
      <w:proofErr w:type="spellEnd"/>
      <w:r w:rsidRPr="00A30882">
        <w:t xml:space="preserve"> e)</w:t>
      </w:r>
    </w:p>
    <w:p w14:paraId="703F8B16" w14:textId="77777777" w:rsidR="006273A7" w:rsidRPr="00A30882" w:rsidRDefault="006273A7" w:rsidP="006273A7">
      <w:pPr>
        <w:pStyle w:val="Sourcewithforeground"/>
      </w:pPr>
      <w:r w:rsidRPr="00A30882">
        <w:t xml:space="preserve">                {</w:t>
      </w:r>
    </w:p>
    <w:p w14:paraId="50C7D157" w14:textId="77777777" w:rsidR="006273A7" w:rsidRPr="00A30882" w:rsidRDefault="006273A7" w:rsidP="006273A7">
      <w:pPr>
        <w:pStyle w:val="Sourcewithforeground"/>
      </w:pPr>
      <w:r w:rsidRPr="00A30882">
        <w:t xml:space="preserve">                    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mess</w:t>
      </w:r>
      <w:proofErr w:type="spellEnd"/>
      <w:r w:rsidRPr="00A30882">
        <w:t xml:space="preserve"> = </w:t>
      </w:r>
      <w:proofErr w:type="spellStart"/>
      <w:r w:rsidRPr="00A30882">
        <w:t>e.Message</w:t>
      </w:r>
      <w:proofErr w:type="spellEnd"/>
      <w:r w:rsidRPr="00A30882">
        <w:t>;</w:t>
      </w:r>
    </w:p>
    <w:p w14:paraId="1CB6C44F" w14:textId="77777777" w:rsidR="006273A7" w:rsidRPr="00A30882" w:rsidRDefault="006273A7" w:rsidP="006273A7">
      <w:pPr>
        <w:pStyle w:val="Sourcewithforeground"/>
      </w:pPr>
      <w:r w:rsidRPr="00A30882">
        <w:t xml:space="preserve">                    </w:t>
      </w:r>
      <w:proofErr w:type="spellStart"/>
      <w:r w:rsidRPr="00A30882">
        <w:t>Console.WriteLine</w:t>
      </w:r>
      <w:proofErr w:type="spellEnd"/>
      <w:r w:rsidRPr="00A30882">
        <w:t>(</w:t>
      </w:r>
      <w:proofErr w:type="spellStart"/>
      <w:r w:rsidRPr="00A30882">
        <w:t>mess</w:t>
      </w:r>
      <w:proofErr w:type="spellEnd"/>
      <w:r w:rsidRPr="00A30882">
        <w:t>);</w:t>
      </w:r>
    </w:p>
    <w:p w14:paraId="2A95CC0A" w14:textId="77777777" w:rsidR="006273A7" w:rsidRPr="00A30882" w:rsidRDefault="006273A7" w:rsidP="006273A7">
      <w:pPr>
        <w:pStyle w:val="Sourcewithforeground"/>
      </w:pPr>
      <w:r w:rsidRPr="00A30882">
        <w:t xml:space="preserve">                    </w:t>
      </w:r>
      <w:proofErr w:type="spellStart"/>
      <w:r w:rsidRPr="00A30882">
        <w:t>client.Abort</w:t>
      </w:r>
      <w:proofErr w:type="spellEnd"/>
      <w:r w:rsidRPr="00A30882">
        <w:t>();</w:t>
      </w:r>
    </w:p>
    <w:p w14:paraId="4FC15E18" w14:textId="77777777" w:rsidR="006273A7" w:rsidRPr="00A30882" w:rsidRDefault="006273A7" w:rsidP="006273A7">
      <w:pPr>
        <w:pStyle w:val="Sourcewithforeground"/>
      </w:pPr>
      <w:r w:rsidRPr="00A30882">
        <w:t xml:space="preserve">                    </w:t>
      </w:r>
      <w:proofErr w:type="spellStart"/>
      <w:r w:rsidRPr="00A30882">
        <w:t>throw</w:t>
      </w:r>
      <w:proofErr w:type="spellEnd"/>
      <w:r w:rsidRPr="00A30882">
        <w:t>;</w:t>
      </w:r>
    </w:p>
    <w:p w14:paraId="48439CFA" w14:textId="77777777" w:rsidR="006273A7" w:rsidRPr="00A30882" w:rsidRDefault="006273A7" w:rsidP="006273A7">
      <w:pPr>
        <w:pStyle w:val="Sourcewithforeground"/>
      </w:pPr>
      <w:r w:rsidRPr="00A30882">
        <w:t xml:space="preserve">                }</w:t>
      </w:r>
    </w:p>
    <w:p w14:paraId="37116635" w14:textId="1D6B10F5" w:rsidR="006273A7" w:rsidRPr="00A30882" w:rsidRDefault="006273A7" w:rsidP="00E377FB">
      <w:pPr>
        <w:pStyle w:val="Sourcewithforeground"/>
      </w:pPr>
      <w:r w:rsidRPr="00A30882">
        <w:t xml:space="preserve">            }</w:t>
      </w:r>
    </w:p>
    <w:p w14:paraId="41B577AE" w14:textId="5CDD1015" w:rsidR="008B1771" w:rsidRPr="00A30882" w:rsidRDefault="008B1771" w:rsidP="00307981">
      <w:pPr>
        <w:pStyle w:val="Heading4"/>
        <w:rPr>
          <w:rFonts w:eastAsia="Times New Roman"/>
        </w:rPr>
      </w:pPr>
      <w:bookmarkStart w:id="102" w:name="_Toc110419701"/>
      <w:r w:rsidRPr="00A30882">
        <w:rPr>
          <w:rFonts w:eastAsia="Times New Roman"/>
        </w:rPr>
        <w:t>Liela apjoma ziņojuma nosūtīšana</w:t>
      </w:r>
      <w:bookmarkEnd w:id="102"/>
    </w:p>
    <w:p w14:paraId="3743EC69" w14:textId="020C07FD" w:rsidR="00F03A2B" w:rsidRPr="00A30882" w:rsidRDefault="00F03A2B" w:rsidP="00F03A2B">
      <w:r w:rsidRPr="00A30882">
        <w:t>Tiek pārbaudīts, vai eksistē kanāla versija. Ja tā ir, tad uz to tiek nosūtīts ziņojums.</w:t>
      </w:r>
    </w:p>
    <w:p w14:paraId="50B58E74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string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channelName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= "SampleChannel578";</w:t>
      </w:r>
    </w:p>
    <w:p w14:paraId="6026DD71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string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channelURN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= "URN:IVIS:100001:CHA-" +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channelName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+ "-TYPE-DIK";</w:t>
      </w:r>
    </w:p>
    <w:p w14:paraId="4E0A2811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string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channelVersionURN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= "URN:IVIS:100001:CHA-SampleChannel578-v1-0-TYPE-DIK";</w:t>
      </w:r>
    </w:p>
    <w:p w14:paraId="76B00337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</w:p>
    <w:p w14:paraId="59785C86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lastRenderedPageBreak/>
        <w:t xml:space="preserve">           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using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(ProxyToService.DitConfiguration.DITConfigurationServiceContractClient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client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=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new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ProxyToService.DitConfiguration.DITConfigurationServiceContractClient("ConfigurationService"))</w:t>
      </w:r>
    </w:p>
    <w:p w14:paraId="79827125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{</w:t>
      </w:r>
    </w:p>
    <w:p w14:paraId="1C3B8AEF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   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try</w:t>
      </w:r>
      <w:proofErr w:type="spellEnd"/>
    </w:p>
    <w:p w14:paraId="334DBB48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    {</w:t>
      </w:r>
    </w:p>
    <w:p w14:paraId="4816856F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       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ProxyToService.DitConfiguration.ChannelSearchInfoStructure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req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=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new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ProxyToService.DitConfiguration.ChannelSearchInfoStructure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>();</w:t>
      </w:r>
    </w:p>
    <w:p w14:paraId="2309C9B8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       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req.Channel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=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new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ProxyToService.DitConfiguration.ChannelInfoStructure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>();</w:t>
      </w:r>
    </w:p>
    <w:p w14:paraId="498C5BE1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       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req.Channel.ChannelURN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=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channelURN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>;</w:t>
      </w:r>
    </w:p>
    <w:p w14:paraId="28AD9DE2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       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req.OnlyHeader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=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true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>;</w:t>
      </w:r>
    </w:p>
    <w:p w14:paraId="278EA418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       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ProxyToService.DitConfiguration.ChannelListStructure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channels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=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Helper.InvokeIgnoreException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>&lt;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ChannelListStructure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,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CommunicationException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&gt;(() =&gt;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client.SearchChannelsPaged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>(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req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,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ChannelVersionStatusType.testing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), "Argument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exception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: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ChannelURN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>!");</w:t>
      </w:r>
    </w:p>
    <w:p w14:paraId="263A0104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</w:p>
    <w:p w14:paraId="1A45B732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       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ChannelInfoStructure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channel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=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new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ChannelInfoStructure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>();</w:t>
      </w:r>
    </w:p>
    <w:p w14:paraId="7F91AA3D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       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channel.ShortName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=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channelName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>;</w:t>
      </w:r>
    </w:p>
    <w:p w14:paraId="123CE564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       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channel.ChannelURN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=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channelURN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>;</w:t>
      </w:r>
    </w:p>
    <w:p w14:paraId="4538F14A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       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channel.ChannelType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=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ChannelType.dik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>;</w:t>
      </w:r>
    </w:p>
    <w:p w14:paraId="348D740F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       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channel.OwnerAuthority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=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new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AuthorityBasicInfoStructure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>();</w:t>
      </w:r>
    </w:p>
    <w:p w14:paraId="31AA2490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       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channel.OwnerAuthority.AuthorityID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= "100000";</w:t>
      </w:r>
    </w:p>
    <w:p w14:paraId="67497C3B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       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channel.OwnerAuthority.ShortName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= "ABC";</w:t>
      </w:r>
    </w:p>
    <w:p w14:paraId="092FCE0F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       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channel.OwnerAuthority.Name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= "ABC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Software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>";</w:t>
      </w:r>
    </w:p>
    <w:p w14:paraId="0A00DB23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       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channel.ChannelName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=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channelName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>;</w:t>
      </w:r>
    </w:p>
    <w:p w14:paraId="5DE37E58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       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channel.ChannelTypeSpecified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=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true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>;</w:t>
      </w:r>
    </w:p>
    <w:p w14:paraId="7B72CB62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</w:p>
    <w:p w14:paraId="7DF1717F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       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bool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channelExsists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=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channels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!=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null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&amp;&amp;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channels.Count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&gt; 0;</w:t>
      </w:r>
    </w:p>
    <w:p w14:paraId="329C21EE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       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if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(!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channelExsists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>)</w:t>
      </w:r>
    </w:p>
    <w:p w14:paraId="2ACE66A1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        {</w:t>
      </w:r>
    </w:p>
    <w:p w14:paraId="4B43E6AF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           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int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channelId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=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client.InsertChannel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>(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channel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>);</w:t>
      </w:r>
    </w:p>
    <w:p w14:paraId="06F5AA42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           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Console.WriteLine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>("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Channel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created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>");</w:t>
      </w:r>
    </w:p>
    <w:p w14:paraId="199161EC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        }</w:t>
      </w:r>
    </w:p>
    <w:p w14:paraId="79665A32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       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else</w:t>
      </w:r>
      <w:proofErr w:type="spellEnd"/>
    </w:p>
    <w:p w14:paraId="669F2A98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        {</w:t>
      </w:r>
    </w:p>
    <w:p w14:paraId="033201EF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           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Console.WriteLine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>("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Channel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found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>");</w:t>
      </w:r>
    </w:p>
    <w:p w14:paraId="3080D2D7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        }</w:t>
      </w:r>
    </w:p>
    <w:p w14:paraId="5925519B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</w:p>
    <w:p w14:paraId="07B88D71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       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ChannelVersionInfoStructure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channelVersion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=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new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ChannelVersionInfoStructure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>();</w:t>
      </w:r>
    </w:p>
    <w:p w14:paraId="4E16CB44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       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channelVersion.UseReceiverFilter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=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true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>;</w:t>
      </w:r>
    </w:p>
    <w:p w14:paraId="5B80D7C7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       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channelVersion.UseReceiverFilterSpecified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=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true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>;</w:t>
      </w:r>
    </w:p>
    <w:p w14:paraId="78E2D298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       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channelVersion.MessageType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=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new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ProxyToService.DitConfiguration.MessageTypeInfoStructure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>[2];</w:t>
      </w:r>
    </w:p>
    <w:p w14:paraId="30B6013D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</w:p>
    <w:p w14:paraId="515A49EA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lastRenderedPageBreak/>
        <w:t xml:space="preserve">                   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channelVersion.MessageType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[0] =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new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ProxyToService.DitConfiguration.MessageTypeInfoStructure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>();</w:t>
      </w:r>
    </w:p>
    <w:p w14:paraId="0FD27E29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       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channelVersion.MessageType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>[0].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MessageClass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=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new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ProxyToService.DitConfiguration.MessageClassInfoStructure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>();</w:t>
      </w:r>
    </w:p>
    <w:p w14:paraId="193EB0CE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</w:p>
    <w:p w14:paraId="1511945F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        // 1 Biznesa ziņojums</w:t>
      </w:r>
    </w:p>
    <w:p w14:paraId="5E75C991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        // 2 Transakcijas ziņojums</w:t>
      </w:r>
    </w:p>
    <w:p w14:paraId="67C29D56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        // 3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error</w:t>
      </w:r>
      <w:proofErr w:type="spellEnd"/>
    </w:p>
    <w:p w14:paraId="301AC808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       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channelVersion.MessageType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>[0].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MessageClass.CodeListCodeValue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= "1";</w:t>
      </w:r>
    </w:p>
    <w:p w14:paraId="0E78A1F1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       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channelVersion.MessageType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>[0].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XMLSchemaURN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= "URN:IVIS:100001:XSD-Person-FullName-v1-0-TYPE-PersonFullName";</w:t>
      </w:r>
    </w:p>
    <w:p w14:paraId="44E95585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</w:p>
    <w:p w14:paraId="4682A748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       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channelVersion.MessageType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[1] =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new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ProxyToService.DitConfiguration.MessageTypeInfoStructure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>();</w:t>
      </w:r>
    </w:p>
    <w:p w14:paraId="1D585870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       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channelVersion.MessageType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>[1].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MessageClass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=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new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ProxyToService.DitConfiguration.MessageClassInfoStructure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>();</w:t>
      </w:r>
    </w:p>
    <w:p w14:paraId="61458E03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       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channelVersion.MessageType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>[1].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MessageClass.CodeListCodeValue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= "3";</w:t>
      </w:r>
    </w:p>
    <w:p w14:paraId="4465F450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       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channelVersion.MessageType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>[1].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XMLSchemaURN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= "URN:IVIS:100001:XSD-DIT-DITMessage-v1-0-TYPE-DefaultMessageError";</w:t>
      </w:r>
    </w:p>
    <w:p w14:paraId="165A7822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       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channelVersion.ChannelVersionStatus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=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ChannelVersionStatusType.active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>;</w:t>
      </w:r>
    </w:p>
    <w:p w14:paraId="27BF6660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       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channelVersion.ChannelVersionStatusSpecified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=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true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>;</w:t>
      </w:r>
    </w:p>
    <w:p w14:paraId="74C7494A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</w:p>
    <w:p w14:paraId="1C53829D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       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channelVersion.Channel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=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channel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>;</w:t>
      </w:r>
    </w:p>
    <w:p w14:paraId="4AC675B6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       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channelVersion.MinorVersionSpecified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=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true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>;</w:t>
      </w:r>
    </w:p>
    <w:p w14:paraId="3A9E9531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       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channelVersion.MinorVersion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= 0;</w:t>
      </w:r>
    </w:p>
    <w:p w14:paraId="70CE5CFA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       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channelVersion.MajorVersionSpecified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=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true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>;</w:t>
      </w:r>
    </w:p>
    <w:p w14:paraId="37D1DD67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       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channelVersion.MajorVersion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= 1;</w:t>
      </w:r>
    </w:p>
    <w:p w14:paraId="0927988E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</w:p>
    <w:p w14:paraId="4F1434C9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       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ChannelVersionSearchInfoStructure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channelVersionSearch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=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new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ChannelVersionSearchInfoStructure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>();</w:t>
      </w:r>
    </w:p>
    <w:p w14:paraId="5539DB82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       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channelVersionSearch.ChannelVersion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=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new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ChannelVersionInfoStructure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>();</w:t>
      </w:r>
    </w:p>
    <w:p w14:paraId="27A6F7EC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       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channelVersionSearch.ChannelVersion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=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channelVersion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>;</w:t>
      </w:r>
    </w:p>
    <w:p w14:paraId="4B81EF93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</w:p>
    <w:p w14:paraId="52D0C83F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       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ChannelVersionListStructure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channelVersions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=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client.SearchChannelVersionsPaged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>(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channelVersionSearch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>);</w:t>
      </w:r>
    </w:p>
    <w:p w14:paraId="2E9EFDAB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</w:p>
    <w:p w14:paraId="2476485D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       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if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(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channelVersions.Count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== 0)</w:t>
      </w:r>
    </w:p>
    <w:p w14:paraId="68C2D6F3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        {</w:t>
      </w:r>
    </w:p>
    <w:p w14:paraId="15BD06D7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           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int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channelId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=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client.InsertChannelVersion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>(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channelVersion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>);</w:t>
      </w:r>
    </w:p>
    <w:p w14:paraId="0FBC226D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           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Console.WriteLine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>("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Channel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version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created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>");</w:t>
      </w:r>
    </w:p>
    <w:p w14:paraId="3F816B8A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        }</w:t>
      </w:r>
    </w:p>
    <w:p w14:paraId="630772F5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       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else</w:t>
      </w:r>
      <w:proofErr w:type="spellEnd"/>
    </w:p>
    <w:p w14:paraId="2FD21B70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        {</w:t>
      </w:r>
    </w:p>
    <w:p w14:paraId="2A7369E3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           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Console.WriteLine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>("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Channel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version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found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>");</w:t>
      </w:r>
    </w:p>
    <w:p w14:paraId="28B1E6E8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        }</w:t>
      </w:r>
    </w:p>
    <w:p w14:paraId="4BF42A06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</w:p>
    <w:p w14:paraId="70FCF68D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lastRenderedPageBreak/>
        <w:t xml:space="preserve">                   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ChannelSubscriberInfoStructure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channelSubscriber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=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new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ChannelSubscriberInfoStructure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>();</w:t>
      </w:r>
    </w:p>
    <w:p w14:paraId="338B7F47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       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channelSubscriber.ChannelVersionURN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=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channelVersionURN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>;</w:t>
      </w:r>
    </w:p>
    <w:p w14:paraId="099E8A9B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       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channelSubscriber.SubscriberAuthority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=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new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AuthorityBasicInfoStructure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>();</w:t>
      </w:r>
    </w:p>
    <w:p w14:paraId="22381E8C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       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channelSubscriber.SubscriberAuthority.AuthorityID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= "100001";</w:t>
      </w:r>
    </w:p>
    <w:p w14:paraId="5DF8AA36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       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channelSubscriber.SubscriberAuthority.ShortName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= "VRAA";</w:t>
      </w:r>
    </w:p>
    <w:p w14:paraId="27A6D327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       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channelSubscriber.SubscriberAuthority.Name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= "VRAA";</w:t>
      </w:r>
    </w:p>
    <w:p w14:paraId="45FF4A79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       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ChannelSubscriberSearchInfoStructure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channelSubscriberSearch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=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new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ChannelSubscriberSearchInfoStructure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>();</w:t>
      </w:r>
    </w:p>
    <w:p w14:paraId="6DD8CC7C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       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channelSubscriberSearch.ChannelSubscriber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=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channelSubscriber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>;</w:t>
      </w:r>
    </w:p>
    <w:p w14:paraId="3129AAA8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       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ChannelSubscriberListStructure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channelSubscriberList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=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client.SearchSubscribersToChannelPaged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>(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channelSubscriberSearch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>);</w:t>
      </w:r>
    </w:p>
    <w:p w14:paraId="2684C161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       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if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(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channelSubscriberList.Count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== 0)</w:t>
      </w:r>
    </w:p>
    <w:p w14:paraId="4DFB719E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        {</w:t>
      </w:r>
    </w:p>
    <w:p w14:paraId="424289E6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           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int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result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=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client.InsertSubscriberToChannel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>(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channelSubscriber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>);</w:t>
      </w:r>
    </w:p>
    <w:p w14:paraId="0DB10BAF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           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Console.WriteLine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>("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Channel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subscriber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created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>");</w:t>
      </w:r>
    </w:p>
    <w:p w14:paraId="5C19E4DB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        }</w:t>
      </w:r>
    </w:p>
    <w:p w14:paraId="686D8CCF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       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else</w:t>
      </w:r>
      <w:proofErr w:type="spellEnd"/>
    </w:p>
    <w:p w14:paraId="4DBFC694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        {</w:t>
      </w:r>
    </w:p>
    <w:p w14:paraId="5131EC63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           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Console.WriteLine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>("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Channel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subscriber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found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>");</w:t>
      </w:r>
    </w:p>
    <w:p w14:paraId="03467CE4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        }</w:t>
      </w:r>
    </w:p>
    <w:p w14:paraId="4231F206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</w:p>
    <w:p w14:paraId="111E96B1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    }</w:t>
      </w:r>
    </w:p>
    <w:p w14:paraId="5D87CBDB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   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catch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(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CommunicationException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e)</w:t>
      </w:r>
    </w:p>
    <w:p w14:paraId="3DA47C4E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    {</w:t>
      </w:r>
    </w:p>
    <w:p w14:paraId="6A419DD1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       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string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mess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=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e.Message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>;</w:t>
      </w:r>
    </w:p>
    <w:p w14:paraId="725040D3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       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Console.WriteLine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>(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mess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>);</w:t>
      </w:r>
    </w:p>
    <w:p w14:paraId="0BD3E00F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</w:p>
    <w:p w14:paraId="5A47473C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       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client.Abort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>();</w:t>
      </w:r>
    </w:p>
    <w:p w14:paraId="7B84B3F1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    }</w:t>
      </w:r>
    </w:p>
    <w:p w14:paraId="2CF81B04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   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catch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(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TimeoutException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e)</w:t>
      </w:r>
    </w:p>
    <w:p w14:paraId="453122AC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    {</w:t>
      </w:r>
    </w:p>
    <w:p w14:paraId="090BFF7F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       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string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mess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=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e.Message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>;</w:t>
      </w:r>
    </w:p>
    <w:p w14:paraId="2C556AE7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       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Console.WriteLine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>(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mess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>);</w:t>
      </w:r>
    </w:p>
    <w:p w14:paraId="63F2E97F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</w:p>
    <w:p w14:paraId="78F49535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       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client.Abort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>();</w:t>
      </w:r>
    </w:p>
    <w:p w14:paraId="5A0D1DEB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    }</w:t>
      </w:r>
    </w:p>
    <w:p w14:paraId="4441B064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   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catch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(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Exception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e)</w:t>
      </w:r>
    </w:p>
    <w:p w14:paraId="2718B503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    {</w:t>
      </w:r>
    </w:p>
    <w:p w14:paraId="79E4EEE8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       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string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mess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=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e.Message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>;</w:t>
      </w:r>
    </w:p>
    <w:p w14:paraId="5EAE2AAC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       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Console.WriteLine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>(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mess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>);</w:t>
      </w:r>
    </w:p>
    <w:p w14:paraId="5AA7F401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       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client.Abort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>();</w:t>
      </w:r>
    </w:p>
    <w:p w14:paraId="7848BD4D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       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throw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>;</w:t>
      </w:r>
    </w:p>
    <w:p w14:paraId="1993253E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    }</w:t>
      </w:r>
    </w:p>
    <w:p w14:paraId="3D086F26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lastRenderedPageBreak/>
        <w:t xml:space="preserve">            }</w:t>
      </w:r>
    </w:p>
    <w:p w14:paraId="079CE46B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</w:p>
    <w:p w14:paraId="28F387A8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using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(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ProxyToService.DitService.DITMessageServiceContractClient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client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=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new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ProxyToService.DitService.DITMessageServiceContractClient("MessageServiceMtom"))</w:t>
      </w:r>
    </w:p>
    <w:p w14:paraId="21A80702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{</w:t>
      </w:r>
    </w:p>
    <w:p w14:paraId="46219C70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    var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applyTo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=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new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Uri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>("https://ivis.eps.gov.lv/DIT.WebService");</w:t>
      </w:r>
    </w:p>
    <w:p w14:paraId="127B3DD2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    var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factory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=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client.ChannelFactory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>;</w:t>
      </w:r>
    </w:p>
    <w:p w14:paraId="1CFF5F8F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    var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other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=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factory.Endpoint.Behaviors.Find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>&lt;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ClientCredentials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>&gt;();</w:t>
      </w:r>
    </w:p>
    <w:p w14:paraId="0C01A241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   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factory.Endpoint.Behaviors.Remove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>(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other.GetType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>());</w:t>
      </w:r>
    </w:p>
    <w:p w14:paraId="35BA5F05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    var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item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=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new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ApplyToClientCredentials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>(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other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) {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ApplyTo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=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applyTo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};</w:t>
      </w:r>
    </w:p>
    <w:p w14:paraId="49DC20A0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   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factory.Endpoint.Behaviors.Add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>(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item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>);</w:t>
      </w:r>
    </w:p>
    <w:p w14:paraId="1CDC83DA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</w:p>
    <w:p w14:paraId="52BB00FC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   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try</w:t>
      </w:r>
      <w:proofErr w:type="spellEnd"/>
    </w:p>
    <w:p w14:paraId="6B21A5A0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    {</w:t>
      </w:r>
    </w:p>
    <w:p w14:paraId="04DBE26A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        ProxyToService.DitService.MessageSaveStructure2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message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=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new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ProxyToService.DitService.MessageSaveStructure2();</w:t>
      </w:r>
    </w:p>
    <w:p w14:paraId="0289B695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       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message.ChannelVersionURN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=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channelVersionURN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>;</w:t>
      </w:r>
    </w:p>
    <w:p w14:paraId="782E1CD6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       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BussinesMessageType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bussinesMessage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=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new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BussinesMessageType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>();</w:t>
      </w:r>
    </w:p>
    <w:p w14:paraId="1C152C1E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       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XmlDocument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xml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=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new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XmlDocument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>();</w:t>
      </w:r>
    </w:p>
    <w:p w14:paraId="734A345E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       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xml.Load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>("../../../largeData.xml");</w:t>
      </w:r>
    </w:p>
    <w:p w14:paraId="00C7E034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       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bussinesMessage.Any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=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xml.DocumentElement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>;</w:t>
      </w:r>
    </w:p>
    <w:p w14:paraId="0EF0EDA8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       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message.Item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=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bussinesMessage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>;</w:t>
      </w:r>
    </w:p>
    <w:p w14:paraId="4BD9F370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       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message.ReceiverFilter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=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new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ReceiverFilterArrayStructure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>()</w:t>
      </w:r>
    </w:p>
    <w:p w14:paraId="035CF7E1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        {</w:t>
      </w:r>
    </w:p>
    <w:p w14:paraId="209E28FD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           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Authority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=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new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>[] { "100001" }</w:t>
      </w:r>
    </w:p>
    <w:p w14:paraId="6E9738DD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        };</w:t>
      </w:r>
    </w:p>
    <w:p w14:paraId="3A6D7703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</w:p>
    <w:p w14:paraId="147B8A54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       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bool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resp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= client.SendMessage2(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message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>);</w:t>
      </w:r>
    </w:p>
    <w:p w14:paraId="627682FE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</w:p>
    <w:p w14:paraId="778C393D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       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Console.WriteLine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>("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message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was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sent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>");</w:t>
      </w:r>
    </w:p>
    <w:p w14:paraId="597CD9BC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       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Console.WriteLine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>("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Press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key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>...");</w:t>
      </w:r>
    </w:p>
    <w:p w14:paraId="25B9F5D0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    }</w:t>
      </w:r>
    </w:p>
    <w:p w14:paraId="6A17F158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   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catch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(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CommunicationException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e)</w:t>
      </w:r>
    </w:p>
    <w:p w14:paraId="3392B36E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    {</w:t>
      </w:r>
    </w:p>
    <w:p w14:paraId="1DFA6379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       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string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mess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=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e.Message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>;</w:t>
      </w:r>
    </w:p>
    <w:p w14:paraId="29C6CAA3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       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Console.WriteLine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>(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mess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>);</w:t>
      </w:r>
    </w:p>
    <w:p w14:paraId="4A589319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</w:p>
    <w:p w14:paraId="431015A7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       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client.Abort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>();</w:t>
      </w:r>
    </w:p>
    <w:p w14:paraId="5B1B6CE6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    }</w:t>
      </w:r>
    </w:p>
    <w:p w14:paraId="462DAD77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   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catch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(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TimeoutException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e)</w:t>
      </w:r>
    </w:p>
    <w:p w14:paraId="61647603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    {</w:t>
      </w:r>
    </w:p>
    <w:p w14:paraId="66102B60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       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string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mess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=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e.Message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>;</w:t>
      </w:r>
    </w:p>
    <w:p w14:paraId="155CFD5C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       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Console.WriteLine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>(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mess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>);</w:t>
      </w:r>
    </w:p>
    <w:p w14:paraId="2B707316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</w:p>
    <w:p w14:paraId="13FBE378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       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client.Abort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>();</w:t>
      </w:r>
    </w:p>
    <w:p w14:paraId="41522937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lastRenderedPageBreak/>
        <w:t xml:space="preserve">                }</w:t>
      </w:r>
    </w:p>
    <w:p w14:paraId="08040CC8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   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catch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(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Exception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e)</w:t>
      </w:r>
    </w:p>
    <w:p w14:paraId="1E6B1A6B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    {</w:t>
      </w:r>
    </w:p>
    <w:p w14:paraId="0DE13279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       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string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mess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 xml:space="preserve"> =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e.Message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>;</w:t>
      </w:r>
    </w:p>
    <w:p w14:paraId="1359F6E5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       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Console.WriteLine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>(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mess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>);</w:t>
      </w:r>
    </w:p>
    <w:p w14:paraId="7D6165BC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       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client.Abort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>();</w:t>
      </w:r>
    </w:p>
    <w:p w14:paraId="1C88E67E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       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throw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>;</w:t>
      </w:r>
    </w:p>
    <w:p w14:paraId="4AFF39BA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    }</w:t>
      </w:r>
    </w:p>
    <w:p w14:paraId="3C567920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</w:p>
    <w:p w14:paraId="5C719152" w14:textId="77777777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    </w:t>
      </w:r>
      <w:proofErr w:type="spellStart"/>
      <w:r w:rsidRPr="00A30882">
        <w:rPr>
          <w:rFonts w:ascii="Consolas" w:hAnsi="Consolas" w:cs="Consolas"/>
          <w:color w:val="000000"/>
          <w:sz w:val="19"/>
          <w:szCs w:val="19"/>
        </w:rPr>
        <w:t>Console.ReadLine</w:t>
      </w:r>
      <w:proofErr w:type="spellEnd"/>
      <w:r w:rsidRPr="00A30882">
        <w:rPr>
          <w:rFonts w:ascii="Consolas" w:hAnsi="Consolas" w:cs="Consolas"/>
          <w:color w:val="000000"/>
          <w:sz w:val="19"/>
          <w:szCs w:val="19"/>
        </w:rPr>
        <w:t>();</w:t>
      </w:r>
    </w:p>
    <w:p w14:paraId="3640FE8B" w14:textId="0BE0E8AF" w:rsidR="001565C9" w:rsidRPr="00A30882" w:rsidRDefault="001565C9" w:rsidP="001565C9">
      <w:pPr>
        <w:pStyle w:val="Sourcewithforeground"/>
        <w:rPr>
          <w:rFonts w:ascii="Consolas" w:hAnsi="Consolas" w:cs="Consolas"/>
          <w:color w:val="000000"/>
          <w:sz w:val="19"/>
          <w:szCs w:val="19"/>
        </w:rPr>
      </w:pPr>
      <w:r w:rsidRPr="00A30882">
        <w:rPr>
          <w:rFonts w:ascii="Consolas" w:hAnsi="Consolas" w:cs="Consolas"/>
          <w:color w:val="000000"/>
          <w:sz w:val="19"/>
          <w:szCs w:val="19"/>
        </w:rPr>
        <w:t xml:space="preserve">            }</w:t>
      </w:r>
    </w:p>
    <w:p w14:paraId="6F643CC9" w14:textId="060099E4" w:rsidR="007769E9" w:rsidRPr="00A30882" w:rsidRDefault="00BB44CB" w:rsidP="002F3430">
      <w:pPr>
        <w:pStyle w:val="Heading3"/>
      </w:pPr>
      <w:bookmarkStart w:id="103" w:name="_Toc110419702"/>
      <w:r w:rsidRPr="00A30882">
        <w:t>FTP piemēri .NET</w:t>
      </w:r>
      <w:bookmarkEnd w:id="103"/>
    </w:p>
    <w:p w14:paraId="46D07DC9" w14:textId="338127E8" w:rsidR="004A1DE2" w:rsidRPr="00A30882" w:rsidRDefault="004A1DE2" w:rsidP="002F3430">
      <w:r w:rsidRPr="00A30882">
        <w:t xml:space="preserve">DIT FTP </w:t>
      </w:r>
      <w:proofErr w:type="spellStart"/>
      <w:r w:rsidRPr="00A30882">
        <w:t>pieslēgumu</w:t>
      </w:r>
      <w:proofErr w:type="spellEnd"/>
      <w:r w:rsidRPr="00A30882">
        <w:t xml:space="preserve"> var pārbaudīt</w:t>
      </w:r>
      <w:r w:rsidR="008C5C04" w:rsidRPr="00A30882">
        <w:t>,</w:t>
      </w:r>
      <w:r w:rsidRPr="00A30882">
        <w:t xml:space="preserve"> izmantojot FTP klientu, </w:t>
      </w:r>
      <w:r w:rsidR="00F818A0" w:rsidRPr="00A30882">
        <w:t>piemēram,</w:t>
      </w:r>
      <w:r w:rsidRPr="00A30882">
        <w:t xml:space="preserve"> </w:t>
      </w:r>
      <w:proofErr w:type="spellStart"/>
      <w:r w:rsidRPr="00A30882">
        <w:rPr>
          <w:i/>
        </w:rPr>
        <w:t>FileZilla</w:t>
      </w:r>
      <w:proofErr w:type="spellEnd"/>
      <w:r w:rsidRPr="00A30882">
        <w:rPr>
          <w:i/>
        </w:rPr>
        <w:t xml:space="preserve">. </w:t>
      </w:r>
      <w:proofErr w:type="spellStart"/>
      <w:r w:rsidR="00E40D21" w:rsidRPr="00A30882">
        <w:rPr>
          <w:i/>
        </w:rPr>
        <w:t>FileZilla</w:t>
      </w:r>
      <w:proofErr w:type="spellEnd"/>
      <w:r w:rsidR="00E40D21" w:rsidRPr="00A30882">
        <w:rPr>
          <w:i/>
        </w:rPr>
        <w:t xml:space="preserve"> </w:t>
      </w:r>
      <w:proofErr w:type="spellStart"/>
      <w:r w:rsidR="00E40D21" w:rsidRPr="00A30882">
        <w:rPr>
          <w:i/>
        </w:rPr>
        <w:t>ftp</w:t>
      </w:r>
      <w:proofErr w:type="spellEnd"/>
      <w:r w:rsidR="00E40D21" w:rsidRPr="00A30882">
        <w:t xml:space="preserve"> kanāla konfigurācija </w:t>
      </w:r>
      <w:r w:rsidR="003E5C59" w:rsidRPr="00A30882">
        <w:t>redzama</w:t>
      </w:r>
      <w:r w:rsidR="00E40D21" w:rsidRPr="00A30882">
        <w:t xml:space="preserve"> </w:t>
      </w:r>
      <w:r w:rsidR="00E40D21" w:rsidRPr="00A30882">
        <w:fldChar w:fldCharType="begin"/>
      </w:r>
      <w:r w:rsidR="00E40D21" w:rsidRPr="00A30882">
        <w:instrText xml:space="preserve"> REF _Ref334031948 \h </w:instrText>
      </w:r>
      <w:r w:rsidR="00E40D21" w:rsidRPr="00A30882">
        <w:fldChar w:fldCharType="separate"/>
      </w:r>
      <w:r w:rsidR="00B93481" w:rsidRPr="00A30882">
        <w:rPr>
          <w:noProof/>
        </w:rPr>
        <w:t>20</w:t>
      </w:r>
      <w:r w:rsidR="00E40D21" w:rsidRPr="00A30882">
        <w:fldChar w:fldCharType="end"/>
      </w:r>
      <w:r w:rsidR="00E40D21" w:rsidRPr="00A30882">
        <w:t>.attēlā.</w:t>
      </w:r>
    </w:p>
    <w:p w14:paraId="15AB5C03" w14:textId="77777777" w:rsidR="00E40D21" w:rsidRPr="00A30882" w:rsidRDefault="00E40D21" w:rsidP="002F3430">
      <w:pPr>
        <w:pStyle w:val="Pictureposition"/>
      </w:pPr>
      <w:r w:rsidRPr="00A30882">
        <w:rPr>
          <w:noProof/>
          <w:lang w:val="en-US"/>
        </w:rPr>
        <w:drawing>
          <wp:inline distT="0" distB="0" distL="0" distR="0" wp14:anchorId="31905C40" wp14:editId="338797BA">
            <wp:extent cx="3533481" cy="3430464"/>
            <wp:effectExtent l="0" t="0" r="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3536825" cy="34337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A7460B" w14:textId="18644040" w:rsidR="00E40D21" w:rsidRPr="00A30882" w:rsidRDefault="008C1677" w:rsidP="002F3430">
      <w:pPr>
        <w:pStyle w:val="Picturecaption"/>
      </w:pPr>
      <w:fldSimple w:instr=" SEQ Attēls \* ARABIC ">
        <w:bookmarkStart w:id="104" w:name="_Ref334031948"/>
        <w:bookmarkStart w:id="105" w:name="_Toc110419769"/>
        <w:r w:rsidR="00B93481">
          <w:rPr>
            <w:noProof/>
          </w:rPr>
          <w:t>20</w:t>
        </w:r>
        <w:bookmarkEnd w:id="104"/>
      </w:fldSimple>
      <w:r w:rsidR="001107D9" w:rsidRPr="00A30882">
        <w:t>.</w:t>
      </w:r>
      <w:r w:rsidR="00E40D21" w:rsidRPr="00A30882">
        <w:t xml:space="preserve">attēls. </w:t>
      </w:r>
      <w:proofErr w:type="spellStart"/>
      <w:r w:rsidR="00E40D21" w:rsidRPr="00A30882">
        <w:t>FileZilla</w:t>
      </w:r>
      <w:proofErr w:type="spellEnd"/>
      <w:r w:rsidR="00E40D21" w:rsidRPr="00A30882">
        <w:t xml:space="preserve"> FTP kanāla konfigurācija</w:t>
      </w:r>
      <w:bookmarkEnd w:id="105"/>
    </w:p>
    <w:p w14:paraId="4FFB5307" w14:textId="1A2BD75E" w:rsidR="005D6C30" w:rsidRPr="00A30882" w:rsidRDefault="00BB44CB" w:rsidP="002F3430">
      <w:r w:rsidRPr="00A30882">
        <w:t xml:space="preserve">Lai izveidotu </w:t>
      </w:r>
      <w:proofErr w:type="spellStart"/>
      <w:r w:rsidRPr="00A30882">
        <w:t>piesl</w:t>
      </w:r>
      <w:r w:rsidR="008C5C04" w:rsidRPr="00A30882">
        <w:t>ē</w:t>
      </w:r>
      <w:r w:rsidRPr="00A30882">
        <w:t>gumu</w:t>
      </w:r>
      <w:proofErr w:type="spellEnd"/>
      <w:r w:rsidRPr="00A30882">
        <w:t xml:space="preserve"> </w:t>
      </w:r>
      <w:proofErr w:type="spellStart"/>
      <w:r w:rsidRPr="00A30882">
        <w:t>FTP</w:t>
      </w:r>
      <w:r w:rsidR="005D6C30" w:rsidRPr="00A30882">
        <w:t>s</w:t>
      </w:r>
      <w:proofErr w:type="spellEnd"/>
      <w:r w:rsidR="008C5C04" w:rsidRPr="00A30882">
        <w:t>,</w:t>
      </w:r>
      <w:r w:rsidRPr="00A30882">
        <w:t xml:space="preserve"> </w:t>
      </w:r>
      <w:r w:rsidR="005D6C30" w:rsidRPr="00A30882">
        <w:t xml:space="preserve">var izmantot </w:t>
      </w:r>
      <w:proofErr w:type="spellStart"/>
      <w:r w:rsidR="005D6C30" w:rsidRPr="00A30882">
        <w:t>FTPs</w:t>
      </w:r>
      <w:proofErr w:type="spellEnd"/>
      <w:r w:rsidR="005D6C30" w:rsidRPr="00A30882">
        <w:t xml:space="preserve"> klientu </w:t>
      </w:r>
      <w:proofErr w:type="spellStart"/>
      <w:r w:rsidR="005D6C30" w:rsidRPr="00A30882">
        <w:t>System.Net.FTPClient</w:t>
      </w:r>
      <w:proofErr w:type="spellEnd"/>
      <w:r w:rsidR="005D6C30" w:rsidRPr="00A30882">
        <w:t xml:space="preserve">, jo .net uz izstrādāšanas brīdi neļauj pilnīgi izmantot </w:t>
      </w:r>
      <w:proofErr w:type="spellStart"/>
      <w:r w:rsidR="005D6C30" w:rsidRPr="00A30882">
        <w:t>FTPs</w:t>
      </w:r>
      <w:proofErr w:type="spellEnd"/>
      <w:r w:rsidR="005D6C30" w:rsidRPr="00A30882">
        <w:t xml:space="preserve"> funkcijas. </w:t>
      </w:r>
    </w:p>
    <w:p w14:paraId="37F0E726" w14:textId="5A75CB08" w:rsidR="005D6C30" w:rsidRPr="00A30882" w:rsidRDefault="008B0B58" w:rsidP="002F3430">
      <w:proofErr w:type="spellStart"/>
      <w:r w:rsidRPr="00A30882">
        <w:t>FTPs</w:t>
      </w:r>
      <w:proofErr w:type="spellEnd"/>
      <w:r w:rsidRPr="00A30882">
        <w:t xml:space="preserve"> </w:t>
      </w:r>
      <w:proofErr w:type="spellStart"/>
      <w:r w:rsidRPr="00A30882">
        <w:t>pieslēgum</w:t>
      </w:r>
      <w:r w:rsidR="001D47DA" w:rsidRPr="00A30882">
        <w:t>u</w:t>
      </w:r>
      <w:proofErr w:type="spellEnd"/>
      <w:r w:rsidRPr="00A30882">
        <w:t xml:space="preserve"> var izveidot</w:t>
      </w:r>
      <w:r w:rsidR="001D47DA" w:rsidRPr="00A30882">
        <w:t>,</w:t>
      </w:r>
      <w:r w:rsidRPr="00A30882">
        <w:t xml:space="preserve"> izmantojot trešās puses bibliotēkas, piemēram, </w:t>
      </w:r>
      <w:proofErr w:type="spellStart"/>
      <w:r w:rsidR="005D6C30" w:rsidRPr="00A30882">
        <w:t>System.Net.FTPClient</w:t>
      </w:r>
      <w:proofErr w:type="spellEnd"/>
      <w:r w:rsidRPr="00A30882">
        <w:t>, kas ir</w:t>
      </w:r>
      <w:r w:rsidR="005D6C30" w:rsidRPr="00A30882">
        <w:t xml:space="preserve"> </w:t>
      </w:r>
      <w:r w:rsidRPr="00A30882">
        <w:t xml:space="preserve">pieejama </w:t>
      </w:r>
      <w:r w:rsidR="00024910" w:rsidRPr="00A30882">
        <w:t xml:space="preserve">no </w:t>
      </w:r>
      <w:proofErr w:type="spellStart"/>
      <w:r w:rsidR="00024910" w:rsidRPr="00A30882">
        <w:t>NuGet</w:t>
      </w:r>
      <w:proofErr w:type="spellEnd"/>
      <w:r w:rsidR="00024910" w:rsidRPr="00A30882">
        <w:t xml:space="preserve"> ( vai no https://netftp.codeplex.com/):</w:t>
      </w:r>
    </w:p>
    <w:p w14:paraId="55351BCA" w14:textId="5294F675" w:rsidR="005D6C30" w:rsidRPr="00A30882" w:rsidRDefault="00024910" w:rsidP="00EC7D8A">
      <w:pPr>
        <w:pStyle w:val="Pictureposition"/>
      </w:pPr>
      <w:r w:rsidRPr="00A30882">
        <w:rPr>
          <w:noProof/>
          <w:lang w:val="en-US"/>
        </w:rPr>
        <w:lastRenderedPageBreak/>
        <w:drawing>
          <wp:inline distT="0" distB="0" distL="0" distR="0" wp14:anchorId="37BFCD3B" wp14:editId="258E499D">
            <wp:extent cx="4345616" cy="2905125"/>
            <wp:effectExtent l="0" t="0" r="0" b="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ugetFtp.jpg"/>
                    <pic:cNvPicPr/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51877" cy="29093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76DE03" w14:textId="0ADDD3E9" w:rsidR="005D6C30" w:rsidRPr="00A30882" w:rsidRDefault="008C1677" w:rsidP="005D6C30">
      <w:pPr>
        <w:pStyle w:val="Picturecaption"/>
      </w:pPr>
      <w:fldSimple w:instr=" SEQ Attēls \* ARABIC ">
        <w:bookmarkStart w:id="106" w:name="_Toc110419770"/>
        <w:r w:rsidR="00B93481">
          <w:rPr>
            <w:noProof/>
          </w:rPr>
          <w:t>21</w:t>
        </w:r>
      </w:fldSimple>
      <w:r w:rsidR="005D6C30" w:rsidRPr="00A30882">
        <w:t xml:space="preserve">.attēls. </w:t>
      </w:r>
      <w:proofErr w:type="spellStart"/>
      <w:r w:rsidR="005D6C30" w:rsidRPr="00A30882">
        <w:t>FTPs</w:t>
      </w:r>
      <w:proofErr w:type="spellEnd"/>
      <w:r w:rsidR="005D6C30" w:rsidRPr="00A30882">
        <w:t xml:space="preserve"> klienta pieslēgšanas piemērs</w:t>
      </w:r>
      <w:bookmarkEnd w:id="106"/>
    </w:p>
    <w:p w14:paraId="2FE06065" w14:textId="1C0E8656" w:rsidR="005D6C30" w:rsidRPr="00A30882" w:rsidRDefault="008B0B58" w:rsidP="00EC7D8A">
      <w:pPr>
        <w:pStyle w:val="Note"/>
        <w:rPr>
          <w:lang w:val="lv-LV"/>
        </w:rPr>
      </w:pPr>
      <w:r w:rsidRPr="00A30882">
        <w:rPr>
          <w:lang w:val="lv-LV"/>
        </w:rPr>
        <w:t xml:space="preserve">DIT </w:t>
      </w:r>
      <w:proofErr w:type="spellStart"/>
      <w:r w:rsidRPr="00A30882">
        <w:rPr>
          <w:lang w:val="lv-LV"/>
        </w:rPr>
        <w:t>FTPs</w:t>
      </w:r>
      <w:proofErr w:type="spellEnd"/>
      <w:r w:rsidRPr="00A30882">
        <w:rPr>
          <w:lang w:val="lv-LV"/>
        </w:rPr>
        <w:t xml:space="preserve"> klientā var izmantot arī citas bibliotēkas, </w:t>
      </w:r>
      <w:r w:rsidR="005D0C10" w:rsidRPr="00A30882">
        <w:rPr>
          <w:lang w:val="lv-LV"/>
        </w:rPr>
        <w:t>atkarīb</w:t>
      </w:r>
      <w:r w:rsidR="001D47DA" w:rsidRPr="00A30882">
        <w:rPr>
          <w:lang w:val="lv-LV"/>
        </w:rPr>
        <w:t>ā</w:t>
      </w:r>
      <w:r w:rsidR="005D0C10" w:rsidRPr="00A30882">
        <w:rPr>
          <w:lang w:val="lv-LV"/>
        </w:rPr>
        <w:t xml:space="preserve"> no projekta mērķiem un izstrādes metodoloģijas.</w:t>
      </w:r>
    </w:p>
    <w:p w14:paraId="6C6279C2" w14:textId="55BA674C" w:rsidR="00BB44CB" w:rsidRPr="00A30882" w:rsidRDefault="00BB44CB" w:rsidP="00B578B1">
      <w:pPr>
        <w:pStyle w:val="Heading4"/>
      </w:pPr>
      <w:bookmarkStart w:id="107" w:name="_Toc110419703"/>
      <w:r w:rsidRPr="00A30882">
        <w:t xml:space="preserve">Datnes pievienošana </w:t>
      </w:r>
      <w:r w:rsidR="0025560C" w:rsidRPr="00A30882">
        <w:t>(</w:t>
      </w:r>
      <w:proofErr w:type="spellStart"/>
      <w:r w:rsidR="0025560C" w:rsidRPr="00A30882">
        <w:t>FTPs_SendMessage</w:t>
      </w:r>
      <w:proofErr w:type="spellEnd"/>
      <w:r w:rsidR="0025560C" w:rsidRPr="00A30882">
        <w:t>)</w:t>
      </w:r>
      <w:bookmarkEnd w:id="107"/>
    </w:p>
    <w:p w14:paraId="7A8DE855" w14:textId="36483377" w:rsidR="00BB44CB" w:rsidRPr="00A30882" w:rsidRDefault="00A114DD" w:rsidP="002F3430">
      <w:r w:rsidRPr="00A30882">
        <w:t xml:space="preserve">Tiek izveidots </w:t>
      </w:r>
      <w:proofErr w:type="spellStart"/>
      <w:r w:rsidRPr="00A30882">
        <w:t>pies</w:t>
      </w:r>
      <w:r w:rsidR="008C5C04" w:rsidRPr="00A30882">
        <w:t>lē</w:t>
      </w:r>
      <w:r w:rsidRPr="00A30882">
        <w:t>gums</w:t>
      </w:r>
      <w:proofErr w:type="spellEnd"/>
      <w:r w:rsidRPr="00A30882">
        <w:t xml:space="preserve"> FTP</w:t>
      </w:r>
      <w:r w:rsidR="00F818A0" w:rsidRPr="00A30882">
        <w:t>, un</w:t>
      </w:r>
      <w:r w:rsidRPr="00A30882">
        <w:t xml:space="preserve"> tiek pievienota datn</w:t>
      </w:r>
      <w:r w:rsidR="00BA1D5B" w:rsidRPr="00A30882">
        <w:t>e kanāla</w:t>
      </w:r>
      <w:r w:rsidRPr="00A30882">
        <w:t xml:space="preserve"> mapei, kura atbilst „URN:IVIS:100001:CHA- SampleChannel-v1-0-TYPE-DIK” kanālam:</w:t>
      </w:r>
    </w:p>
    <w:p w14:paraId="2F0B58DF" w14:textId="77777777" w:rsidR="00003907" w:rsidRPr="00A30882" w:rsidRDefault="00003907" w:rsidP="00003907">
      <w:pPr>
        <w:pStyle w:val="CodeBlock"/>
        <w:keepNext w:val="0"/>
        <w:widowControl w:val="0"/>
        <w:rPr>
          <w:highlight w:val="white"/>
          <w:lang w:val="lv-LV"/>
        </w:rPr>
      </w:pPr>
      <w:proofErr w:type="spellStart"/>
      <w:r w:rsidRPr="00A30882">
        <w:rPr>
          <w:highlight w:val="white"/>
          <w:lang w:val="lv-LV"/>
        </w:rPr>
        <w:t>public</w:t>
      </w:r>
      <w:proofErr w:type="spellEnd"/>
      <w:r w:rsidRPr="00A30882">
        <w:rPr>
          <w:highlight w:val="white"/>
          <w:lang w:val="lv-LV"/>
        </w:rPr>
        <w:t xml:space="preserve"> </w:t>
      </w:r>
      <w:proofErr w:type="spellStart"/>
      <w:r w:rsidRPr="00A30882">
        <w:rPr>
          <w:highlight w:val="white"/>
          <w:lang w:val="lv-LV"/>
        </w:rPr>
        <w:t>static</w:t>
      </w:r>
      <w:proofErr w:type="spellEnd"/>
      <w:r w:rsidRPr="00A30882">
        <w:rPr>
          <w:highlight w:val="white"/>
          <w:lang w:val="lv-LV"/>
        </w:rPr>
        <w:t xml:space="preserve"> </w:t>
      </w:r>
      <w:proofErr w:type="spellStart"/>
      <w:r w:rsidRPr="00A30882">
        <w:rPr>
          <w:highlight w:val="white"/>
          <w:lang w:val="lv-LV"/>
        </w:rPr>
        <w:t>class</w:t>
      </w:r>
      <w:proofErr w:type="spellEnd"/>
      <w:r w:rsidRPr="00A30882">
        <w:rPr>
          <w:highlight w:val="white"/>
          <w:lang w:val="lv-LV"/>
        </w:rPr>
        <w:t xml:space="preserve"> </w:t>
      </w:r>
      <w:proofErr w:type="spellStart"/>
      <w:r w:rsidRPr="00A30882">
        <w:rPr>
          <w:highlight w:val="white"/>
          <w:lang w:val="lv-LV"/>
        </w:rPr>
        <w:t>Program</w:t>
      </w:r>
      <w:proofErr w:type="spellEnd"/>
    </w:p>
    <w:p w14:paraId="615D4132" w14:textId="77777777" w:rsidR="00003907" w:rsidRPr="00A30882" w:rsidRDefault="00003907" w:rsidP="00003907">
      <w:pPr>
        <w:pStyle w:val="CodeBlock"/>
        <w:keepNext w:val="0"/>
        <w:widowControl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{</w:t>
      </w:r>
    </w:p>
    <w:p w14:paraId="519B015E" w14:textId="77777777" w:rsidR="00003907" w:rsidRPr="00A30882" w:rsidRDefault="00003907" w:rsidP="00003907">
      <w:pPr>
        <w:pStyle w:val="CodeBlock"/>
        <w:keepNext w:val="0"/>
        <w:widowControl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/// &lt;</w:t>
      </w:r>
      <w:proofErr w:type="spellStart"/>
      <w:r w:rsidRPr="00A30882">
        <w:rPr>
          <w:highlight w:val="white"/>
          <w:lang w:val="lv-LV"/>
        </w:rPr>
        <w:t>summary</w:t>
      </w:r>
      <w:proofErr w:type="spellEnd"/>
      <w:r w:rsidRPr="00A30882">
        <w:rPr>
          <w:highlight w:val="white"/>
          <w:lang w:val="lv-LV"/>
        </w:rPr>
        <w:t>&gt;</w:t>
      </w:r>
    </w:p>
    <w:p w14:paraId="429043B2" w14:textId="77777777" w:rsidR="00003907" w:rsidRPr="00A30882" w:rsidRDefault="00003907" w:rsidP="00003907">
      <w:pPr>
        <w:pStyle w:val="CodeBlock"/>
        <w:keepNext w:val="0"/>
        <w:widowControl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/// </w:t>
      </w:r>
      <w:proofErr w:type="spellStart"/>
      <w:r w:rsidRPr="00A30882">
        <w:rPr>
          <w:highlight w:val="white"/>
          <w:lang w:val="lv-LV"/>
        </w:rPr>
        <w:t>Mains</w:t>
      </w:r>
      <w:proofErr w:type="spellEnd"/>
      <w:r w:rsidRPr="00A30882">
        <w:rPr>
          <w:highlight w:val="white"/>
          <w:lang w:val="lv-LV"/>
        </w:rPr>
        <w:t xml:space="preserve"> </w:t>
      </w:r>
      <w:proofErr w:type="spellStart"/>
      <w:r w:rsidRPr="00A30882">
        <w:rPr>
          <w:highlight w:val="white"/>
          <w:lang w:val="lv-LV"/>
        </w:rPr>
        <w:t>the</w:t>
      </w:r>
      <w:proofErr w:type="spellEnd"/>
      <w:r w:rsidRPr="00A30882">
        <w:rPr>
          <w:highlight w:val="white"/>
          <w:lang w:val="lv-LV"/>
        </w:rPr>
        <w:t xml:space="preserve"> </w:t>
      </w:r>
      <w:proofErr w:type="spellStart"/>
      <w:r w:rsidRPr="00A30882">
        <w:rPr>
          <w:highlight w:val="white"/>
          <w:lang w:val="lv-LV"/>
        </w:rPr>
        <w:t>specified</w:t>
      </w:r>
      <w:proofErr w:type="spellEnd"/>
      <w:r w:rsidRPr="00A30882">
        <w:rPr>
          <w:highlight w:val="white"/>
          <w:lang w:val="lv-LV"/>
        </w:rPr>
        <w:t xml:space="preserve"> </w:t>
      </w:r>
      <w:proofErr w:type="spellStart"/>
      <w:r w:rsidRPr="00A30882">
        <w:rPr>
          <w:highlight w:val="white"/>
          <w:lang w:val="lv-LV"/>
        </w:rPr>
        <w:t>args</w:t>
      </w:r>
      <w:proofErr w:type="spellEnd"/>
      <w:r w:rsidRPr="00A30882">
        <w:rPr>
          <w:highlight w:val="white"/>
          <w:lang w:val="lv-LV"/>
        </w:rPr>
        <w:t>.</w:t>
      </w:r>
    </w:p>
    <w:p w14:paraId="3381E79F" w14:textId="77777777" w:rsidR="00003907" w:rsidRPr="00A30882" w:rsidRDefault="00003907" w:rsidP="00003907">
      <w:pPr>
        <w:pStyle w:val="CodeBlock"/>
        <w:keepNext w:val="0"/>
        <w:widowControl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/// &lt;/</w:t>
      </w:r>
      <w:proofErr w:type="spellStart"/>
      <w:r w:rsidRPr="00A30882">
        <w:rPr>
          <w:highlight w:val="white"/>
          <w:lang w:val="lv-LV"/>
        </w:rPr>
        <w:t>summary</w:t>
      </w:r>
      <w:proofErr w:type="spellEnd"/>
      <w:r w:rsidRPr="00A30882">
        <w:rPr>
          <w:highlight w:val="white"/>
          <w:lang w:val="lv-LV"/>
        </w:rPr>
        <w:t>&gt;</w:t>
      </w:r>
    </w:p>
    <w:p w14:paraId="199F7E14" w14:textId="77777777" w:rsidR="00003907" w:rsidRPr="00A30882" w:rsidRDefault="00003907" w:rsidP="00003907">
      <w:pPr>
        <w:pStyle w:val="CodeBlock"/>
        <w:keepNext w:val="0"/>
        <w:widowControl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/// &lt;</w:t>
      </w:r>
      <w:proofErr w:type="spellStart"/>
      <w:r w:rsidRPr="00A30882">
        <w:rPr>
          <w:highlight w:val="white"/>
          <w:lang w:val="lv-LV"/>
        </w:rPr>
        <w:t>param</w:t>
      </w:r>
      <w:proofErr w:type="spellEnd"/>
      <w:r w:rsidRPr="00A30882">
        <w:rPr>
          <w:highlight w:val="white"/>
          <w:lang w:val="lv-LV"/>
        </w:rPr>
        <w:t xml:space="preserve"> </w:t>
      </w:r>
      <w:proofErr w:type="spellStart"/>
      <w:r w:rsidRPr="00A30882">
        <w:rPr>
          <w:highlight w:val="white"/>
          <w:lang w:val="lv-LV"/>
        </w:rPr>
        <w:t>name</w:t>
      </w:r>
      <w:proofErr w:type="spellEnd"/>
      <w:r w:rsidRPr="00A30882">
        <w:rPr>
          <w:highlight w:val="white"/>
          <w:lang w:val="lv-LV"/>
        </w:rPr>
        <w:t>="</w:t>
      </w:r>
      <w:proofErr w:type="spellStart"/>
      <w:r w:rsidRPr="00A30882">
        <w:rPr>
          <w:highlight w:val="white"/>
          <w:lang w:val="lv-LV"/>
        </w:rPr>
        <w:t>args</w:t>
      </w:r>
      <w:proofErr w:type="spellEnd"/>
      <w:r w:rsidRPr="00A30882">
        <w:rPr>
          <w:highlight w:val="white"/>
          <w:lang w:val="lv-LV"/>
        </w:rPr>
        <w:t xml:space="preserve">"&gt; </w:t>
      </w:r>
      <w:proofErr w:type="spellStart"/>
      <w:r w:rsidRPr="00A30882">
        <w:rPr>
          <w:highlight w:val="white"/>
          <w:lang w:val="lv-LV"/>
        </w:rPr>
        <w:t>The</w:t>
      </w:r>
      <w:proofErr w:type="spellEnd"/>
      <w:r w:rsidRPr="00A30882">
        <w:rPr>
          <w:highlight w:val="white"/>
          <w:lang w:val="lv-LV"/>
        </w:rPr>
        <w:t xml:space="preserve"> </w:t>
      </w:r>
      <w:proofErr w:type="spellStart"/>
      <w:r w:rsidRPr="00A30882">
        <w:rPr>
          <w:highlight w:val="white"/>
          <w:lang w:val="lv-LV"/>
        </w:rPr>
        <w:t>args</w:t>
      </w:r>
      <w:proofErr w:type="spellEnd"/>
      <w:r w:rsidRPr="00A30882">
        <w:rPr>
          <w:highlight w:val="white"/>
          <w:lang w:val="lv-LV"/>
        </w:rPr>
        <w:t>. &lt;/</w:t>
      </w:r>
      <w:proofErr w:type="spellStart"/>
      <w:r w:rsidRPr="00A30882">
        <w:rPr>
          <w:highlight w:val="white"/>
          <w:lang w:val="lv-LV"/>
        </w:rPr>
        <w:t>param</w:t>
      </w:r>
      <w:proofErr w:type="spellEnd"/>
      <w:r w:rsidRPr="00A30882">
        <w:rPr>
          <w:highlight w:val="white"/>
          <w:lang w:val="lv-LV"/>
        </w:rPr>
        <w:t>&gt;</w:t>
      </w:r>
    </w:p>
    <w:p w14:paraId="16B48B67" w14:textId="77777777" w:rsidR="00003907" w:rsidRPr="00A30882" w:rsidRDefault="00003907" w:rsidP="00003907">
      <w:pPr>
        <w:pStyle w:val="CodeBlock"/>
        <w:keepNext w:val="0"/>
        <w:widowControl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</w:t>
      </w:r>
      <w:proofErr w:type="spellStart"/>
      <w:r w:rsidRPr="00A30882">
        <w:rPr>
          <w:highlight w:val="white"/>
          <w:lang w:val="lv-LV"/>
        </w:rPr>
        <w:t>public</w:t>
      </w:r>
      <w:proofErr w:type="spellEnd"/>
      <w:r w:rsidRPr="00A30882">
        <w:rPr>
          <w:highlight w:val="white"/>
          <w:lang w:val="lv-LV"/>
        </w:rPr>
        <w:t xml:space="preserve"> </w:t>
      </w:r>
      <w:proofErr w:type="spellStart"/>
      <w:r w:rsidRPr="00A30882">
        <w:rPr>
          <w:highlight w:val="white"/>
          <w:lang w:val="lv-LV"/>
        </w:rPr>
        <w:t>static</w:t>
      </w:r>
      <w:proofErr w:type="spellEnd"/>
      <w:r w:rsidRPr="00A30882">
        <w:rPr>
          <w:highlight w:val="white"/>
          <w:lang w:val="lv-LV"/>
        </w:rPr>
        <w:t xml:space="preserve"> </w:t>
      </w:r>
      <w:proofErr w:type="spellStart"/>
      <w:r w:rsidRPr="00A30882">
        <w:rPr>
          <w:highlight w:val="white"/>
          <w:lang w:val="lv-LV"/>
        </w:rPr>
        <w:t>void</w:t>
      </w:r>
      <w:proofErr w:type="spellEnd"/>
      <w:r w:rsidRPr="00A30882">
        <w:rPr>
          <w:highlight w:val="white"/>
          <w:lang w:val="lv-LV"/>
        </w:rPr>
        <w:t xml:space="preserve"> </w:t>
      </w:r>
      <w:proofErr w:type="spellStart"/>
      <w:r w:rsidRPr="00A30882">
        <w:rPr>
          <w:highlight w:val="white"/>
          <w:lang w:val="lv-LV"/>
        </w:rPr>
        <w:t>Main</w:t>
      </w:r>
      <w:proofErr w:type="spellEnd"/>
      <w:r w:rsidRPr="00A30882">
        <w:rPr>
          <w:highlight w:val="white"/>
          <w:lang w:val="lv-LV"/>
        </w:rPr>
        <w:t>(</w:t>
      </w:r>
      <w:proofErr w:type="spellStart"/>
      <w:r w:rsidRPr="00A30882">
        <w:rPr>
          <w:highlight w:val="white"/>
          <w:lang w:val="lv-LV"/>
        </w:rPr>
        <w:t>string</w:t>
      </w:r>
      <w:proofErr w:type="spellEnd"/>
      <w:r w:rsidRPr="00A30882">
        <w:rPr>
          <w:highlight w:val="white"/>
          <w:lang w:val="lv-LV"/>
        </w:rPr>
        <w:t xml:space="preserve">[] </w:t>
      </w:r>
      <w:proofErr w:type="spellStart"/>
      <w:r w:rsidRPr="00A30882">
        <w:rPr>
          <w:highlight w:val="white"/>
          <w:lang w:val="lv-LV"/>
        </w:rPr>
        <w:t>args</w:t>
      </w:r>
      <w:proofErr w:type="spellEnd"/>
      <w:r w:rsidRPr="00A30882">
        <w:rPr>
          <w:highlight w:val="white"/>
          <w:lang w:val="lv-LV"/>
        </w:rPr>
        <w:t>)</w:t>
      </w:r>
    </w:p>
    <w:p w14:paraId="2754A27F" w14:textId="77777777" w:rsidR="00003907" w:rsidRPr="00A30882" w:rsidRDefault="00003907" w:rsidP="00003907">
      <w:pPr>
        <w:pStyle w:val="CodeBlock"/>
        <w:keepNext w:val="0"/>
        <w:widowControl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{</w:t>
      </w:r>
    </w:p>
    <w:p w14:paraId="74EA9ED3" w14:textId="77777777" w:rsidR="00003907" w:rsidRPr="00A30882" w:rsidRDefault="00003907" w:rsidP="00003907">
      <w:pPr>
        <w:pStyle w:val="CodeBlock"/>
        <w:keepNext w:val="0"/>
        <w:widowControl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</w:t>
      </w:r>
      <w:proofErr w:type="spellStart"/>
      <w:r w:rsidRPr="00A30882">
        <w:rPr>
          <w:highlight w:val="white"/>
          <w:lang w:val="lv-LV"/>
        </w:rPr>
        <w:t>Dictionary</w:t>
      </w:r>
      <w:proofErr w:type="spellEnd"/>
      <w:r w:rsidRPr="00A30882">
        <w:rPr>
          <w:highlight w:val="white"/>
          <w:lang w:val="lv-LV"/>
        </w:rPr>
        <w:t>&lt;</w:t>
      </w:r>
      <w:proofErr w:type="spellStart"/>
      <w:r w:rsidRPr="00A30882">
        <w:rPr>
          <w:highlight w:val="white"/>
          <w:lang w:val="lv-LV"/>
        </w:rPr>
        <w:t>string</w:t>
      </w:r>
      <w:proofErr w:type="spellEnd"/>
      <w:r w:rsidRPr="00A30882">
        <w:rPr>
          <w:highlight w:val="white"/>
          <w:lang w:val="lv-LV"/>
        </w:rPr>
        <w:t xml:space="preserve">, </w:t>
      </w:r>
      <w:proofErr w:type="spellStart"/>
      <w:r w:rsidRPr="00A30882">
        <w:rPr>
          <w:highlight w:val="white"/>
          <w:lang w:val="lv-LV"/>
        </w:rPr>
        <w:t>int</w:t>
      </w:r>
      <w:proofErr w:type="spellEnd"/>
      <w:r w:rsidRPr="00A30882">
        <w:rPr>
          <w:highlight w:val="white"/>
          <w:lang w:val="lv-LV"/>
        </w:rPr>
        <w:t xml:space="preserve">&gt; </w:t>
      </w:r>
      <w:proofErr w:type="spellStart"/>
      <w:r w:rsidRPr="00A30882">
        <w:rPr>
          <w:highlight w:val="white"/>
          <w:lang w:val="lv-LV"/>
        </w:rPr>
        <w:t>fileSendDic</w:t>
      </w:r>
      <w:proofErr w:type="spellEnd"/>
      <w:r w:rsidRPr="00A30882">
        <w:rPr>
          <w:highlight w:val="white"/>
          <w:lang w:val="lv-LV"/>
        </w:rPr>
        <w:t xml:space="preserve"> = </w:t>
      </w:r>
      <w:proofErr w:type="spellStart"/>
      <w:r w:rsidRPr="00A30882">
        <w:rPr>
          <w:highlight w:val="white"/>
          <w:lang w:val="lv-LV"/>
        </w:rPr>
        <w:t>new</w:t>
      </w:r>
      <w:proofErr w:type="spellEnd"/>
      <w:r w:rsidRPr="00A30882">
        <w:rPr>
          <w:highlight w:val="white"/>
          <w:lang w:val="lv-LV"/>
        </w:rPr>
        <w:t xml:space="preserve"> </w:t>
      </w:r>
      <w:proofErr w:type="spellStart"/>
      <w:r w:rsidRPr="00A30882">
        <w:rPr>
          <w:highlight w:val="white"/>
          <w:lang w:val="lv-LV"/>
        </w:rPr>
        <w:t>Dictionary</w:t>
      </w:r>
      <w:proofErr w:type="spellEnd"/>
      <w:r w:rsidRPr="00A30882">
        <w:rPr>
          <w:highlight w:val="white"/>
          <w:lang w:val="lv-LV"/>
        </w:rPr>
        <w:t>&lt;</w:t>
      </w:r>
      <w:proofErr w:type="spellStart"/>
      <w:r w:rsidRPr="00A30882">
        <w:rPr>
          <w:highlight w:val="white"/>
          <w:lang w:val="lv-LV"/>
        </w:rPr>
        <w:t>string</w:t>
      </w:r>
      <w:proofErr w:type="spellEnd"/>
      <w:r w:rsidRPr="00A30882">
        <w:rPr>
          <w:highlight w:val="white"/>
          <w:lang w:val="lv-LV"/>
        </w:rPr>
        <w:t xml:space="preserve">, </w:t>
      </w:r>
      <w:proofErr w:type="spellStart"/>
      <w:r w:rsidRPr="00A30882">
        <w:rPr>
          <w:highlight w:val="white"/>
          <w:lang w:val="lv-LV"/>
        </w:rPr>
        <w:t>int</w:t>
      </w:r>
      <w:proofErr w:type="spellEnd"/>
      <w:r w:rsidRPr="00A30882">
        <w:rPr>
          <w:highlight w:val="white"/>
          <w:lang w:val="lv-LV"/>
        </w:rPr>
        <w:t>&gt;();</w:t>
      </w:r>
    </w:p>
    <w:p w14:paraId="67DC09CC" w14:textId="77777777" w:rsidR="00003907" w:rsidRPr="00A30882" w:rsidRDefault="00003907" w:rsidP="00003907">
      <w:pPr>
        <w:pStyle w:val="CodeBlock"/>
        <w:keepNext w:val="0"/>
        <w:widowControl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</w:t>
      </w:r>
      <w:proofErr w:type="spellStart"/>
      <w:r w:rsidRPr="00A30882">
        <w:rPr>
          <w:highlight w:val="white"/>
          <w:lang w:val="lv-LV"/>
        </w:rPr>
        <w:t>fileSendDic.Add</w:t>
      </w:r>
      <w:proofErr w:type="spellEnd"/>
      <w:r w:rsidRPr="00A30882">
        <w:rPr>
          <w:highlight w:val="white"/>
          <w:lang w:val="lv-LV"/>
        </w:rPr>
        <w:t>("../../../DIT10MB.xml", 2);</w:t>
      </w:r>
    </w:p>
    <w:p w14:paraId="7F70CEC4" w14:textId="77777777" w:rsidR="00003907" w:rsidRPr="00A30882" w:rsidRDefault="00003907" w:rsidP="00003907">
      <w:pPr>
        <w:pStyle w:val="CodeBlock"/>
        <w:keepNext w:val="0"/>
        <w:widowControl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</w:t>
      </w:r>
      <w:proofErr w:type="spellStart"/>
      <w:r w:rsidRPr="00A30882">
        <w:rPr>
          <w:highlight w:val="white"/>
          <w:lang w:val="lv-LV"/>
        </w:rPr>
        <w:t>string</w:t>
      </w:r>
      <w:proofErr w:type="spellEnd"/>
      <w:r w:rsidRPr="00A30882">
        <w:rPr>
          <w:highlight w:val="white"/>
          <w:lang w:val="lv-LV"/>
        </w:rPr>
        <w:t xml:space="preserve"> </w:t>
      </w:r>
      <w:proofErr w:type="spellStart"/>
      <w:r w:rsidRPr="00A30882">
        <w:rPr>
          <w:highlight w:val="white"/>
          <w:lang w:val="lv-LV"/>
        </w:rPr>
        <w:t>channelName</w:t>
      </w:r>
      <w:proofErr w:type="spellEnd"/>
      <w:r w:rsidRPr="00A30882">
        <w:rPr>
          <w:highlight w:val="white"/>
          <w:lang w:val="lv-LV"/>
        </w:rPr>
        <w:t xml:space="preserve"> = "</w:t>
      </w:r>
      <w:proofErr w:type="spellStart"/>
      <w:r w:rsidRPr="00A30882">
        <w:rPr>
          <w:highlight w:val="white"/>
          <w:lang w:val="lv-LV"/>
        </w:rPr>
        <w:t>SampleChannel</w:t>
      </w:r>
      <w:proofErr w:type="spellEnd"/>
      <w:r w:rsidRPr="00A30882">
        <w:rPr>
          <w:highlight w:val="white"/>
          <w:lang w:val="lv-LV"/>
        </w:rPr>
        <w:t>";</w:t>
      </w:r>
    </w:p>
    <w:p w14:paraId="25B9387B" w14:textId="77777777" w:rsidR="00003907" w:rsidRPr="00A30882" w:rsidRDefault="00003907" w:rsidP="00003907">
      <w:pPr>
        <w:pStyle w:val="CodeBlock"/>
        <w:keepNext w:val="0"/>
        <w:widowControl w:val="0"/>
        <w:rPr>
          <w:highlight w:val="white"/>
          <w:lang w:val="lv-LV"/>
        </w:rPr>
      </w:pPr>
    </w:p>
    <w:p w14:paraId="4DB88326" w14:textId="77777777" w:rsidR="00003907" w:rsidRPr="00A30882" w:rsidRDefault="00003907" w:rsidP="00003907">
      <w:pPr>
        <w:pStyle w:val="CodeBlock"/>
        <w:keepNext w:val="0"/>
        <w:widowControl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</w:t>
      </w:r>
      <w:proofErr w:type="spellStart"/>
      <w:r w:rsidRPr="00A30882">
        <w:rPr>
          <w:highlight w:val="white"/>
          <w:lang w:val="lv-LV"/>
        </w:rPr>
        <w:t>foreach</w:t>
      </w:r>
      <w:proofErr w:type="spellEnd"/>
      <w:r w:rsidRPr="00A30882">
        <w:rPr>
          <w:highlight w:val="white"/>
          <w:lang w:val="lv-LV"/>
        </w:rPr>
        <w:t xml:space="preserve"> (var </w:t>
      </w:r>
      <w:proofErr w:type="spellStart"/>
      <w:r w:rsidRPr="00A30882">
        <w:rPr>
          <w:highlight w:val="white"/>
          <w:lang w:val="lv-LV"/>
        </w:rPr>
        <w:t>item</w:t>
      </w:r>
      <w:proofErr w:type="spellEnd"/>
      <w:r w:rsidRPr="00A30882">
        <w:rPr>
          <w:highlight w:val="white"/>
          <w:lang w:val="lv-LV"/>
        </w:rPr>
        <w:t xml:space="preserve"> </w:t>
      </w:r>
      <w:proofErr w:type="spellStart"/>
      <w:r w:rsidRPr="00A30882">
        <w:rPr>
          <w:highlight w:val="white"/>
          <w:lang w:val="lv-LV"/>
        </w:rPr>
        <w:t>in</w:t>
      </w:r>
      <w:proofErr w:type="spellEnd"/>
      <w:r w:rsidRPr="00A30882">
        <w:rPr>
          <w:highlight w:val="white"/>
          <w:lang w:val="lv-LV"/>
        </w:rPr>
        <w:t xml:space="preserve"> </w:t>
      </w:r>
      <w:proofErr w:type="spellStart"/>
      <w:r w:rsidRPr="00A30882">
        <w:rPr>
          <w:highlight w:val="white"/>
          <w:lang w:val="lv-LV"/>
        </w:rPr>
        <w:t>fileSendDic</w:t>
      </w:r>
      <w:proofErr w:type="spellEnd"/>
      <w:r w:rsidRPr="00A30882">
        <w:rPr>
          <w:highlight w:val="white"/>
          <w:lang w:val="lv-LV"/>
        </w:rPr>
        <w:t>)</w:t>
      </w:r>
    </w:p>
    <w:p w14:paraId="3A8C390C" w14:textId="77777777" w:rsidR="00003907" w:rsidRPr="00A30882" w:rsidRDefault="00003907" w:rsidP="00003907">
      <w:pPr>
        <w:pStyle w:val="CodeBlock"/>
        <w:keepNext w:val="0"/>
        <w:widowControl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{</w:t>
      </w:r>
    </w:p>
    <w:p w14:paraId="30755EF2" w14:textId="77777777" w:rsidR="00003907" w:rsidRPr="00A30882" w:rsidRDefault="00003907" w:rsidP="00003907">
      <w:pPr>
        <w:pStyle w:val="CodeBlock"/>
        <w:keepNext w:val="0"/>
        <w:widowControl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    </w:t>
      </w:r>
      <w:proofErr w:type="spellStart"/>
      <w:r w:rsidRPr="00A30882">
        <w:rPr>
          <w:highlight w:val="white"/>
          <w:lang w:val="lv-LV"/>
        </w:rPr>
        <w:t>for</w:t>
      </w:r>
      <w:proofErr w:type="spellEnd"/>
      <w:r w:rsidRPr="00A30882">
        <w:rPr>
          <w:highlight w:val="white"/>
          <w:lang w:val="lv-LV"/>
        </w:rPr>
        <w:t xml:space="preserve"> (</w:t>
      </w:r>
      <w:proofErr w:type="spellStart"/>
      <w:r w:rsidRPr="00A30882">
        <w:rPr>
          <w:highlight w:val="white"/>
          <w:lang w:val="lv-LV"/>
        </w:rPr>
        <w:t>int</w:t>
      </w:r>
      <w:proofErr w:type="spellEnd"/>
      <w:r w:rsidRPr="00A30882">
        <w:rPr>
          <w:highlight w:val="white"/>
          <w:lang w:val="lv-LV"/>
        </w:rPr>
        <w:t xml:space="preserve"> i = 0; i &lt; </w:t>
      </w:r>
      <w:proofErr w:type="spellStart"/>
      <w:r w:rsidRPr="00A30882">
        <w:rPr>
          <w:highlight w:val="white"/>
          <w:lang w:val="lv-LV"/>
        </w:rPr>
        <w:t>item.Value</w:t>
      </w:r>
      <w:proofErr w:type="spellEnd"/>
      <w:r w:rsidRPr="00A30882">
        <w:rPr>
          <w:highlight w:val="white"/>
          <w:lang w:val="lv-LV"/>
        </w:rPr>
        <w:t>; i++)</w:t>
      </w:r>
    </w:p>
    <w:p w14:paraId="21C83EBC" w14:textId="77777777" w:rsidR="00003907" w:rsidRPr="00A30882" w:rsidRDefault="00003907" w:rsidP="00003907">
      <w:pPr>
        <w:pStyle w:val="CodeBlock"/>
        <w:keepNext w:val="0"/>
        <w:widowControl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    {</w:t>
      </w:r>
    </w:p>
    <w:p w14:paraId="1A1B7D74" w14:textId="77777777" w:rsidR="00003907" w:rsidRPr="00A30882" w:rsidRDefault="00003907" w:rsidP="00003907">
      <w:pPr>
        <w:pStyle w:val="CodeBlock"/>
        <w:keepNext w:val="0"/>
        <w:widowControl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        </w:t>
      </w:r>
      <w:proofErr w:type="spellStart"/>
      <w:r w:rsidRPr="00A30882">
        <w:rPr>
          <w:highlight w:val="white"/>
          <w:lang w:val="lv-LV"/>
        </w:rPr>
        <w:t>UploadFileToFtp</w:t>
      </w:r>
      <w:proofErr w:type="spellEnd"/>
      <w:r w:rsidRPr="00A30882">
        <w:rPr>
          <w:highlight w:val="white"/>
          <w:lang w:val="lv-LV"/>
        </w:rPr>
        <w:t>(</w:t>
      </w:r>
      <w:proofErr w:type="spellStart"/>
      <w:r w:rsidRPr="00A30882">
        <w:rPr>
          <w:highlight w:val="white"/>
          <w:lang w:val="lv-LV"/>
        </w:rPr>
        <w:t>new</w:t>
      </w:r>
      <w:proofErr w:type="spellEnd"/>
      <w:r w:rsidRPr="00A30882">
        <w:rPr>
          <w:highlight w:val="white"/>
          <w:lang w:val="lv-LV"/>
        </w:rPr>
        <w:t xml:space="preserve"> </w:t>
      </w:r>
      <w:proofErr w:type="spellStart"/>
      <w:r w:rsidRPr="00A30882">
        <w:rPr>
          <w:highlight w:val="white"/>
          <w:lang w:val="lv-LV"/>
        </w:rPr>
        <w:t>FileInfo</w:t>
      </w:r>
      <w:proofErr w:type="spellEnd"/>
      <w:r w:rsidRPr="00A30882">
        <w:rPr>
          <w:highlight w:val="white"/>
          <w:lang w:val="lv-LV"/>
        </w:rPr>
        <w:t>(</w:t>
      </w:r>
      <w:proofErr w:type="spellStart"/>
      <w:r w:rsidRPr="00A30882">
        <w:rPr>
          <w:highlight w:val="white"/>
          <w:lang w:val="lv-LV"/>
        </w:rPr>
        <w:t>item.Key</w:t>
      </w:r>
      <w:proofErr w:type="spellEnd"/>
      <w:r w:rsidRPr="00A30882">
        <w:rPr>
          <w:highlight w:val="white"/>
          <w:lang w:val="lv-LV"/>
        </w:rPr>
        <w:t xml:space="preserve">), </w:t>
      </w:r>
      <w:proofErr w:type="spellStart"/>
      <w:r w:rsidRPr="00A30882">
        <w:rPr>
          <w:highlight w:val="white"/>
          <w:lang w:val="lv-LV"/>
        </w:rPr>
        <w:t>channelName</w:t>
      </w:r>
      <w:proofErr w:type="spellEnd"/>
      <w:r w:rsidRPr="00A30882">
        <w:rPr>
          <w:highlight w:val="white"/>
          <w:lang w:val="lv-LV"/>
        </w:rPr>
        <w:t>, i);</w:t>
      </w:r>
    </w:p>
    <w:p w14:paraId="2BA885BC" w14:textId="77777777" w:rsidR="00003907" w:rsidRPr="00A30882" w:rsidRDefault="00003907" w:rsidP="00003907">
      <w:pPr>
        <w:pStyle w:val="CodeBlock"/>
        <w:keepNext w:val="0"/>
        <w:widowControl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        </w:t>
      </w:r>
      <w:proofErr w:type="spellStart"/>
      <w:r w:rsidRPr="00A30882">
        <w:rPr>
          <w:highlight w:val="white"/>
          <w:lang w:val="lv-LV"/>
        </w:rPr>
        <w:t>Console.WriteLine</w:t>
      </w:r>
      <w:proofErr w:type="spellEnd"/>
      <w:r w:rsidRPr="00A30882">
        <w:rPr>
          <w:highlight w:val="white"/>
          <w:lang w:val="lv-LV"/>
        </w:rPr>
        <w:t>(i);</w:t>
      </w:r>
    </w:p>
    <w:p w14:paraId="7B1F58C8" w14:textId="77777777" w:rsidR="00003907" w:rsidRPr="00A30882" w:rsidRDefault="00003907" w:rsidP="00003907">
      <w:pPr>
        <w:pStyle w:val="CodeBlock"/>
        <w:keepNext w:val="0"/>
        <w:widowControl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    }</w:t>
      </w:r>
    </w:p>
    <w:p w14:paraId="7C9DE88A" w14:textId="77777777" w:rsidR="00003907" w:rsidRPr="00A30882" w:rsidRDefault="00003907" w:rsidP="00003907">
      <w:pPr>
        <w:pStyle w:val="CodeBlock"/>
        <w:keepNext w:val="0"/>
        <w:widowControl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}</w:t>
      </w:r>
    </w:p>
    <w:p w14:paraId="50EEE7F3" w14:textId="77777777" w:rsidR="00003907" w:rsidRPr="00A30882" w:rsidRDefault="00003907" w:rsidP="00003907">
      <w:pPr>
        <w:pStyle w:val="CodeBlock"/>
        <w:keepNext w:val="0"/>
        <w:widowControl w:val="0"/>
        <w:rPr>
          <w:highlight w:val="white"/>
          <w:lang w:val="lv-LV"/>
        </w:rPr>
      </w:pPr>
    </w:p>
    <w:p w14:paraId="78452BD1" w14:textId="77777777" w:rsidR="00003907" w:rsidRPr="00A30882" w:rsidRDefault="00003907" w:rsidP="00003907">
      <w:pPr>
        <w:pStyle w:val="CodeBlock"/>
        <w:keepNext w:val="0"/>
        <w:widowControl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</w:t>
      </w:r>
      <w:proofErr w:type="spellStart"/>
      <w:r w:rsidRPr="00A30882">
        <w:rPr>
          <w:highlight w:val="white"/>
          <w:lang w:val="lv-LV"/>
        </w:rPr>
        <w:t>Console.ReadLine</w:t>
      </w:r>
      <w:proofErr w:type="spellEnd"/>
      <w:r w:rsidRPr="00A30882">
        <w:rPr>
          <w:highlight w:val="white"/>
          <w:lang w:val="lv-LV"/>
        </w:rPr>
        <w:t>();</w:t>
      </w:r>
    </w:p>
    <w:p w14:paraId="10AEE944" w14:textId="77777777" w:rsidR="00003907" w:rsidRPr="00A30882" w:rsidRDefault="00003907" w:rsidP="00003907">
      <w:pPr>
        <w:pStyle w:val="CodeBlock"/>
        <w:keepNext w:val="0"/>
        <w:widowControl w:val="0"/>
        <w:rPr>
          <w:highlight w:val="white"/>
          <w:lang w:val="lv-LV"/>
        </w:rPr>
      </w:pPr>
    </w:p>
    <w:p w14:paraId="21377E64" w14:textId="77777777" w:rsidR="00003907" w:rsidRPr="00A30882" w:rsidRDefault="00003907" w:rsidP="00003907">
      <w:pPr>
        <w:pStyle w:val="CodeBlock"/>
        <w:keepNext w:val="0"/>
        <w:widowControl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}</w:t>
      </w:r>
    </w:p>
    <w:p w14:paraId="68F88E01" w14:textId="77777777" w:rsidR="00003907" w:rsidRPr="00A30882" w:rsidRDefault="00003907" w:rsidP="00003907">
      <w:pPr>
        <w:pStyle w:val="CodeBlock"/>
        <w:keepNext w:val="0"/>
        <w:widowControl w:val="0"/>
        <w:rPr>
          <w:highlight w:val="white"/>
          <w:lang w:val="lv-LV"/>
        </w:rPr>
      </w:pPr>
    </w:p>
    <w:p w14:paraId="226CA7BD" w14:textId="77777777" w:rsidR="00003907" w:rsidRPr="00A30882" w:rsidRDefault="00003907" w:rsidP="00003907">
      <w:pPr>
        <w:pStyle w:val="CodeBlock"/>
        <w:keepNext w:val="0"/>
        <w:widowControl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</w:t>
      </w:r>
      <w:proofErr w:type="spellStart"/>
      <w:r w:rsidRPr="00A30882">
        <w:rPr>
          <w:highlight w:val="white"/>
          <w:lang w:val="lv-LV"/>
        </w:rPr>
        <w:t>public</w:t>
      </w:r>
      <w:proofErr w:type="spellEnd"/>
      <w:r w:rsidRPr="00A30882">
        <w:rPr>
          <w:highlight w:val="white"/>
          <w:lang w:val="lv-LV"/>
        </w:rPr>
        <w:t xml:space="preserve"> </w:t>
      </w:r>
      <w:proofErr w:type="spellStart"/>
      <w:r w:rsidRPr="00A30882">
        <w:rPr>
          <w:highlight w:val="white"/>
          <w:lang w:val="lv-LV"/>
        </w:rPr>
        <w:t>static</w:t>
      </w:r>
      <w:proofErr w:type="spellEnd"/>
      <w:r w:rsidRPr="00A30882">
        <w:rPr>
          <w:highlight w:val="white"/>
          <w:lang w:val="lv-LV"/>
        </w:rPr>
        <w:t xml:space="preserve"> </w:t>
      </w:r>
      <w:proofErr w:type="spellStart"/>
      <w:r w:rsidRPr="00A30882">
        <w:rPr>
          <w:highlight w:val="white"/>
          <w:lang w:val="lv-LV"/>
        </w:rPr>
        <w:t>void</w:t>
      </w:r>
      <w:proofErr w:type="spellEnd"/>
      <w:r w:rsidRPr="00A30882">
        <w:rPr>
          <w:highlight w:val="white"/>
          <w:lang w:val="lv-LV"/>
        </w:rPr>
        <w:t xml:space="preserve"> </w:t>
      </w:r>
      <w:proofErr w:type="spellStart"/>
      <w:r w:rsidRPr="00A30882">
        <w:rPr>
          <w:highlight w:val="white"/>
          <w:lang w:val="lv-LV"/>
        </w:rPr>
        <w:t>UploadFileToFtp</w:t>
      </w:r>
      <w:proofErr w:type="spellEnd"/>
      <w:r w:rsidRPr="00A30882">
        <w:rPr>
          <w:highlight w:val="white"/>
          <w:lang w:val="lv-LV"/>
        </w:rPr>
        <w:t>(</w:t>
      </w:r>
      <w:proofErr w:type="spellStart"/>
      <w:r w:rsidRPr="00A30882">
        <w:rPr>
          <w:highlight w:val="white"/>
          <w:lang w:val="lv-LV"/>
        </w:rPr>
        <w:t>FileInfo</w:t>
      </w:r>
      <w:proofErr w:type="spellEnd"/>
      <w:r w:rsidRPr="00A30882">
        <w:rPr>
          <w:highlight w:val="white"/>
          <w:lang w:val="lv-LV"/>
        </w:rPr>
        <w:t xml:space="preserve"> </w:t>
      </w:r>
      <w:proofErr w:type="spellStart"/>
      <w:r w:rsidRPr="00A30882">
        <w:rPr>
          <w:highlight w:val="white"/>
          <w:lang w:val="lv-LV"/>
        </w:rPr>
        <w:t>fileInfo</w:t>
      </w:r>
      <w:proofErr w:type="spellEnd"/>
      <w:r w:rsidRPr="00A30882">
        <w:rPr>
          <w:highlight w:val="white"/>
          <w:lang w:val="lv-LV"/>
        </w:rPr>
        <w:t xml:space="preserve">, </w:t>
      </w:r>
      <w:proofErr w:type="spellStart"/>
      <w:r w:rsidRPr="00A30882">
        <w:rPr>
          <w:highlight w:val="white"/>
          <w:lang w:val="lv-LV"/>
        </w:rPr>
        <w:t>string</w:t>
      </w:r>
      <w:proofErr w:type="spellEnd"/>
      <w:r w:rsidRPr="00A30882">
        <w:rPr>
          <w:highlight w:val="white"/>
          <w:lang w:val="lv-LV"/>
        </w:rPr>
        <w:t xml:space="preserve"> </w:t>
      </w:r>
      <w:proofErr w:type="spellStart"/>
      <w:r w:rsidRPr="00A30882">
        <w:rPr>
          <w:highlight w:val="white"/>
          <w:lang w:val="lv-LV"/>
        </w:rPr>
        <w:t>channelName,int</w:t>
      </w:r>
      <w:proofErr w:type="spellEnd"/>
      <w:r w:rsidRPr="00A30882">
        <w:rPr>
          <w:highlight w:val="white"/>
          <w:lang w:val="lv-LV"/>
        </w:rPr>
        <w:t xml:space="preserve"> i)</w:t>
      </w:r>
    </w:p>
    <w:p w14:paraId="3D6BBC4D" w14:textId="77777777" w:rsidR="00003907" w:rsidRPr="00A30882" w:rsidRDefault="00003907" w:rsidP="00003907">
      <w:pPr>
        <w:pStyle w:val="CodeBlock"/>
        <w:keepNext w:val="0"/>
        <w:widowControl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{</w:t>
      </w:r>
    </w:p>
    <w:p w14:paraId="6923AA1D" w14:textId="77777777" w:rsidR="00003907" w:rsidRPr="00A30882" w:rsidRDefault="00003907" w:rsidP="00003907">
      <w:pPr>
        <w:pStyle w:val="CodeBlock"/>
        <w:keepNext w:val="0"/>
        <w:widowControl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</w:t>
      </w:r>
      <w:proofErr w:type="spellStart"/>
      <w:r w:rsidRPr="00A30882">
        <w:rPr>
          <w:highlight w:val="white"/>
          <w:lang w:val="lv-LV"/>
        </w:rPr>
        <w:t>if</w:t>
      </w:r>
      <w:proofErr w:type="spellEnd"/>
      <w:r w:rsidRPr="00A30882">
        <w:rPr>
          <w:highlight w:val="white"/>
          <w:lang w:val="lv-LV"/>
        </w:rPr>
        <w:t xml:space="preserve"> (</w:t>
      </w:r>
      <w:proofErr w:type="spellStart"/>
      <w:r w:rsidRPr="00A30882">
        <w:rPr>
          <w:highlight w:val="white"/>
          <w:lang w:val="lv-LV"/>
        </w:rPr>
        <w:t>fileInfo</w:t>
      </w:r>
      <w:proofErr w:type="spellEnd"/>
      <w:r w:rsidRPr="00A30882">
        <w:rPr>
          <w:highlight w:val="white"/>
          <w:lang w:val="lv-LV"/>
        </w:rPr>
        <w:t xml:space="preserve"> == </w:t>
      </w:r>
      <w:proofErr w:type="spellStart"/>
      <w:r w:rsidRPr="00A30882">
        <w:rPr>
          <w:highlight w:val="white"/>
          <w:lang w:val="lv-LV"/>
        </w:rPr>
        <w:t>null</w:t>
      </w:r>
      <w:proofErr w:type="spellEnd"/>
      <w:r w:rsidRPr="00A30882">
        <w:rPr>
          <w:highlight w:val="white"/>
          <w:lang w:val="lv-LV"/>
        </w:rPr>
        <w:t>)</w:t>
      </w:r>
    </w:p>
    <w:p w14:paraId="18421A11" w14:textId="77777777" w:rsidR="00003907" w:rsidRPr="00A30882" w:rsidRDefault="00003907" w:rsidP="00003907">
      <w:pPr>
        <w:pStyle w:val="CodeBlock"/>
        <w:keepNext w:val="0"/>
        <w:widowControl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lastRenderedPageBreak/>
        <w:t xml:space="preserve">            {</w:t>
      </w:r>
    </w:p>
    <w:p w14:paraId="3AEEB77F" w14:textId="77777777" w:rsidR="00003907" w:rsidRPr="00A30882" w:rsidRDefault="00003907" w:rsidP="00003907">
      <w:pPr>
        <w:pStyle w:val="CodeBlock"/>
        <w:keepNext w:val="0"/>
        <w:widowControl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    </w:t>
      </w:r>
      <w:proofErr w:type="spellStart"/>
      <w:r w:rsidRPr="00A30882">
        <w:rPr>
          <w:highlight w:val="white"/>
          <w:lang w:val="lv-LV"/>
        </w:rPr>
        <w:t>throw</w:t>
      </w:r>
      <w:proofErr w:type="spellEnd"/>
      <w:r w:rsidRPr="00A30882">
        <w:rPr>
          <w:highlight w:val="white"/>
          <w:lang w:val="lv-LV"/>
        </w:rPr>
        <w:t xml:space="preserve"> </w:t>
      </w:r>
      <w:proofErr w:type="spellStart"/>
      <w:r w:rsidRPr="00A30882">
        <w:rPr>
          <w:highlight w:val="white"/>
          <w:lang w:val="lv-LV"/>
        </w:rPr>
        <w:t>new</w:t>
      </w:r>
      <w:proofErr w:type="spellEnd"/>
      <w:r w:rsidRPr="00A30882">
        <w:rPr>
          <w:highlight w:val="white"/>
          <w:lang w:val="lv-LV"/>
        </w:rPr>
        <w:t xml:space="preserve"> </w:t>
      </w:r>
      <w:proofErr w:type="spellStart"/>
      <w:r w:rsidRPr="00A30882">
        <w:rPr>
          <w:highlight w:val="white"/>
          <w:lang w:val="lv-LV"/>
        </w:rPr>
        <w:t>ArgumentException</w:t>
      </w:r>
      <w:proofErr w:type="spellEnd"/>
      <w:r w:rsidRPr="00A30882">
        <w:rPr>
          <w:highlight w:val="white"/>
          <w:lang w:val="lv-LV"/>
        </w:rPr>
        <w:t>("</w:t>
      </w:r>
      <w:proofErr w:type="spellStart"/>
      <w:r w:rsidRPr="00A30882">
        <w:rPr>
          <w:highlight w:val="white"/>
          <w:lang w:val="lv-LV"/>
        </w:rPr>
        <w:t>fileInfo</w:t>
      </w:r>
      <w:proofErr w:type="spellEnd"/>
      <w:r w:rsidRPr="00A30882">
        <w:rPr>
          <w:highlight w:val="white"/>
          <w:lang w:val="lv-LV"/>
        </w:rPr>
        <w:t xml:space="preserve"> </w:t>
      </w:r>
      <w:proofErr w:type="spellStart"/>
      <w:r w:rsidRPr="00A30882">
        <w:rPr>
          <w:highlight w:val="white"/>
          <w:lang w:val="lv-LV"/>
        </w:rPr>
        <w:t>is</w:t>
      </w:r>
      <w:proofErr w:type="spellEnd"/>
      <w:r w:rsidRPr="00A30882">
        <w:rPr>
          <w:highlight w:val="white"/>
          <w:lang w:val="lv-LV"/>
        </w:rPr>
        <w:t xml:space="preserve"> </w:t>
      </w:r>
      <w:proofErr w:type="spellStart"/>
      <w:r w:rsidRPr="00A30882">
        <w:rPr>
          <w:highlight w:val="white"/>
          <w:lang w:val="lv-LV"/>
        </w:rPr>
        <w:t>null</w:t>
      </w:r>
      <w:proofErr w:type="spellEnd"/>
      <w:r w:rsidRPr="00A30882">
        <w:rPr>
          <w:highlight w:val="white"/>
          <w:lang w:val="lv-LV"/>
        </w:rPr>
        <w:t>");</w:t>
      </w:r>
    </w:p>
    <w:p w14:paraId="73025B40" w14:textId="77777777" w:rsidR="00003907" w:rsidRPr="00A30882" w:rsidRDefault="00003907" w:rsidP="00003907">
      <w:pPr>
        <w:pStyle w:val="CodeBlock"/>
        <w:keepNext w:val="0"/>
        <w:widowControl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}</w:t>
      </w:r>
    </w:p>
    <w:p w14:paraId="3C739778" w14:textId="77777777" w:rsidR="00003907" w:rsidRPr="00A30882" w:rsidRDefault="00003907" w:rsidP="00003907">
      <w:pPr>
        <w:pStyle w:val="CodeBlock"/>
        <w:keepNext w:val="0"/>
        <w:widowControl w:val="0"/>
        <w:rPr>
          <w:highlight w:val="white"/>
          <w:lang w:val="lv-LV"/>
        </w:rPr>
      </w:pPr>
    </w:p>
    <w:p w14:paraId="39869BC1" w14:textId="77777777" w:rsidR="00003907" w:rsidRPr="00A30882" w:rsidRDefault="00003907" w:rsidP="00003907">
      <w:pPr>
        <w:pStyle w:val="CodeBlock"/>
        <w:keepNext w:val="0"/>
        <w:widowControl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var </w:t>
      </w:r>
      <w:proofErr w:type="spellStart"/>
      <w:r w:rsidRPr="00A30882">
        <w:rPr>
          <w:highlight w:val="white"/>
          <w:lang w:val="lv-LV"/>
        </w:rPr>
        <w:t>ftpAdress</w:t>
      </w:r>
      <w:proofErr w:type="spellEnd"/>
      <w:r w:rsidRPr="00A30882">
        <w:rPr>
          <w:highlight w:val="white"/>
          <w:lang w:val="lv-LV"/>
        </w:rPr>
        <w:t xml:space="preserve"> = System.Configuration.ConfigurationManager.AppSettings.Get("FtpAdress");</w:t>
      </w:r>
    </w:p>
    <w:p w14:paraId="7C1207B0" w14:textId="77777777" w:rsidR="00003907" w:rsidRPr="00A30882" w:rsidRDefault="00003907" w:rsidP="00003907">
      <w:pPr>
        <w:pStyle w:val="CodeBlock"/>
        <w:keepNext w:val="0"/>
        <w:widowControl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var port = System.Configuration.ConfigurationManager.AppSettings.Get("FtpPort");</w:t>
      </w:r>
    </w:p>
    <w:p w14:paraId="5ABDDD34" w14:textId="77777777" w:rsidR="00003907" w:rsidRPr="00A30882" w:rsidRDefault="00003907" w:rsidP="00003907">
      <w:pPr>
        <w:pStyle w:val="CodeBlock"/>
        <w:keepNext w:val="0"/>
        <w:widowControl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var </w:t>
      </w:r>
      <w:proofErr w:type="spellStart"/>
      <w:r w:rsidRPr="00A30882">
        <w:rPr>
          <w:highlight w:val="white"/>
          <w:lang w:val="lv-LV"/>
        </w:rPr>
        <w:t>userName</w:t>
      </w:r>
      <w:proofErr w:type="spellEnd"/>
      <w:r w:rsidRPr="00A30882">
        <w:rPr>
          <w:highlight w:val="white"/>
          <w:lang w:val="lv-LV"/>
        </w:rPr>
        <w:t xml:space="preserve"> = System.Configuration.ConfigurationManager.AppSettings.Get("UserName");</w:t>
      </w:r>
    </w:p>
    <w:p w14:paraId="40DBEDE1" w14:textId="77777777" w:rsidR="00003907" w:rsidRPr="00A30882" w:rsidRDefault="00003907" w:rsidP="00003907">
      <w:pPr>
        <w:pStyle w:val="CodeBlock"/>
        <w:keepNext w:val="0"/>
        <w:widowControl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var </w:t>
      </w:r>
      <w:proofErr w:type="spellStart"/>
      <w:r w:rsidRPr="00A30882">
        <w:rPr>
          <w:highlight w:val="white"/>
          <w:lang w:val="lv-LV"/>
        </w:rPr>
        <w:t>password</w:t>
      </w:r>
      <w:proofErr w:type="spellEnd"/>
      <w:r w:rsidRPr="00A30882">
        <w:rPr>
          <w:highlight w:val="white"/>
          <w:lang w:val="lv-LV"/>
        </w:rPr>
        <w:t xml:space="preserve"> = System.Configuration.ConfigurationManager.AppSettings.Get("Password");</w:t>
      </w:r>
    </w:p>
    <w:p w14:paraId="5041B059" w14:textId="77777777" w:rsidR="00003907" w:rsidRPr="00A30882" w:rsidRDefault="00003907" w:rsidP="00003907">
      <w:pPr>
        <w:pStyle w:val="CodeBlock"/>
        <w:keepNext w:val="0"/>
        <w:widowControl w:val="0"/>
        <w:rPr>
          <w:highlight w:val="white"/>
          <w:lang w:val="lv-LV"/>
        </w:rPr>
      </w:pPr>
    </w:p>
    <w:p w14:paraId="0317177C" w14:textId="77777777" w:rsidR="00003907" w:rsidRPr="00A30882" w:rsidRDefault="00003907" w:rsidP="00003907">
      <w:pPr>
        <w:pStyle w:val="CodeBlock"/>
        <w:keepNext w:val="0"/>
        <w:widowControl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</w:t>
      </w:r>
      <w:proofErr w:type="spellStart"/>
      <w:r w:rsidRPr="00A30882">
        <w:rPr>
          <w:highlight w:val="white"/>
          <w:lang w:val="lv-LV"/>
        </w:rPr>
        <w:t>using</w:t>
      </w:r>
      <w:proofErr w:type="spellEnd"/>
      <w:r w:rsidRPr="00A30882">
        <w:rPr>
          <w:highlight w:val="white"/>
          <w:lang w:val="lv-LV"/>
        </w:rPr>
        <w:t xml:space="preserve"> (var </w:t>
      </w:r>
      <w:proofErr w:type="spellStart"/>
      <w:r w:rsidRPr="00A30882">
        <w:rPr>
          <w:highlight w:val="white"/>
          <w:lang w:val="lv-LV"/>
        </w:rPr>
        <w:t>ftpClient</w:t>
      </w:r>
      <w:proofErr w:type="spellEnd"/>
      <w:r w:rsidRPr="00A30882">
        <w:rPr>
          <w:highlight w:val="white"/>
          <w:lang w:val="lv-LV"/>
        </w:rPr>
        <w:t xml:space="preserve"> = </w:t>
      </w:r>
      <w:proofErr w:type="spellStart"/>
      <w:r w:rsidRPr="00A30882">
        <w:rPr>
          <w:highlight w:val="white"/>
          <w:lang w:val="lv-LV"/>
        </w:rPr>
        <w:t>new</w:t>
      </w:r>
      <w:proofErr w:type="spellEnd"/>
      <w:r w:rsidRPr="00A30882">
        <w:rPr>
          <w:highlight w:val="white"/>
          <w:lang w:val="lv-LV"/>
        </w:rPr>
        <w:t xml:space="preserve"> </w:t>
      </w:r>
      <w:proofErr w:type="spellStart"/>
      <w:r w:rsidRPr="00A30882">
        <w:rPr>
          <w:highlight w:val="white"/>
          <w:lang w:val="lv-LV"/>
        </w:rPr>
        <w:t>FtpClient</w:t>
      </w:r>
      <w:proofErr w:type="spellEnd"/>
      <w:r w:rsidRPr="00A30882">
        <w:rPr>
          <w:highlight w:val="white"/>
          <w:lang w:val="lv-LV"/>
        </w:rPr>
        <w:t>())</w:t>
      </w:r>
    </w:p>
    <w:p w14:paraId="27EC98A9" w14:textId="77777777" w:rsidR="00003907" w:rsidRPr="00A30882" w:rsidRDefault="00003907" w:rsidP="00003907">
      <w:pPr>
        <w:pStyle w:val="CodeBlock"/>
        <w:keepNext w:val="0"/>
        <w:widowControl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{</w:t>
      </w:r>
    </w:p>
    <w:p w14:paraId="3AA9501B" w14:textId="77777777" w:rsidR="00003907" w:rsidRPr="00A30882" w:rsidRDefault="00003907" w:rsidP="00003907">
      <w:pPr>
        <w:pStyle w:val="CodeBlock"/>
        <w:keepNext w:val="0"/>
        <w:widowControl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    </w:t>
      </w:r>
      <w:proofErr w:type="spellStart"/>
      <w:r w:rsidRPr="00A30882">
        <w:rPr>
          <w:highlight w:val="white"/>
          <w:lang w:val="lv-LV"/>
        </w:rPr>
        <w:t>string</w:t>
      </w:r>
      <w:proofErr w:type="spellEnd"/>
      <w:r w:rsidRPr="00A30882">
        <w:rPr>
          <w:highlight w:val="white"/>
          <w:lang w:val="lv-LV"/>
        </w:rPr>
        <w:t xml:space="preserve"> </w:t>
      </w:r>
      <w:proofErr w:type="spellStart"/>
      <w:r w:rsidRPr="00A30882">
        <w:rPr>
          <w:highlight w:val="white"/>
          <w:lang w:val="lv-LV"/>
        </w:rPr>
        <w:t>write</w:t>
      </w:r>
      <w:proofErr w:type="spellEnd"/>
      <w:r w:rsidRPr="00A30882">
        <w:rPr>
          <w:highlight w:val="white"/>
          <w:lang w:val="lv-LV"/>
        </w:rPr>
        <w:t xml:space="preserve"> = "</w:t>
      </w:r>
      <w:proofErr w:type="spellStart"/>
      <w:r w:rsidRPr="00A30882">
        <w:rPr>
          <w:highlight w:val="white"/>
          <w:lang w:val="lv-LV"/>
        </w:rPr>
        <w:t>Write</w:t>
      </w:r>
      <w:proofErr w:type="spellEnd"/>
      <w:r w:rsidRPr="00A30882">
        <w:rPr>
          <w:highlight w:val="white"/>
          <w:lang w:val="lv-LV"/>
        </w:rPr>
        <w:t>";</w:t>
      </w:r>
    </w:p>
    <w:p w14:paraId="0C72FBF2" w14:textId="77777777" w:rsidR="00003907" w:rsidRPr="00A30882" w:rsidRDefault="00003907" w:rsidP="00003907">
      <w:pPr>
        <w:pStyle w:val="CodeBlock"/>
        <w:keepNext w:val="0"/>
        <w:widowControl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    </w:t>
      </w:r>
      <w:proofErr w:type="spellStart"/>
      <w:r w:rsidRPr="00A30882">
        <w:rPr>
          <w:highlight w:val="white"/>
          <w:lang w:val="lv-LV"/>
        </w:rPr>
        <w:t>string</w:t>
      </w:r>
      <w:proofErr w:type="spellEnd"/>
      <w:r w:rsidRPr="00A30882">
        <w:rPr>
          <w:highlight w:val="white"/>
          <w:lang w:val="lv-LV"/>
        </w:rPr>
        <w:t xml:space="preserve"> </w:t>
      </w:r>
      <w:proofErr w:type="spellStart"/>
      <w:r w:rsidRPr="00A30882">
        <w:rPr>
          <w:highlight w:val="white"/>
          <w:lang w:val="lv-LV"/>
        </w:rPr>
        <w:t>folderName</w:t>
      </w:r>
      <w:proofErr w:type="spellEnd"/>
      <w:r w:rsidRPr="00A30882">
        <w:rPr>
          <w:highlight w:val="white"/>
          <w:lang w:val="lv-LV"/>
        </w:rPr>
        <w:t xml:space="preserve"> = $"{</w:t>
      </w:r>
      <w:proofErr w:type="spellStart"/>
      <w:r w:rsidRPr="00A30882">
        <w:rPr>
          <w:highlight w:val="white"/>
          <w:lang w:val="lv-LV"/>
        </w:rPr>
        <w:t>channelName</w:t>
      </w:r>
      <w:proofErr w:type="spellEnd"/>
      <w:r w:rsidRPr="00A30882">
        <w:rPr>
          <w:highlight w:val="white"/>
          <w:lang w:val="lv-LV"/>
        </w:rPr>
        <w:t>}/DIK-v1-0/{</w:t>
      </w:r>
      <w:proofErr w:type="spellStart"/>
      <w:r w:rsidRPr="00A30882">
        <w:rPr>
          <w:highlight w:val="white"/>
          <w:lang w:val="lv-LV"/>
        </w:rPr>
        <w:t>write</w:t>
      </w:r>
      <w:proofErr w:type="spellEnd"/>
      <w:r w:rsidRPr="00A30882">
        <w:rPr>
          <w:highlight w:val="white"/>
          <w:lang w:val="lv-LV"/>
        </w:rPr>
        <w:t>}/{i}.</w:t>
      </w:r>
      <w:proofErr w:type="spellStart"/>
      <w:r w:rsidRPr="00A30882">
        <w:rPr>
          <w:highlight w:val="white"/>
          <w:lang w:val="lv-LV"/>
        </w:rPr>
        <w:t>xml</w:t>
      </w:r>
      <w:proofErr w:type="spellEnd"/>
      <w:r w:rsidRPr="00A30882">
        <w:rPr>
          <w:highlight w:val="white"/>
          <w:lang w:val="lv-LV"/>
        </w:rPr>
        <w:t>";</w:t>
      </w:r>
    </w:p>
    <w:p w14:paraId="3238281D" w14:textId="77777777" w:rsidR="00003907" w:rsidRPr="00A30882" w:rsidRDefault="00003907" w:rsidP="00003907">
      <w:pPr>
        <w:pStyle w:val="CodeBlock"/>
        <w:keepNext w:val="0"/>
        <w:widowControl w:val="0"/>
        <w:rPr>
          <w:highlight w:val="white"/>
          <w:lang w:val="lv-LV"/>
        </w:rPr>
      </w:pPr>
    </w:p>
    <w:p w14:paraId="2F67B907" w14:textId="77777777" w:rsidR="00003907" w:rsidRPr="00A30882" w:rsidRDefault="00003907" w:rsidP="00003907">
      <w:pPr>
        <w:pStyle w:val="CodeBlock"/>
        <w:keepNext w:val="0"/>
        <w:widowControl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    </w:t>
      </w:r>
      <w:proofErr w:type="spellStart"/>
      <w:r w:rsidRPr="00A30882">
        <w:rPr>
          <w:highlight w:val="white"/>
          <w:lang w:val="lv-LV"/>
        </w:rPr>
        <w:t>ftpClient.ValidateCertificate</w:t>
      </w:r>
      <w:proofErr w:type="spellEnd"/>
      <w:r w:rsidRPr="00A30882">
        <w:rPr>
          <w:highlight w:val="white"/>
          <w:lang w:val="lv-LV"/>
        </w:rPr>
        <w:t xml:space="preserve"> += </w:t>
      </w:r>
      <w:proofErr w:type="spellStart"/>
      <w:r w:rsidRPr="00A30882">
        <w:rPr>
          <w:highlight w:val="white"/>
          <w:lang w:val="lv-LV"/>
        </w:rPr>
        <w:t>new</w:t>
      </w:r>
      <w:proofErr w:type="spellEnd"/>
      <w:r w:rsidRPr="00A30882">
        <w:rPr>
          <w:highlight w:val="white"/>
          <w:lang w:val="lv-LV"/>
        </w:rPr>
        <w:t xml:space="preserve"> </w:t>
      </w:r>
      <w:proofErr w:type="spellStart"/>
      <w:r w:rsidRPr="00A30882">
        <w:rPr>
          <w:highlight w:val="white"/>
          <w:lang w:val="lv-LV"/>
        </w:rPr>
        <w:t>FtpSslValidation</w:t>
      </w:r>
      <w:proofErr w:type="spellEnd"/>
      <w:r w:rsidRPr="00A30882">
        <w:rPr>
          <w:highlight w:val="white"/>
          <w:lang w:val="lv-LV"/>
        </w:rPr>
        <w:t>(</w:t>
      </w:r>
      <w:proofErr w:type="spellStart"/>
      <w:r w:rsidRPr="00A30882">
        <w:rPr>
          <w:highlight w:val="white"/>
          <w:lang w:val="lv-LV"/>
        </w:rPr>
        <w:t>myCertificateValidation</w:t>
      </w:r>
      <w:proofErr w:type="spellEnd"/>
      <w:r w:rsidRPr="00A30882">
        <w:rPr>
          <w:highlight w:val="white"/>
          <w:lang w:val="lv-LV"/>
        </w:rPr>
        <w:t>);</w:t>
      </w:r>
    </w:p>
    <w:p w14:paraId="393208E0" w14:textId="77777777" w:rsidR="00003907" w:rsidRPr="00A30882" w:rsidRDefault="00003907" w:rsidP="00003907">
      <w:pPr>
        <w:pStyle w:val="CodeBlock"/>
        <w:keepNext w:val="0"/>
        <w:widowControl w:val="0"/>
        <w:rPr>
          <w:highlight w:val="white"/>
          <w:lang w:val="lv-LV"/>
        </w:rPr>
      </w:pPr>
    </w:p>
    <w:p w14:paraId="4F8B5037" w14:textId="77777777" w:rsidR="00003907" w:rsidRPr="00A30882" w:rsidRDefault="00003907" w:rsidP="00003907">
      <w:pPr>
        <w:pStyle w:val="CodeBlock"/>
        <w:keepNext w:val="0"/>
        <w:widowControl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    </w:t>
      </w:r>
      <w:proofErr w:type="spellStart"/>
      <w:r w:rsidRPr="00A30882">
        <w:rPr>
          <w:highlight w:val="white"/>
          <w:lang w:val="lv-LV"/>
        </w:rPr>
        <w:t>ftpClient.Host</w:t>
      </w:r>
      <w:proofErr w:type="spellEnd"/>
      <w:r w:rsidRPr="00A30882">
        <w:rPr>
          <w:highlight w:val="white"/>
          <w:lang w:val="lv-LV"/>
        </w:rPr>
        <w:t xml:space="preserve"> = </w:t>
      </w:r>
      <w:proofErr w:type="spellStart"/>
      <w:r w:rsidRPr="00A30882">
        <w:rPr>
          <w:highlight w:val="white"/>
          <w:lang w:val="lv-LV"/>
        </w:rPr>
        <w:t>ftpAdress</w:t>
      </w:r>
      <w:proofErr w:type="spellEnd"/>
      <w:r w:rsidRPr="00A30882">
        <w:rPr>
          <w:highlight w:val="white"/>
          <w:lang w:val="lv-LV"/>
        </w:rPr>
        <w:t>;</w:t>
      </w:r>
    </w:p>
    <w:p w14:paraId="2E913BD4" w14:textId="77777777" w:rsidR="00003907" w:rsidRPr="00A30882" w:rsidRDefault="00003907" w:rsidP="00003907">
      <w:pPr>
        <w:pStyle w:val="CodeBlock"/>
        <w:keepNext w:val="0"/>
        <w:widowControl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    </w:t>
      </w:r>
      <w:proofErr w:type="spellStart"/>
      <w:r w:rsidRPr="00A30882">
        <w:rPr>
          <w:highlight w:val="white"/>
          <w:lang w:val="lv-LV"/>
        </w:rPr>
        <w:t>ftpClient.EncryptionMode</w:t>
      </w:r>
      <w:proofErr w:type="spellEnd"/>
      <w:r w:rsidRPr="00A30882">
        <w:rPr>
          <w:highlight w:val="white"/>
          <w:lang w:val="lv-LV"/>
        </w:rPr>
        <w:t xml:space="preserve"> = </w:t>
      </w:r>
      <w:proofErr w:type="spellStart"/>
      <w:r w:rsidRPr="00A30882">
        <w:rPr>
          <w:highlight w:val="white"/>
          <w:lang w:val="lv-LV"/>
        </w:rPr>
        <w:t>FtpEncryptionMode.Explicit</w:t>
      </w:r>
      <w:proofErr w:type="spellEnd"/>
      <w:r w:rsidRPr="00A30882">
        <w:rPr>
          <w:highlight w:val="white"/>
          <w:lang w:val="lv-LV"/>
        </w:rPr>
        <w:t>;</w:t>
      </w:r>
    </w:p>
    <w:p w14:paraId="14B0F26F" w14:textId="77777777" w:rsidR="00003907" w:rsidRPr="00A30882" w:rsidRDefault="00003907" w:rsidP="00003907">
      <w:pPr>
        <w:pStyle w:val="CodeBlock"/>
        <w:keepNext w:val="0"/>
        <w:widowControl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    </w:t>
      </w:r>
      <w:proofErr w:type="spellStart"/>
      <w:r w:rsidRPr="00A30882">
        <w:rPr>
          <w:highlight w:val="white"/>
          <w:lang w:val="lv-LV"/>
        </w:rPr>
        <w:t>ftpClient.Port</w:t>
      </w:r>
      <w:proofErr w:type="spellEnd"/>
      <w:r w:rsidRPr="00A30882">
        <w:rPr>
          <w:highlight w:val="white"/>
          <w:lang w:val="lv-LV"/>
        </w:rPr>
        <w:t xml:space="preserve"> = Convert.ToInt32(port, </w:t>
      </w:r>
      <w:proofErr w:type="spellStart"/>
      <w:r w:rsidRPr="00A30882">
        <w:rPr>
          <w:highlight w:val="white"/>
          <w:lang w:val="lv-LV"/>
        </w:rPr>
        <w:t>CultureInfo.InvariantCulture</w:t>
      </w:r>
      <w:proofErr w:type="spellEnd"/>
      <w:r w:rsidRPr="00A30882">
        <w:rPr>
          <w:highlight w:val="white"/>
          <w:lang w:val="lv-LV"/>
        </w:rPr>
        <w:t>);</w:t>
      </w:r>
    </w:p>
    <w:p w14:paraId="63514B90" w14:textId="77777777" w:rsidR="00003907" w:rsidRPr="00A30882" w:rsidRDefault="00003907" w:rsidP="00003907">
      <w:pPr>
        <w:pStyle w:val="CodeBlock"/>
        <w:keepNext w:val="0"/>
        <w:widowControl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    </w:t>
      </w:r>
      <w:proofErr w:type="spellStart"/>
      <w:r w:rsidRPr="00A30882">
        <w:rPr>
          <w:highlight w:val="white"/>
          <w:lang w:val="lv-LV"/>
        </w:rPr>
        <w:t>ftpClient.Credentials</w:t>
      </w:r>
      <w:proofErr w:type="spellEnd"/>
      <w:r w:rsidRPr="00A30882">
        <w:rPr>
          <w:highlight w:val="white"/>
          <w:lang w:val="lv-LV"/>
        </w:rPr>
        <w:t xml:space="preserve"> = </w:t>
      </w:r>
      <w:proofErr w:type="spellStart"/>
      <w:r w:rsidRPr="00A30882">
        <w:rPr>
          <w:highlight w:val="white"/>
          <w:lang w:val="lv-LV"/>
        </w:rPr>
        <w:t>new</w:t>
      </w:r>
      <w:proofErr w:type="spellEnd"/>
      <w:r w:rsidRPr="00A30882">
        <w:rPr>
          <w:highlight w:val="white"/>
          <w:lang w:val="lv-LV"/>
        </w:rPr>
        <w:t xml:space="preserve"> </w:t>
      </w:r>
      <w:proofErr w:type="spellStart"/>
      <w:r w:rsidRPr="00A30882">
        <w:rPr>
          <w:highlight w:val="white"/>
          <w:lang w:val="lv-LV"/>
        </w:rPr>
        <w:t>NetworkCredential</w:t>
      </w:r>
      <w:proofErr w:type="spellEnd"/>
      <w:r w:rsidRPr="00A30882">
        <w:rPr>
          <w:highlight w:val="white"/>
          <w:lang w:val="lv-LV"/>
        </w:rPr>
        <w:t>(</w:t>
      </w:r>
      <w:proofErr w:type="spellStart"/>
      <w:r w:rsidRPr="00A30882">
        <w:rPr>
          <w:highlight w:val="white"/>
          <w:lang w:val="lv-LV"/>
        </w:rPr>
        <w:t>userName</w:t>
      </w:r>
      <w:proofErr w:type="spellEnd"/>
      <w:r w:rsidRPr="00A30882">
        <w:rPr>
          <w:highlight w:val="white"/>
          <w:lang w:val="lv-LV"/>
        </w:rPr>
        <w:t xml:space="preserve">, </w:t>
      </w:r>
      <w:proofErr w:type="spellStart"/>
      <w:r w:rsidRPr="00A30882">
        <w:rPr>
          <w:highlight w:val="white"/>
          <w:lang w:val="lv-LV"/>
        </w:rPr>
        <w:t>password</w:t>
      </w:r>
      <w:proofErr w:type="spellEnd"/>
      <w:r w:rsidRPr="00A30882">
        <w:rPr>
          <w:highlight w:val="white"/>
          <w:lang w:val="lv-LV"/>
        </w:rPr>
        <w:t>);</w:t>
      </w:r>
    </w:p>
    <w:p w14:paraId="40CCB8D7" w14:textId="77777777" w:rsidR="00003907" w:rsidRPr="00A30882" w:rsidRDefault="00003907" w:rsidP="00003907">
      <w:pPr>
        <w:pStyle w:val="CodeBlock"/>
        <w:keepNext w:val="0"/>
        <w:widowControl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    </w:t>
      </w:r>
      <w:proofErr w:type="spellStart"/>
      <w:r w:rsidRPr="00A30882">
        <w:rPr>
          <w:highlight w:val="white"/>
          <w:lang w:val="lv-LV"/>
        </w:rPr>
        <w:t>ftpClient.EnableThreadSafeDataConnections</w:t>
      </w:r>
      <w:proofErr w:type="spellEnd"/>
      <w:r w:rsidRPr="00A30882">
        <w:rPr>
          <w:highlight w:val="white"/>
          <w:lang w:val="lv-LV"/>
        </w:rPr>
        <w:t xml:space="preserve"> = </w:t>
      </w:r>
      <w:proofErr w:type="spellStart"/>
      <w:r w:rsidRPr="00A30882">
        <w:rPr>
          <w:highlight w:val="white"/>
          <w:lang w:val="lv-LV"/>
        </w:rPr>
        <w:t>true</w:t>
      </w:r>
      <w:proofErr w:type="spellEnd"/>
      <w:r w:rsidRPr="00A30882">
        <w:rPr>
          <w:highlight w:val="white"/>
          <w:lang w:val="lv-LV"/>
        </w:rPr>
        <w:t>;</w:t>
      </w:r>
    </w:p>
    <w:p w14:paraId="08DBEEAB" w14:textId="77777777" w:rsidR="00003907" w:rsidRPr="00A30882" w:rsidRDefault="00003907" w:rsidP="00003907">
      <w:pPr>
        <w:pStyle w:val="CodeBlock"/>
        <w:keepNext w:val="0"/>
        <w:widowControl w:val="0"/>
        <w:rPr>
          <w:highlight w:val="white"/>
          <w:lang w:val="lv-LV"/>
        </w:rPr>
      </w:pPr>
    </w:p>
    <w:p w14:paraId="785FD26F" w14:textId="77777777" w:rsidR="00003907" w:rsidRPr="00A30882" w:rsidRDefault="00003907" w:rsidP="00003907">
      <w:pPr>
        <w:pStyle w:val="CodeBlock"/>
        <w:keepNext w:val="0"/>
        <w:widowControl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    // do </w:t>
      </w:r>
      <w:proofErr w:type="spellStart"/>
      <w:r w:rsidRPr="00A30882">
        <w:rPr>
          <w:highlight w:val="white"/>
          <w:lang w:val="lv-LV"/>
        </w:rPr>
        <w:t>not</w:t>
      </w:r>
      <w:proofErr w:type="spellEnd"/>
      <w:r w:rsidRPr="00A30882">
        <w:rPr>
          <w:highlight w:val="white"/>
          <w:lang w:val="lv-LV"/>
        </w:rPr>
        <w:t xml:space="preserve"> </w:t>
      </w:r>
      <w:proofErr w:type="spellStart"/>
      <w:r w:rsidRPr="00A30882">
        <w:rPr>
          <w:highlight w:val="white"/>
          <w:lang w:val="lv-LV"/>
        </w:rPr>
        <w:t>open</w:t>
      </w:r>
      <w:proofErr w:type="spellEnd"/>
      <w:r w:rsidRPr="00A30882">
        <w:rPr>
          <w:highlight w:val="white"/>
          <w:lang w:val="lv-LV"/>
        </w:rPr>
        <w:t xml:space="preserve"> a </w:t>
      </w:r>
      <w:proofErr w:type="spellStart"/>
      <w:r w:rsidRPr="00A30882">
        <w:rPr>
          <w:highlight w:val="white"/>
          <w:lang w:val="lv-LV"/>
        </w:rPr>
        <w:t>new</w:t>
      </w:r>
      <w:proofErr w:type="spellEnd"/>
      <w:r w:rsidRPr="00A30882">
        <w:rPr>
          <w:highlight w:val="white"/>
          <w:lang w:val="lv-LV"/>
        </w:rPr>
        <w:t xml:space="preserve"> </w:t>
      </w:r>
      <w:proofErr w:type="spellStart"/>
      <w:r w:rsidRPr="00A30882">
        <w:rPr>
          <w:highlight w:val="white"/>
          <w:lang w:val="lv-LV"/>
        </w:rPr>
        <w:t>connection</w:t>
      </w:r>
      <w:proofErr w:type="spellEnd"/>
      <w:r w:rsidRPr="00A30882">
        <w:rPr>
          <w:highlight w:val="white"/>
          <w:lang w:val="lv-LV"/>
        </w:rPr>
        <w:t xml:space="preserve"> </w:t>
      </w:r>
      <w:proofErr w:type="spellStart"/>
      <w:r w:rsidRPr="00A30882">
        <w:rPr>
          <w:highlight w:val="white"/>
          <w:lang w:val="lv-LV"/>
        </w:rPr>
        <w:t>for</w:t>
      </w:r>
      <w:proofErr w:type="spellEnd"/>
      <w:r w:rsidRPr="00A30882">
        <w:rPr>
          <w:highlight w:val="white"/>
          <w:lang w:val="lv-LV"/>
        </w:rPr>
        <w:t xml:space="preserve"> </w:t>
      </w:r>
      <w:proofErr w:type="spellStart"/>
      <w:r w:rsidRPr="00A30882">
        <w:rPr>
          <w:highlight w:val="white"/>
          <w:lang w:val="lv-LV"/>
        </w:rPr>
        <w:t>each</w:t>
      </w:r>
      <w:proofErr w:type="spellEnd"/>
      <w:r w:rsidRPr="00A30882">
        <w:rPr>
          <w:highlight w:val="white"/>
          <w:lang w:val="lv-LV"/>
        </w:rPr>
        <w:t xml:space="preserve"> </w:t>
      </w:r>
      <w:proofErr w:type="spellStart"/>
      <w:r w:rsidRPr="00A30882">
        <w:rPr>
          <w:highlight w:val="white"/>
          <w:lang w:val="lv-LV"/>
        </w:rPr>
        <w:t>file</w:t>
      </w:r>
      <w:proofErr w:type="spellEnd"/>
    </w:p>
    <w:p w14:paraId="0F18F4FF" w14:textId="77777777" w:rsidR="00003907" w:rsidRPr="00A30882" w:rsidRDefault="00003907" w:rsidP="00003907">
      <w:pPr>
        <w:pStyle w:val="CodeBlock"/>
        <w:keepNext w:val="0"/>
        <w:widowControl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    </w:t>
      </w:r>
      <w:proofErr w:type="spellStart"/>
      <w:r w:rsidRPr="00A30882">
        <w:rPr>
          <w:highlight w:val="white"/>
          <w:lang w:val="lv-LV"/>
        </w:rPr>
        <w:t>ftpClient.DataConnectionType</w:t>
      </w:r>
      <w:proofErr w:type="spellEnd"/>
      <w:r w:rsidRPr="00A30882">
        <w:rPr>
          <w:highlight w:val="white"/>
          <w:lang w:val="lv-LV"/>
        </w:rPr>
        <w:t xml:space="preserve"> = </w:t>
      </w:r>
      <w:proofErr w:type="spellStart"/>
      <w:r w:rsidRPr="00A30882">
        <w:rPr>
          <w:highlight w:val="white"/>
          <w:lang w:val="lv-LV"/>
        </w:rPr>
        <w:t>FtpDataConnectionType.EPSV</w:t>
      </w:r>
      <w:proofErr w:type="spellEnd"/>
      <w:r w:rsidRPr="00A30882">
        <w:rPr>
          <w:highlight w:val="white"/>
          <w:lang w:val="lv-LV"/>
        </w:rPr>
        <w:t>;</w:t>
      </w:r>
    </w:p>
    <w:p w14:paraId="4B7B9A1A" w14:textId="77777777" w:rsidR="00003907" w:rsidRPr="00A30882" w:rsidRDefault="00003907" w:rsidP="00003907">
      <w:pPr>
        <w:pStyle w:val="CodeBlock"/>
        <w:keepNext w:val="0"/>
        <w:widowControl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    </w:t>
      </w:r>
      <w:proofErr w:type="spellStart"/>
      <w:r w:rsidRPr="00A30882">
        <w:rPr>
          <w:highlight w:val="white"/>
          <w:lang w:val="lv-LV"/>
        </w:rPr>
        <w:t>ftpClient.SocketKeepAlive</w:t>
      </w:r>
      <w:proofErr w:type="spellEnd"/>
      <w:r w:rsidRPr="00A30882">
        <w:rPr>
          <w:highlight w:val="white"/>
          <w:lang w:val="lv-LV"/>
        </w:rPr>
        <w:t xml:space="preserve"> = </w:t>
      </w:r>
      <w:proofErr w:type="spellStart"/>
      <w:r w:rsidRPr="00A30882">
        <w:rPr>
          <w:highlight w:val="white"/>
          <w:lang w:val="lv-LV"/>
        </w:rPr>
        <w:t>true</w:t>
      </w:r>
      <w:proofErr w:type="spellEnd"/>
      <w:r w:rsidRPr="00A30882">
        <w:rPr>
          <w:highlight w:val="white"/>
          <w:lang w:val="lv-LV"/>
        </w:rPr>
        <w:t>;</w:t>
      </w:r>
    </w:p>
    <w:p w14:paraId="5FD3AB83" w14:textId="77777777" w:rsidR="00003907" w:rsidRPr="00A30882" w:rsidRDefault="00003907" w:rsidP="00003907">
      <w:pPr>
        <w:pStyle w:val="CodeBlock"/>
        <w:keepNext w:val="0"/>
        <w:widowControl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    System.Net.ServicePointManager.Expect100Continue = </w:t>
      </w:r>
      <w:proofErr w:type="spellStart"/>
      <w:r w:rsidRPr="00A30882">
        <w:rPr>
          <w:highlight w:val="white"/>
          <w:lang w:val="lv-LV"/>
        </w:rPr>
        <w:t>false</w:t>
      </w:r>
      <w:proofErr w:type="spellEnd"/>
      <w:r w:rsidRPr="00A30882">
        <w:rPr>
          <w:highlight w:val="white"/>
          <w:lang w:val="lv-LV"/>
        </w:rPr>
        <w:t>;</w:t>
      </w:r>
    </w:p>
    <w:p w14:paraId="5667B926" w14:textId="77777777" w:rsidR="00003907" w:rsidRPr="00A30882" w:rsidRDefault="00003907" w:rsidP="00003907">
      <w:pPr>
        <w:pStyle w:val="CodeBlock"/>
        <w:keepNext w:val="0"/>
        <w:widowControl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    </w:t>
      </w:r>
      <w:proofErr w:type="spellStart"/>
      <w:r w:rsidRPr="00A30882">
        <w:rPr>
          <w:highlight w:val="white"/>
          <w:lang w:val="lv-LV"/>
        </w:rPr>
        <w:t>System.Net.ServicePointManager.SecurityProtocol</w:t>
      </w:r>
      <w:proofErr w:type="spellEnd"/>
      <w:r w:rsidRPr="00A30882">
        <w:rPr>
          <w:highlight w:val="white"/>
          <w:lang w:val="lv-LV"/>
        </w:rPr>
        <w:t xml:space="preserve"> = System.Net.SecurityProtocolType.Ssl3 | </w:t>
      </w:r>
      <w:proofErr w:type="spellStart"/>
      <w:r w:rsidRPr="00A30882">
        <w:rPr>
          <w:highlight w:val="white"/>
          <w:lang w:val="lv-LV"/>
        </w:rPr>
        <w:t>System.Net.SecurityProtocolType.Tls</w:t>
      </w:r>
      <w:proofErr w:type="spellEnd"/>
      <w:r w:rsidRPr="00A30882">
        <w:rPr>
          <w:highlight w:val="white"/>
          <w:lang w:val="lv-LV"/>
        </w:rPr>
        <w:t>;</w:t>
      </w:r>
    </w:p>
    <w:p w14:paraId="6436CA9B" w14:textId="77777777" w:rsidR="00003907" w:rsidRPr="00A30882" w:rsidRDefault="00003907" w:rsidP="00003907">
      <w:pPr>
        <w:pStyle w:val="CodeBlock"/>
        <w:keepNext w:val="0"/>
        <w:widowControl w:val="0"/>
        <w:rPr>
          <w:highlight w:val="white"/>
          <w:lang w:val="lv-LV"/>
        </w:rPr>
      </w:pPr>
    </w:p>
    <w:p w14:paraId="25079A6A" w14:textId="77777777" w:rsidR="00003907" w:rsidRPr="00A30882" w:rsidRDefault="00003907" w:rsidP="00003907">
      <w:pPr>
        <w:pStyle w:val="CodeBlock"/>
        <w:keepNext w:val="0"/>
        <w:widowControl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    </w:t>
      </w:r>
      <w:proofErr w:type="spellStart"/>
      <w:r w:rsidRPr="00A30882">
        <w:rPr>
          <w:highlight w:val="white"/>
          <w:lang w:val="lv-LV"/>
        </w:rPr>
        <w:t>ftpClient.Connect</w:t>
      </w:r>
      <w:proofErr w:type="spellEnd"/>
      <w:r w:rsidRPr="00A30882">
        <w:rPr>
          <w:highlight w:val="white"/>
          <w:lang w:val="lv-LV"/>
        </w:rPr>
        <w:t>();</w:t>
      </w:r>
    </w:p>
    <w:p w14:paraId="2FBBA2E2" w14:textId="77777777" w:rsidR="00003907" w:rsidRPr="00A30882" w:rsidRDefault="00003907" w:rsidP="00003907">
      <w:pPr>
        <w:pStyle w:val="CodeBlock"/>
        <w:keepNext w:val="0"/>
        <w:widowControl w:val="0"/>
        <w:rPr>
          <w:highlight w:val="white"/>
          <w:lang w:val="lv-LV"/>
        </w:rPr>
      </w:pPr>
    </w:p>
    <w:p w14:paraId="4C6491CA" w14:textId="77777777" w:rsidR="00003907" w:rsidRPr="00A30882" w:rsidRDefault="00003907" w:rsidP="00003907">
      <w:pPr>
        <w:pStyle w:val="CodeBlock"/>
        <w:keepNext w:val="0"/>
        <w:widowControl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    </w:t>
      </w:r>
      <w:proofErr w:type="spellStart"/>
      <w:r w:rsidRPr="00A30882">
        <w:rPr>
          <w:highlight w:val="white"/>
          <w:lang w:val="lv-LV"/>
        </w:rPr>
        <w:t>using</w:t>
      </w:r>
      <w:proofErr w:type="spellEnd"/>
      <w:r w:rsidRPr="00A30882">
        <w:rPr>
          <w:highlight w:val="white"/>
          <w:lang w:val="lv-LV"/>
        </w:rPr>
        <w:t xml:space="preserve"> (var </w:t>
      </w:r>
      <w:proofErr w:type="spellStart"/>
      <w:r w:rsidRPr="00A30882">
        <w:rPr>
          <w:highlight w:val="white"/>
          <w:lang w:val="lv-LV"/>
        </w:rPr>
        <w:t>fileStream</w:t>
      </w:r>
      <w:proofErr w:type="spellEnd"/>
      <w:r w:rsidRPr="00A30882">
        <w:rPr>
          <w:highlight w:val="white"/>
          <w:lang w:val="lv-LV"/>
        </w:rPr>
        <w:t xml:space="preserve"> = </w:t>
      </w:r>
      <w:proofErr w:type="spellStart"/>
      <w:r w:rsidRPr="00A30882">
        <w:rPr>
          <w:highlight w:val="white"/>
          <w:lang w:val="lv-LV"/>
        </w:rPr>
        <w:t>File.OpenRead</w:t>
      </w:r>
      <w:proofErr w:type="spellEnd"/>
      <w:r w:rsidRPr="00A30882">
        <w:rPr>
          <w:highlight w:val="white"/>
          <w:lang w:val="lv-LV"/>
        </w:rPr>
        <w:t>(</w:t>
      </w:r>
      <w:proofErr w:type="spellStart"/>
      <w:r w:rsidRPr="00A30882">
        <w:rPr>
          <w:highlight w:val="white"/>
          <w:lang w:val="lv-LV"/>
        </w:rPr>
        <w:t>fileInfo.FullName</w:t>
      </w:r>
      <w:proofErr w:type="spellEnd"/>
      <w:r w:rsidRPr="00A30882">
        <w:rPr>
          <w:highlight w:val="white"/>
          <w:lang w:val="lv-LV"/>
        </w:rPr>
        <w:t>))</w:t>
      </w:r>
    </w:p>
    <w:p w14:paraId="4939DC7B" w14:textId="77777777" w:rsidR="00003907" w:rsidRPr="00A30882" w:rsidRDefault="00003907" w:rsidP="00003907">
      <w:pPr>
        <w:pStyle w:val="CodeBlock"/>
        <w:keepNext w:val="0"/>
        <w:widowControl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    {</w:t>
      </w:r>
    </w:p>
    <w:p w14:paraId="4BCC3C51" w14:textId="77777777" w:rsidR="00003907" w:rsidRPr="00A30882" w:rsidRDefault="00003907" w:rsidP="00003907">
      <w:pPr>
        <w:pStyle w:val="CodeBlock"/>
        <w:keepNext w:val="0"/>
        <w:widowControl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        </w:t>
      </w:r>
      <w:proofErr w:type="spellStart"/>
      <w:r w:rsidRPr="00A30882">
        <w:rPr>
          <w:highlight w:val="white"/>
          <w:lang w:val="lv-LV"/>
        </w:rPr>
        <w:t>using</w:t>
      </w:r>
      <w:proofErr w:type="spellEnd"/>
      <w:r w:rsidRPr="00A30882">
        <w:rPr>
          <w:highlight w:val="white"/>
          <w:lang w:val="lv-LV"/>
        </w:rPr>
        <w:t xml:space="preserve"> (var </w:t>
      </w:r>
      <w:proofErr w:type="spellStart"/>
      <w:r w:rsidRPr="00A30882">
        <w:rPr>
          <w:highlight w:val="white"/>
          <w:lang w:val="lv-LV"/>
        </w:rPr>
        <w:t>ftpStream</w:t>
      </w:r>
      <w:proofErr w:type="spellEnd"/>
      <w:r w:rsidRPr="00A30882">
        <w:rPr>
          <w:highlight w:val="white"/>
          <w:lang w:val="lv-LV"/>
        </w:rPr>
        <w:t xml:space="preserve"> = </w:t>
      </w:r>
      <w:proofErr w:type="spellStart"/>
      <w:r w:rsidRPr="00A30882">
        <w:rPr>
          <w:highlight w:val="white"/>
          <w:lang w:val="lv-LV"/>
        </w:rPr>
        <w:t>ftpClient.OpenWrite</w:t>
      </w:r>
      <w:proofErr w:type="spellEnd"/>
      <w:r w:rsidRPr="00A30882">
        <w:rPr>
          <w:highlight w:val="white"/>
          <w:lang w:val="lv-LV"/>
        </w:rPr>
        <w:t>(</w:t>
      </w:r>
      <w:proofErr w:type="spellStart"/>
      <w:r w:rsidRPr="00A30882">
        <w:rPr>
          <w:highlight w:val="white"/>
          <w:lang w:val="lv-LV"/>
        </w:rPr>
        <w:t>folderName</w:t>
      </w:r>
      <w:proofErr w:type="spellEnd"/>
      <w:r w:rsidRPr="00A30882">
        <w:rPr>
          <w:highlight w:val="white"/>
          <w:lang w:val="lv-LV"/>
        </w:rPr>
        <w:t xml:space="preserve">, </w:t>
      </w:r>
      <w:proofErr w:type="spellStart"/>
      <w:r w:rsidRPr="00A30882">
        <w:rPr>
          <w:highlight w:val="white"/>
          <w:lang w:val="lv-LV"/>
        </w:rPr>
        <w:t>FtpDataType.ASCII</w:t>
      </w:r>
      <w:proofErr w:type="spellEnd"/>
      <w:r w:rsidRPr="00A30882">
        <w:rPr>
          <w:highlight w:val="white"/>
          <w:lang w:val="lv-LV"/>
        </w:rPr>
        <w:t>))</w:t>
      </w:r>
    </w:p>
    <w:p w14:paraId="7532BCE6" w14:textId="77777777" w:rsidR="00003907" w:rsidRPr="00A30882" w:rsidRDefault="00003907" w:rsidP="00003907">
      <w:pPr>
        <w:pStyle w:val="CodeBlock"/>
        <w:keepNext w:val="0"/>
        <w:widowControl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        {</w:t>
      </w:r>
    </w:p>
    <w:p w14:paraId="3685BCB7" w14:textId="77777777" w:rsidR="00003907" w:rsidRPr="00A30882" w:rsidRDefault="00003907" w:rsidP="00003907">
      <w:pPr>
        <w:pStyle w:val="CodeBlock"/>
        <w:keepNext w:val="0"/>
        <w:widowControl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            var </w:t>
      </w:r>
      <w:proofErr w:type="spellStart"/>
      <w:r w:rsidRPr="00A30882">
        <w:rPr>
          <w:highlight w:val="white"/>
          <w:lang w:val="lv-LV"/>
        </w:rPr>
        <w:t>buffer</w:t>
      </w:r>
      <w:proofErr w:type="spellEnd"/>
      <w:r w:rsidRPr="00A30882">
        <w:rPr>
          <w:highlight w:val="white"/>
          <w:lang w:val="lv-LV"/>
        </w:rPr>
        <w:t xml:space="preserve"> = </w:t>
      </w:r>
      <w:proofErr w:type="spellStart"/>
      <w:r w:rsidRPr="00A30882">
        <w:rPr>
          <w:highlight w:val="white"/>
          <w:lang w:val="lv-LV"/>
        </w:rPr>
        <w:t>new</w:t>
      </w:r>
      <w:proofErr w:type="spellEnd"/>
      <w:r w:rsidRPr="00A30882">
        <w:rPr>
          <w:highlight w:val="white"/>
          <w:lang w:val="lv-LV"/>
        </w:rPr>
        <w:t xml:space="preserve"> </w:t>
      </w:r>
      <w:proofErr w:type="spellStart"/>
      <w:r w:rsidRPr="00A30882">
        <w:rPr>
          <w:highlight w:val="white"/>
          <w:lang w:val="lv-LV"/>
        </w:rPr>
        <w:t>byte</w:t>
      </w:r>
      <w:proofErr w:type="spellEnd"/>
      <w:r w:rsidRPr="00A30882">
        <w:rPr>
          <w:highlight w:val="white"/>
          <w:lang w:val="lv-LV"/>
        </w:rPr>
        <w:t>[8 * 1024];</w:t>
      </w:r>
    </w:p>
    <w:p w14:paraId="43A58761" w14:textId="77777777" w:rsidR="00003907" w:rsidRPr="00A30882" w:rsidRDefault="00003907" w:rsidP="00003907">
      <w:pPr>
        <w:pStyle w:val="CodeBlock"/>
        <w:keepNext w:val="0"/>
        <w:widowControl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            </w:t>
      </w:r>
      <w:proofErr w:type="spellStart"/>
      <w:r w:rsidRPr="00A30882">
        <w:rPr>
          <w:highlight w:val="white"/>
          <w:lang w:val="lv-LV"/>
        </w:rPr>
        <w:t>int</w:t>
      </w:r>
      <w:proofErr w:type="spellEnd"/>
      <w:r w:rsidRPr="00A30882">
        <w:rPr>
          <w:highlight w:val="white"/>
          <w:lang w:val="lv-LV"/>
        </w:rPr>
        <w:t xml:space="preserve"> </w:t>
      </w:r>
      <w:proofErr w:type="spellStart"/>
      <w:r w:rsidRPr="00A30882">
        <w:rPr>
          <w:highlight w:val="white"/>
          <w:lang w:val="lv-LV"/>
        </w:rPr>
        <w:t>count</w:t>
      </w:r>
      <w:proofErr w:type="spellEnd"/>
      <w:r w:rsidRPr="00A30882">
        <w:rPr>
          <w:highlight w:val="white"/>
          <w:lang w:val="lv-LV"/>
        </w:rPr>
        <w:t>;</w:t>
      </w:r>
    </w:p>
    <w:p w14:paraId="40477858" w14:textId="77777777" w:rsidR="00003907" w:rsidRPr="00A30882" w:rsidRDefault="00003907" w:rsidP="00003907">
      <w:pPr>
        <w:pStyle w:val="CodeBlock"/>
        <w:keepNext w:val="0"/>
        <w:widowControl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            </w:t>
      </w:r>
      <w:proofErr w:type="spellStart"/>
      <w:r w:rsidRPr="00A30882">
        <w:rPr>
          <w:highlight w:val="white"/>
          <w:lang w:val="lv-LV"/>
        </w:rPr>
        <w:t>while</w:t>
      </w:r>
      <w:proofErr w:type="spellEnd"/>
      <w:r w:rsidRPr="00A30882">
        <w:rPr>
          <w:highlight w:val="white"/>
          <w:lang w:val="lv-LV"/>
        </w:rPr>
        <w:t xml:space="preserve"> ((</w:t>
      </w:r>
      <w:proofErr w:type="spellStart"/>
      <w:r w:rsidRPr="00A30882">
        <w:rPr>
          <w:highlight w:val="white"/>
          <w:lang w:val="lv-LV"/>
        </w:rPr>
        <w:t>count</w:t>
      </w:r>
      <w:proofErr w:type="spellEnd"/>
      <w:r w:rsidRPr="00A30882">
        <w:rPr>
          <w:highlight w:val="white"/>
          <w:lang w:val="lv-LV"/>
        </w:rPr>
        <w:t xml:space="preserve"> = </w:t>
      </w:r>
      <w:proofErr w:type="spellStart"/>
      <w:r w:rsidRPr="00A30882">
        <w:rPr>
          <w:highlight w:val="white"/>
          <w:lang w:val="lv-LV"/>
        </w:rPr>
        <w:t>fileStream.Read</w:t>
      </w:r>
      <w:proofErr w:type="spellEnd"/>
      <w:r w:rsidRPr="00A30882">
        <w:rPr>
          <w:highlight w:val="white"/>
          <w:lang w:val="lv-LV"/>
        </w:rPr>
        <w:t>(</w:t>
      </w:r>
      <w:proofErr w:type="spellStart"/>
      <w:r w:rsidRPr="00A30882">
        <w:rPr>
          <w:highlight w:val="white"/>
          <w:lang w:val="lv-LV"/>
        </w:rPr>
        <w:t>buffer</w:t>
      </w:r>
      <w:proofErr w:type="spellEnd"/>
      <w:r w:rsidRPr="00A30882">
        <w:rPr>
          <w:highlight w:val="white"/>
          <w:lang w:val="lv-LV"/>
        </w:rPr>
        <w:t xml:space="preserve">, 0, </w:t>
      </w:r>
      <w:proofErr w:type="spellStart"/>
      <w:r w:rsidRPr="00A30882">
        <w:rPr>
          <w:highlight w:val="white"/>
          <w:lang w:val="lv-LV"/>
        </w:rPr>
        <w:t>buffer.Length</w:t>
      </w:r>
      <w:proofErr w:type="spellEnd"/>
      <w:r w:rsidRPr="00A30882">
        <w:rPr>
          <w:highlight w:val="white"/>
          <w:lang w:val="lv-LV"/>
        </w:rPr>
        <w:t>)) &gt; 0)</w:t>
      </w:r>
    </w:p>
    <w:p w14:paraId="10E09539" w14:textId="77777777" w:rsidR="00003907" w:rsidRPr="00A30882" w:rsidRDefault="00003907" w:rsidP="00003907">
      <w:pPr>
        <w:pStyle w:val="CodeBlock"/>
        <w:keepNext w:val="0"/>
        <w:widowControl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            {</w:t>
      </w:r>
    </w:p>
    <w:p w14:paraId="12C9699A" w14:textId="77777777" w:rsidR="00003907" w:rsidRPr="00A30882" w:rsidRDefault="00003907" w:rsidP="00003907">
      <w:pPr>
        <w:pStyle w:val="CodeBlock"/>
        <w:keepNext w:val="0"/>
        <w:widowControl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                </w:t>
      </w:r>
      <w:proofErr w:type="spellStart"/>
      <w:r w:rsidRPr="00A30882">
        <w:rPr>
          <w:highlight w:val="white"/>
          <w:lang w:val="lv-LV"/>
        </w:rPr>
        <w:t>ftpStream.Write</w:t>
      </w:r>
      <w:proofErr w:type="spellEnd"/>
      <w:r w:rsidRPr="00A30882">
        <w:rPr>
          <w:highlight w:val="white"/>
          <w:lang w:val="lv-LV"/>
        </w:rPr>
        <w:t>(</w:t>
      </w:r>
      <w:proofErr w:type="spellStart"/>
      <w:r w:rsidRPr="00A30882">
        <w:rPr>
          <w:highlight w:val="white"/>
          <w:lang w:val="lv-LV"/>
        </w:rPr>
        <w:t>buffer</w:t>
      </w:r>
      <w:proofErr w:type="spellEnd"/>
      <w:r w:rsidRPr="00A30882">
        <w:rPr>
          <w:highlight w:val="white"/>
          <w:lang w:val="lv-LV"/>
        </w:rPr>
        <w:t xml:space="preserve">, 0, </w:t>
      </w:r>
      <w:proofErr w:type="spellStart"/>
      <w:r w:rsidRPr="00A30882">
        <w:rPr>
          <w:highlight w:val="white"/>
          <w:lang w:val="lv-LV"/>
        </w:rPr>
        <w:t>count</w:t>
      </w:r>
      <w:proofErr w:type="spellEnd"/>
      <w:r w:rsidRPr="00A30882">
        <w:rPr>
          <w:highlight w:val="white"/>
          <w:lang w:val="lv-LV"/>
        </w:rPr>
        <w:t>);</w:t>
      </w:r>
    </w:p>
    <w:p w14:paraId="53E4EDC5" w14:textId="77777777" w:rsidR="00003907" w:rsidRPr="00A30882" w:rsidRDefault="00003907" w:rsidP="00003907">
      <w:pPr>
        <w:pStyle w:val="CodeBlock"/>
        <w:keepNext w:val="0"/>
        <w:widowControl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            }</w:t>
      </w:r>
    </w:p>
    <w:p w14:paraId="10827A95" w14:textId="77777777" w:rsidR="00003907" w:rsidRPr="00A30882" w:rsidRDefault="00003907" w:rsidP="00003907">
      <w:pPr>
        <w:pStyle w:val="CodeBlock"/>
        <w:keepNext w:val="0"/>
        <w:widowControl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        }</w:t>
      </w:r>
    </w:p>
    <w:p w14:paraId="78A55BB3" w14:textId="77777777" w:rsidR="00003907" w:rsidRPr="00A30882" w:rsidRDefault="00003907" w:rsidP="00003907">
      <w:pPr>
        <w:pStyle w:val="CodeBlock"/>
        <w:keepNext w:val="0"/>
        <w:widowControl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    }</w:t>
      </w:r>
    </w:p>
    <w:p w14:paraId="7ABBDD5B" w14:textId="77777777" w:rsidR="00003907" w:rsidRPr="00A30882" w:rsidRDefault="00003907" w:rsidP="00003907">
      <w:pPr>
        <w:pStyle w:val="CodeBlock"/>
        <w:keepNext w:val="0"/>
        <w:widowControl w:val="0"/>
        <w:rPr>
          <w:highlight w:val="white"/>
          <w:lang w:val="lv-LV"/>
        </w:rPr>
      </w:pPr>
    </w:p>
    <w:p w14:paraId="1427EBAA" w14:textId="77777777" w:rsidR="00003907" w:rsidRPr="00A30882" w:rsidRDefault="00003907" w:rsidP="00003907">
      <w:pPr>
        <w:pStyle w:val="CodeBlock"/>
        <w:keepNext w:val="0"/>
        <w:widowControl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    </w:t>
      </w:r>
      <w:proofErr w:type="spellStart"/>
      <w:r w:rsidRPr="00A30882">
        <w:rPr>
          <w:highlight w:val="white"/>
          <w:lang w:val="lv-LV"/>
        </w:rPr>
        <w:t>ftpClient.Disconnect</w:t>
      </w:r>
      <w:proofErr w:type="spellEnd"/>
      <w:r w:rsidRPr="00A30882">
        <w:rPr>
          <w:highlight w:val="white"/>
          <w:lang w:val="lv-LV"/>
        </w:rPr>
        <w:t>();</w:t>
      </w:r>
    </w:p>
    <w:p w14:paraId="5A88991F" w14:textId="77777777" w:rsidR="00003907" w:rsidRPr="00A30882" w:rsidRDefault="00003907" w:rsidP="00003907">
      <w:pPr>
        <w:pStyle w:val="CodeBlock"/>
        <w:keepNext w:val="0"/>
        <w:widowControl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}</w:t>
      </w:r>
    </w:p>
    <w:p w14:paraId="4567153A" w14:textId="77777777" w:rsidR="00003907" w:rsidRPr="00A30882" w:rsidRDefault="00003907" w:rsidP="00003907">
      <w:pPr>
        <w:pStyle w:val="CodeBlock"/>
        <w:keepNext w:val="0"/>
        <w:widowControl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}</w:t>
      </w:r>
    </w:p>
    <w:p w14:paraId="1EA6192E" w14:textId="77777777" w:rsidR="00003907" w:rsidRPr="00A30882" w:rsidRDefault="00003907" w:rsidP="00003907">
      <w:pPr>
        <w:pStyle w:val="CodeBlock"/>
        <w:keepNext w:val="0"/>
        <w:widowControl w:val="0"/>
        <w:rPr>
          <w:highlight w:val="white"/>
          <w:lang w:val="lv-LV"/>
        </w:rPr>
      </w:pPr>
    </w:p>
    <w:p w14:paraId="6520BBA5" w14:textId="77777777" w:rsidR="00003907" w:rsidRPr="00A30882" w:rsidRDefault="00003907" w:rsidP="00003907">
      <w:pPr>
        <w:pStyle w:val="CodeBlock"/>
        <w:keepNext w:val="0"/>
        <w:widowControl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</w:t>
      </w:r>
      <w:proofErr w:type="spellStart"/>
      <w:r w:rsidRPr="00A30882">
        <w:rPr>
          <w:highlight w:val="white"/>
          <w:lang w:val="lv-LV"/>
        </w:rPr>
        <w:t>private</w:t>
      </w:r>
      <w:proofErr w:type="spellEnd"/>
      <w:r w:rsidRPr="00A30882">
        <w:rPr>
          <w:highlight w:val="white"/>
          <w:lang w:val="lv-LV"/>
        </w:rPr>
        <w:t xml:space="preserve"> </w:t>
      </w:r>
      <w:proofErr w:type="spellStart"/>
      <w:r w:rsidRPr="00A30882">
        <w:rPr>
          <w:highlight w:val="white"/>
          <w:lang w:val="lv-LV"/>
        </w:rPr>
        <w:t>static</w:t>
      </w:r>
      <w:proofErr w:type="spellEnd"/>
      <w:r w:rsidRPr="00A30882">
        <w:rPr>
          <w:highlight w:val="white"/>
          <w:lang w:val="lv-LV"/>
        </w:rPr>
        <w:t xml:space="preserve"> </w:t>
      </w:r>
      <w:proofErr w:type="spellStart"/>
      <w:r w:rsidRPr="00A30882">
        <w:rPr>
          <w:highlight w:val="white"/>
          <w:lang w:val="lv-LV"/>
        </w:rPr>
        <w:t>void</w:t>
      </w:r>
      <w:proofErr w:type="spellEnd"/>
      <w:r w:rsidRPr="00A30882">
        <w:rPr>
          <w:highlight w:val="white"/>
          <w:lang w:val="lv-LV"/>
        </w:rPr>
        <w:t xml:space="preserve"> </w:t>
      </w:r>
      <w:proofErr w:type="spellStart"/>
      <w:r w:rsidRPr="00A30882">
        <w:rPr>
          <w:highlight w:val="white"/>
          <w:lang w:val="lv-LV"/>
        </w:rPr>
        <w:t>myCertificateValidation</w:t>
      </w:r>
      <w:proofErr w:type="spellEnd"/>
      <w:r w:rsidRPr="00A30882">
        <w:rPr>
          <w:highlight w:val="white"/>
          <w:lang w:val="lv-LV"/>
        </w:rPr>
        <w:t>(</w:t>
      </w:r>
      <w:proofErr w:type="spellStart"/>
      <w:r w:rsidRPr="00A30882">
        <w:rPr>
          <w:highlight w:val="white"/>
          <w:lang w:val="lv-LV"/>
        </w:rPr>
        <w:t>FtpClient</w:t>
      </w:r>
      <w:proofErr w:type="spellEnd"/>
      <w:r w:rsidRPr="00A30882">
        <w:rPr>
          <w:highlight w:val="white"/>
          <w:lang w:val="lv-LV"/>
        </w:rPr>
        <w:t xml:space="preserve"> </w:t>
      </w:r>
      <w:proofErr w:type="spellStart"/>
      <w:r w:rsidRPr="00A30882">
        <w:rPr>
          <w:highlight w:val="white"/>
          <w:lang w:val="lv-LV"/>
        </w:rPr>
        <w:t>control</w:t>
      </w:r>
      <w:proofErr w:type="spellEnd"/>
      <w:r w:rsidRPr="00A30882">
        <w:rPr>
          <w:highlight w:val="white"/>
          <w:lang w:val="lv-LV"/>
        </w:rPr>
        <w:t xml:space="preserve">, </w:t>
      </w:r>
      <w:proofErr w:type="spellStart"/>
      <w:r w:rsidRPr="00A30882">
        <w:rPr>
          <w:highlight w:val="white"/>
          <w:lang w:val="lv-LV"/>
        </w:rPr>
        <w:lastRenderedPageBreak/>
        <w:t>FtpSslValidationEventArgs</w:t>
      </w:r>
      <w:proofErr w:type="spellEnd"/>
      <w:r w:rsidRPr="00A30882">
        <w:rPr>
          <w:highlight w:val="white"/>
          <w:lang w:val="lv-LV"/>
        </w:rPr>
        <w:t xml:space="preserve"> e)</w:t>
      </w:r>
    </w:p>
    <w:p w14:paraId="33CBA327" w14:textId="77777777" w:rsidR="00003907" w:rsidRPr="00A30882" w:rsidRDefault="00003907" w:rsidP="00003907">
      <w:pPr>
        <w:pStyle w:val="CodeBlock"/>
        <w:keepNext w:val="0"/>
        <w:widowControl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{</w:t>
      </w:r>
    </w:p>
    <w:p w14:paraId="263ECC76" w14:textId="77777777" w:rsidR="00003907" w:rsidRPr="00A30882" w:rsidRDefault="00003907" w:rsidP="00003907">
      <w:pPr>
        <w:pStyle w:val="CodeBlock"/>
        <w:keepNext w:val="0"/>
        <w:widowControl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</w:t>
      </w:r>
      <w:proofErr w:type="spellStart"/>
      <w:r w:rsidRPr="00A30882">
        <w:rPr>
          <w:highlight w:val="white"/>
          <w:lang w:val="lv-LV"/>
        </w:rPr>
        <w:t>e.Accept</w:t>
      </w:r>
      <w:proofErr w:type="spellEnd"/>
      <w:r w:rsidRPr="00A30882">
        <w:rPr>
          <w:highlight w:val="white"/>
          <w:lang w:val="lv-LV"/>
        </w:rPr>
        <w:t xml:space="preserve"> = </w:t>
      </w:r>
      <w:proofErr w:type="spellStart"/>
      <w:r w:rsidRPr="00A30882">
        <w:rPr>
          <w:highlight w:val="white"/>
          <w:lang w:val="lv-LV"/>
        </w:rPr>
        <w:t>true</w:t>
      </w:r>
      <w:proofErr w:type="spellEnd"/>
      <w:r w:rsidRPr="00A30882">
        <w:rPr>
          <w:highlight w:val="white"/>
          <w:lang w:val="lv-LV"/>
        </w:rPr>
        <w:t>;</w:t>
      </w:r>
    </w:p>
    <w:p w14:paraId="523694AC" w14:textId="77777777" w:rsidR="00003907" w:rsidRPr="00A30882" w:rsidRDefault="00003907" w:rsidP="00003907">
      <w:pPr>
        <w:pStyle w:val="CodeBlock"/>
        <w:keepNext w:val="0"/>
        <w:widowControl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}</w:t>
      </w:r>
    </w:p>
    <w:p w14:paraId="7D6E7CDA" w14:textId="12F2611B" w:rsidR="00003907" w:rsidRPr="00A30882" w:rsidRDefault="00003907" w:rsidP="00003907">
      <w:pPr>
        <w:pStyle w:val="CodeBlock"/>
        <w:keepNext w:val="0"/>
        <w:widowControl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}</w:t>
      </w:r>
    </w:p>
    <w:p w14:paraId="308579AC" w14:textId="77777777" w:rsidR="00003907" w:rsidRPr="00A30882" w:rsidRDefault="00003907" w:rsidP="00B578B1">
      <w:pPr>
        <w:pStyle w:val="CodeBlock"/>
        <w:keepNext w:val="0"/>
        <w:widowControl w:val="0"/>
        <w:rPr>
          <w:color w:val="000000"/>
          <w:highlight w:val="white"/>
          <w:lang w:val="lv-LV"/>
        </w:rPr>
      </w:pPr>
    </w:p>
    <w:p w14:paraId="78AE2AA7" w14:textId="45FFB9FA" w:rsidR="00A114DD" w:rsidRPr="00A30882" w:rsidRDefault="0025560C" w:rsidP="002F3430">
      <w:pPr>
        <w:pStyle w:val="Heading4"/>
      </w:pPr>
      <w:bookmarkStart w:id="108" w:name="_Toc444166020"/>
      <w:bookmarkStart w:id="109" w:name="_Toc444166021"/>
      <w:bookmarkStart w:id="110" w:name="_Toc444166022"/>
      <w:bookmarkStart w:id="111" w:name="_Toc444166023"/>
      <w:bookmarkStart w:id="112" w:name="_Toc444166024"/>
      <w:bookmarkStart w:id="113" w:name="_Toc444166025"/>
      <w:bookmarkStart w:id="114" w:name="_Toc444166026"/>
      <w:bookmarkStart w:id="115" w:name="_Toc444166027"/>
      <w:bookmarkStart w:id="116" w:name="_Toc444166028"/>
      <w:bookmarkStart w:id="117" w:name="_Toc444166029"/>
      <w:bookmarkStart w:id="118" w:name="_Toc444166030"/>
      <w:bookmarkStart w:id="119" w:name="_Toc444166031"/>
      <w:bookmarkStart w:id="120" w:name="_Toc444166032"/>
      <w:bookmarkStart w:id="121" w:name="_Toc444166033"/>
      <w:bookmarkStart w:id="122" w:name="_Toc444166034"/>
      <w:bookmarkStart w:id="123" w:name="_Toc444166035"/>
      <w:bookmarkStart w:id="124" w:name="_Toc444166036"/>
      <w:bookmarkStart w:id="125" w:name="_Toc444166037"/>
      <w:bookmarkStart w:id="126" w:name="_Toc444166038"/>
      <w:bookmarkStart w:id="127" w:name="_Toc444166039"/>
      <w:bookmarkStart w:id="128" w:name="_Toc444166040"/>
      <w:bookmarkStart w:id="129" w:name="_Toc444166041"/>
      <w:bookmarkStart w:id="130" w:name="_Toc110419704"/>
      <w:bookmarkEnd w:id="108"/>
      <w:bookmarkEnd w:id="109"/>
      <w:bookmarkEnd w:id="110"/>
      <w:bookmarkEnd w:id="111"/>
      <w:bookmarkEnd w:id="112"/>
      <w:bookmarkEnd w:id="113"/>
      <w:bookmarkEnd w:id="114"/>
      <w:bookmarkEnd w:id="115"/>
      <w:bookmarkEnd w:id="116"/>
      <w:bookmarkEnd w:id="117"/>
      <w:bookmarkEnd w:id="118"/>
      <w:bookmarkEnd w:id="119"/>
      <w:bookmarkEnd w:id="120"/>
      <w:bookmarkEnd w:id="121"/>
      <w:bookmarkEnd w:id="122"/>
      <w:bookmarkEnd w:id="123"/>
      <w:bookmarkEnd w:id="124"/>
      <w:bookmarkEnd w:id="125"/>
      <w:bookmarkEnd w:id="126"/>
      <w:bookmarkEnd w:id="127"/>
      <w:bookmarkEnd w:id="128"/>
      <w:bookmarkEnd w:id="129"/>
      <w:r w:rsidRPr="00A30882">
        <w:t xml:space="preserve">Datnes nolasīšana un </w:t>
      </w:r>
      <w:r w:rsidR="002E6603" w:rsidRPr="00A30882">
        <w:t>dzēšana</w:t>
      </w:r>
      <w:r w:rsidR="00BA1D5B" w:rsidRPr="00A30882">
        <w:t xml:space="preserve"> (</w:t>
      </w:r>
      <w:proofErr w:type="spellStart"/>
      <w:r w:rsidR="00BA1D5B" w:rsidRPr="00A30882">
        <w:t>FTPs_ReceiveMessage</w:t>
      </w:r>
      <w:proofErr w:type="spellEnd"/>
      <w:r w:rsidR="00BA1D5B" w:rsidRPr="00A30882">
        <w:t>)</w:t>
      </w:r>
      <w:bookmarkEnd w:id="130"/>
    </w:p>
    <w:p w14:paraId="5363D020" w14:textId="05BBA247" w:rsidR="00BA1D5B" w:rsidRPr="00A30882" w:rsidRDefault="00BA1D5B" w:rsidP="002F3430">
      <w:r w:rsidRPr="00A30882">
        <w:t xml:space="preserve">Tiek izveidots </w:t>
      </w:r>
      <w:proofErr w:type="spellStart"/>
      <w:r w:rsidRPr="00A30882">
        <w:t>piesl</w:t>
      </w:r>
      <w:r w:rsidR="008C5C04" w:rsidRPr="00A30882">
        <w:t>ē</w:t>
      </w:r>
      <w:r w:rsidRPr="00A30882">
        <w:t>gums</w:t>
      </w:r>
      <w:proofErr w:type="spellEnd"/>
      <w:r w:rsidRPr="00A30882">
        <w:t xml:space="preserve"> FTP</w:t>
      </w:r>
      <w:r w:rsidR="00F818A0" w:rsidRPr="00A30882">
        <w:t>, un</w:t>
      </w:r>
      <w:r w:rsidRPr="00A30882">
        <w:t xml:space="preserve"> tiek nolasīta datne no kanāla mapes, kura atbilst „URN:IVIS:100001:CHA- SampleChannel-v1-0-TYPE-DIK” kanālam:</w:t>
      </w:r>
    </w:p>
    <w:p w14:paraId="018759A2" w14:textId="77777777" w:rsidR="00BC7ADC" w:rsidRPr="00A30882" w:rsidRDefault="00BC7ADC" w:rsidP="00BC7ADC">
      <w:pPr>
        <w:pStyle w:val="CodeBlock"/>
        <w:keepNext w:val="0"/>
        <w:rPr>
          <w:color w:val="000000"/>
          <w:highlight w:val="white"/>
          <w:lang w:val="lv-LV"/>
        </w:rPr>
      </w:pPr>
      <w:proofErr w:type="spellStart"/>
      <w:r w:rsidRPr="00A30882">
        <w:rPr>
          <w:color w:val="000000"/>
          <w:highlight w:val="white"/>
          <w:lang w:val="lv-LV"/>
        </w:rPr>
        <w:t>public</w:t>
      </w:r>
      <w:proofErr w:type="spellEnd"/>
      <w:r w:rsidRPr="00A30882">
        <w:rPr>
          <w:color w:val="000000"/>
          <w:highlight w:val="white"/>
          <w:lang w:val="lv-LV"/>
        </w:rPr>
        <w:t xml:space="preserve"> </w:t>
      </w:r>
      <w:proofErr w:type="spellStart"/>
      <w:r w:rsidRPr="00A30882">
        <w:rPr>
          <w:color w:val="000000"/>
          <w:highlight w:val="white"/>
          <w:lang w:val="lv-LV"/>
        </w:rPr>
        <w:t>static</w:t>
      </w:r>
      <w:proofErr w:type="spellEnd"/>
      <w:r w:rsidRPr="00A30882">
        <w:rPr>
          <w:color w:val="000000"/>
          <w:highlight w:val="white"/>
          <w:lang w:val="lv-LV"/>
        </w:rPr>
        <w:t xml:space="preserve"> </w:t>
      </w:r>
      <w:proofErr w:type="spellStart"/>
      <w:r w:rsidRPr="00A30882">
        <w:rPr>
          <w:color w:val="000000"/>
          <w:highlight w:val="white"/>
          <w:lang w:val="lv-LV"/>
        </w:rPr>
        <w:t>class</w:t>
      </w:r>
      <w:proofErr w:type="spellEnd"/>
      <w:r w:rsidRPr="00A30882">
        <w:rPr>
          <w:color w:val="000000"/>
          <w:highlight w:val="white"/>
          <w:lang w:val="lv-LV"/>
        </w:rPr>
        <w:t xml:space="preserve"> </w:t>
      </w:r>
      <w:proofErr w:type="spellStart"/>
      <w:r w:rsidRPr="00A30882">
        <w:rPr>
          <w:color w:val="000000"/>
          <w:highlight w:val="white"/>
          <w:lang w:val="lv-LV"/>
        </w:rPr>
        <w:t>Program</w:t>
      </w:r>
      <w:proofErr w:type="spellEnd"/>
    </w:p>
    <w:p w14:paraId="40865805" w14:textId="77777777" w:rsidR="00BC7ADC" w:rsidRPr="00A30882" w:rsidRDefault="00BC7ADC" w:rsidP="00BC7ADC">
      <w:pPr>
        <w:pStyle w:val="CodeBlock"/>
        <w:keepNext w:val="0"/>
        <w:rPr>
          <w:color w:val="000000"/>
          <w:highlight w:val="white"/>
          <w:lang w:val="lv-LV"/>
        </w:rPr>
      </w:pPr>
      <w:r w:rsidRPr="00A30882">
        <w:rPr>
          <w:color w:val="000000"/>
          <w:highlight w:val="white"/>
          <w:lang w:val="lv-LV"/>
        </w:rPr>
        <w:t xml:space="preserve">    {</w:t>
      </w:r>
    </w:p>
    <w:p w14:paraId="7CEB8C2F" w14:textId="77777777" w:rsidR="00BC7ADC" w:rsidRPr="00A30882" w:rsidRDefault="00BC7ADC" w:rsidP="00BC7ADC">
      <w:pPr>
        <w:pStyle w:val="CodeBlock"/>
        <w:keepNext w:val="0"/>
        <w:rPr>
          <w:color w:val="000000"/>
          <w:highlight w:val="white"/>
          <w:lang w:val="lv-LV"/>
        </w:rPr>
      </w:pPr>
      <w:r w:rsidRPr="00A30882">
        <w:rPr>
          <w:color w:val="000000"/>
          <w:highlight w:val="white"/>
          <w:lang w:val="lv-LV"/>
        </w:rPr>
        <w:t xml:space="preserve">        /// &lt;</w:t>
      </w:r>
      <w:proofErr w:type="spellStart"/>
      <w:r w:rsidRPr="00A30882">
        <w:rPr>
          <w:color w:val="000000"/>
          <w:highlight w:val="white"/>
          <w:lang w:val="lv-LV"/>
        </w:rPr>
        <w:t>summary</w:t>
      </w:r>
      <w:proofErr w:type="spellEnd"/>
      <w:r w:rsidRPr="00A30882">
        <w:rPr>
          <w:color w:val="000000"/>
          <w:highlight w:val="white"/>
          <w:lang w:val="lv-LV"/>
        </w:rPr>
        <w:t>&gt;</w:t>
      </w:r>
    </w:p>
    <w:p w14:paraId="736DE09B" w14:textId="77777777" w:rsidR="00BC7ADC" w:rsidRPr="00A30882" w:rsidRDefault="00BC7ADC" w:rsidP="00BC7ADC">
      <w:pPr>
        <w:pStyle w:val="CodeBlock"/>
        <w:keepNext w:val="0"/>
        <w:rPr>
          <w:color w:val="000000"/>
          <w:highlight w:val="white"/>
          <w:lang w:val="lv-LV"/>
        </w:rPr>
      </w:pPr>
      <w:r w:rsidRPr="00A30882">
        <w:rPr>
          <w:color w:val="000000"/>
          <w:highlight w:val="white"/>
          <w:lang w:val="lv-LV"/>
        </w:rPr>
        <w:t xml:space="preserve">        /// </w:t>
      </w:r>
      <w:proofErr w:type="spellStart"/>
      <w:r w:rsidRPr="00A30882">
        <w:rPr>
          <w:color w:val="000000"/>
          <w:highlight w:val="white"/>
          <w:lang w:val="lv-LV"/>
        </w:rPr>
        <w:t>Mains</w:t>
      </w:r>
      <w:proofErr w:type="spellEnd"/>
      <w:r w:rsidRPr="00A30882">
        <w:rPr>
          <w:color w:val="000000"/>
          <w:highlight w:val="white"/>
          <w:lang w:val="lv-LV"/>
        </w:rPr>
        <w:t xml:space="preserve"> </w:t>
      </w:r>
      <w:proofErr w:type="spellStart"/>
      <w:r w:rsidRPr="00A30882">
        <w:rPr>
          <w:color w:val="000000"/>
          <w:highlight w:val="white"/>
          <w:lang w:val="lv-LV"/>
        </w:rPr>
        <w:t>the</w:t>
      </w:r>
      <w:proofErr w:type="spellEnd"/>
      <w:r w:rsidRPr="00A30882">
        <w:rPr>
          <w:color w:val="000000"/>
          <w:highlight w:val="white"/>
          <w:lang w:val="lv-LV"/>
        </w:rPr>
        <w:t xml:space="preserve"> </w:t>
      </w:r>
      <w:proofErr w:type="spellStart"/>
      <w:r w:rsidRPr="00A30882">
        <w:rPr>
          <w:color w:val="000000"/>
          <w:highlight w:val="white"/>
          <w:lang w:val="lv-LV"/>
        </w:rPr>
        <w:t>specified</w:t>
      </w:r>
      <w:proofErr w:type="spellEnd"/>
      <w:r w:rsidRPr="00A30882">
        <w:rPr>
          <w:color w:val="000000"/>
          <w:highlight w:val="white"/>
          <w:lang w:val="lv-LV"/>
        </w:rPr>
        <w:t xml:space="preserve"> </w:t>
      </w:r>
      <w:proofErr w:type="spellStart"/>
      <w:r w:rsidRPr="00A30882">
        <w:rPr>
          <w:color w:val="000000"/>
          <w:highlight w:val="white"/>
          <w:lang w:val="lv-LV"/>
        </w:rPr>
        <w:t>args</w:t>
      </w:r>
      <w:proofErr w:type="spellEnd"/>
      <w:r w:rsidRPr="00A30882">
        <w:rPr>
          <w:color w:val="000000"/>
          <w:highlight w:val="white"/>
          <w:lang w:val="lv-LV"/>
        </w:rPr>
        <w:t xml:space="preserve">. </w:t>
      </w:r>
    </w:p>
    <w:p w14:paraId="594E8C20" w14:textId="77777777" w:rsidR="00BC7ADC" w:rsidRPr="00A30882" w:rsidRDefault="00BC7ADC" w:rsidP="00BC7ADC">
      <w:pPr>
        <w:pStyle w:val="CodeBlock"/>
        <w:keepNext w:val="0"/>
        <w:rPr>
          <w:color w:val="000000"/>
          <w:highlight w:val="white"/>
          <w:lang w:val="lv-LV"/>
        </w:rPr>
      </w:pPr>
      <w:r w:rsidRPr="00A30882">
        <w:rPr>
          <w:color w:val="000000"/>
          <w:highlight w:val="white"/>
          <w:lang w:val="lv-LV"/>
        </w:rPr>
        <w:t xml:space="preserve">        /// &lt;/</w:t>
      </w:r>
      <w:proofErr w:type="spellStart"/>
      <w:r w:rsidRPr="00A30882">
        <w:rPr>
          <w:color w:val="000000"/>
          <w:highlight w:val="white"/>
          <w:lang w:val="lv-LV"/>
        </w:rPr>
        <w:t>summary</w:t>
      </w:r>
      <w:proofErr w:type="spellEnd"/>
      <w:r w:rsidRPr="00A30882">
        <w:rPr>
          <w:color w:val="000000"/>
          <w:highlight w:val="white"/>
          <w:lang w:val="lv-LV"/>
        </w:rPr>
        <w:t>&gt;</w:t>
      </w:r>
    </w:p>
    <w:p w14:paraId="35627E2B" w14:textId="77777777" w:rsidR="00BC7ADC" w:rsidRPr="00A30882" w:rsidRDefault="00BC7ADC" w:rsidP="00BC7ADC">
      <w:pPr>
        <w:pStyle w:val="CodeBlock"/>
        <w:keepNext w:val="0"/>
        <w:rPr>
          <w:color w:val="000000"/>
          <w:highlight w:val="white"/>
          <w:lang w:val="lv-LV"/>
        </w:rPr>
      </w:pPr>
      <w:r w:rsidRPr="00A30882">
        <w:rPr>
          <w:color w:val="000000"/>
          <w:highlight w:val="white"/>
          <w:lang w:val="lv-LV"/>
        </w:rPr>
        <w:t xml:space="preserve">        /// &lt;</w:t>
      </w:r>
      <w:proofErr w:type="spellStart"/>
      <w:r w:rsidRPr="00A30882">
        <w:rPr>
          <w:color w:val="000000"/>
          <w:highlight w:val="white"/>
          <w:lang w:val="lv-LV"/>
        </w:rPr>
        <w:t>param</w:t>
      </w:r>
      <w:proofErr w:type="spellEnd"/>
      <w:r w:rsidRPr="00A30882">
        <w:rPr>
          <w:color w:val="000000"/>
          <w:highlight w:val="white"/>
          <w:lang w:val="lv-LV"/>
        </w:rPr>
        <w:t xml:space="preserve"> </w:t>
      </w:r>
      <w:proofErr w:type="spellStart"/>
      <w:r w:rsidRPr="00A30882">
        <w:rPr>
          <w:color w:val="000000"/>
          <w:highlight w:val="white"/>
          <w:lang w:val="lv-LV"/>
        </w:rPr>
        <w:t>name</w:t>
      </w:r>
      <w:proofErr w:type="spellEnd"/>
      <w:r w:rsidRPr="00A30882">
        <w:rPr>
          <w:color w:val="000000"/>
          <w:highlight w:val="white"/>
          <w:lang w:val="lv-LV"/>
        </w:rPr>
        <w:t>="</w:t>
      </w:r>
      <w:proofErr w:type="spellStart"/>
      <w:r w:rsidRPr="00A30882">
        <w:rPr>
          <w:color w:val="000000"/>
          <w:highlight w:val="white"/>
          <w:lang w:val="lv-LV"/>
        </w:rPr>
        <w:t>args</w:t>
      </w:r>
      <w:proofErr w:type="spellEnd"/>
      <w:r w:rsidRPr="00A30882">
        <w:rPr>
          <w:color w:val="000000"/>
          <w:highlight w:val="white"/>
          <w:lang w:val="lv-LV"/>
        </w:rPr>
        <w:t xml:space="preserve">"&gt; </w:t>
      </w:r>
      <w:proofErr w:type="spellStart"/>
      <w:r w:rsidRPr="00A30882">
        <w:rPr>
          <w:color w:val="000000"/>
          <w:highlight w:val="white"/>
          <w:lang w:val="lv-LV"/>
        </w:rPr>
        <w:t>The</w:t>
      </w:r>
      <w:proofErr w:type="spellEnd"/>
      <w:r w:rsidRPr="00A30882">
        <w:rPr>
          <w:color w:val="000000"/>
          <w:highlight w:val="white"/>
          <w:lang w:val="lv-LV"/>
        </w:rPr>
        <w:t xml:space="preserve"> </w:t>
      </w:r>
      <w:proofErr w:type="spellStart"/>
      <w:r w:rsidRPr="00A30882">
        <w:rPr>
          <w:color w:val="000000"/>
          <w:highlight w:val="white"/>
          <w:lang w:val="lv-LV"/>
        </w:rPr>
        <w:t>args</w:t>
      </w:r>
      <w:proofErr w:type="spellEnd"/>
      <w:r w:rsidRPr="00A30882">
        <w:rPr>
          <w:color w:val="000000"/>
          <w:highlight w:val="white"/>
          <w:lang w:val="lv-LV"/>
        </w:rPr>
        <w:t>. &lt;/</w:t>
      </w:r>
      <w:proofErr w:type="spellStart"/>
      <w:r w:rsidRPr="00A30882">
        <w:rPr>
          <w:color w:val="000000"/>
          <w:highlight w:val="white"/>
          <w:lang w:val="lv-LV"/>
        </w:rPr>
        <w:t>param</w:t>
      </w:r>
      <w:proofErr w:type="spellEnd"/>
      <w:r w:rsidRPr="00A30882">
        <w:rPr>
          <w:color w:val="000000"/>
          <w:highlight w:val="white"/>
          <w:lang w:val="lv-LV"/>
        </w:rPr>
        <w:t>&gt;</w:t>
      </w:r>
    </w:p>
    <w:p w14:paraId="1E8F0998" w14:textId="77777777" w:rsidR="00BC7ADC" w:rsidRPr="00A30882" w:rsidRDefault="00BC7ADC" w:rsidP="00BC7ADC">
      <w:pPr>
        <w:pStyle w:val="CodeBlock"/>
        <w:keepNext w:val="0"/>
        <w:rPr>
          <w:color w:val="000000"/>
          <w:highlight w:val="white"/>
          <w:lang w:val="lv-LV"/>
        </w:rPr>
      </w:pPr>
      <w:r w:rsidRPr="00A30882">
        <w:rPr>
          <w:color w:val="000000"/>
          <w:highlight w:val="white"/>
          <w:lang w:val="lv-LV"/>
        </w:rPr>
        <w:t xml:space="preserve">        </w:t>
      </w:r>
      <w:proofErr w:type="spellStart"/>
      <w:r w:rsidRPr="00A30882">
        <w:rPr>
          <w:color w:val="000000"/>
          <w:highlight w:val="white"/>
          <w:lang w:val="lv-LV"/>
        </w:rPr>
        <w:t>public</w:t>
      </w:r>
      <w:proofErr w:type="spellEnd"/>
      <w:r w:rsidRPr="00A30882">
        <w:rPr>
          <w:color w:val="000000"/>
          <w:highlight w:val="white"/>
          <w:lang w:val="lv-LV"/>
        </w:rPr>
        <w:t xml:space="preserve"> </w:t>
      </w:r>
      <w:proofErr w:type="spellStart"/>
      <w:r w:rsidRPr="00A30882">
        <w:rPr>
          <w:color w:val="000000"/>
          <w:highlight w:val="white"/>
          <w:lang w:val="lv-LV"/>
        </w:rPr>
        <w:t>static</w:t>
      </w:r>
      <w:proofErr w:type="spellEnd"/>
      <w:r w:rsidRPr="00A30882">
        <w:rPr>
          <w:color w:val="000000"/>
          <w:highlight w:val="white"/>
          <w:lang w:val="lv-LV"/>
        </w:rPr>
        <w:t xml:space="preserve"> </w:t>
      </w:r>
      <w:proofErr w:type="spellStart"/>
      <w:r w:rsidRPr="00A30882">
        <w:rPr>
          <w:color w:val="000000"/>
          <w:highlight w:val="white"/>
          <w:lang w:val="lv-LV"/>
        </w:rPr>
        <w:t>void</w:t>
      </w:r>
      <w:proofErr w:type="spellEnd"/>
      <w:r w:rsidRPr="00A30882">
        <w:rPr>
          <w:color w:val="000000"/>
          <w:highlight w:val="white"/>
          <w:lang w:val="lv-LV"/>
        </w:rPr>
        <w:t xml:space="preserve"> </w:t>
      </w:r>
      <w:proofErr w:type="spellStart"/>
      <w:r w:rsidRPr="00A30882">
        <w:rPr>
          <w:color w:val="000000"/>
          <w:highlight w:val="white"/>
          <w:lang w:val="lv-LV"/>
        </w:rPr>
        <w:t>Main</w:t>
      </w:r>
      <w:proofErr w:type="spellEnd"/>
      <w:r w:rsidRPr="00A30882">
        <w:rPr>
          <w:color w:val="000000"/>
          <w:highlight w:val="white"/>
          <w:lang w:val="lv-LV"/>
        </w:rPr>
        <w:t>(</w:t>
      </w:r>
      <w:proofErr w:type="spellStart"/>
      <w:r w:rsidRPr="00A30882">
        <w:rPr>
          <w:color w:val="000000"/>
          <w:highlight w:val="white"/>
          <w:lang w:val="lv-LV"/>
        </w:rPr>
        <w:t>string</w:t>
      </w:r>
      <w:proofErr w:type="spellEnd"/>
      <w:r w:rsidRPr="00A30882">
        <w:rPr>
          <w:color w:val="000000"/>
          <w:highlight w:val="white"/>
          <w:lang w:val="lv-LV"/>
        </w:rPr>
        <w:t xml:space="preserve">[] </w:t>
      </w:r>
      <w:proofErr w:type="spellStart"/>
      <w:r w:rsidRPr="00A30882">
        <w:rPr>
          <w:color w:val="000000"/>
          <w:highlight w:val="white"/>
          <w:lang w:val="lv-LV"/>
        </w:rPr>
        <w:t>args</w:t>
      </w:r>
      <w:proofErr w:type="spellEnd"/>
      <w:r w:rsidRPr="00A30882">
        <w:rPr>
          <w:color w:val="000000"/>
          <w:highlight w:val="white"/>
          <w:lang w:val="lv-LV"/>
        </w:rPr>
        <w:t>)</w:t>
      </w:r>
    </w:p>
    <w:p w14:paraId="706FDB1E" w14:textId="77777777" w:rsidR="00BC7ADC" w:rsidRPr="00A30882" w:rsidRDefault="00BC7ADC" w:rsidP="00BC7ADC">
      <w:pPr>
        <w:pStyle w:val="CodeBlock"/>
        <w:keepNext w:val="0"/>
        <w:rPr>
          <w:color w:val="000000"/>
          <w:highlight w:val="white"/>
          <w:lang w:val="lv-LV"/>
        </w:rPr>
      </w:pPr>
      <w:r w:rsidRPr="00A30882">
        <w:rPr>
          <w:color w:val="000000"/>
          <w:highlight w:val="white"/>
          <w:lang w:val="lv-LV"/>
        </w:rPr>
        <w:t xml:space="preserve">        {</w:t>
      </w:r>
    </w:p>
    <w:p w14:paraId="0E35F202" w14:textId="77777777" w:rsidR="00BC7ADC" w:rsidRPr="00A30882" w:rsidRDefault="00BC7ADC" w:rsidP="00BC7ADC">
      <w:pPr>
        <w:pStyle w:val="CodeBlock"/>
        <w:keepNext w:val="0"/>
        <w:rPr>
          <w:color w:val="000000"/>
          <w:highlight w:val="white"/>
          <w:lang w:val="lv-LV"/>
        </w:rPr>
      </w:pPr>
      <w:r w:rsidRPr="00A30882">
        <w:rPr>
          <w:color w:val="000000"/>
          <w:highlight w:val="white"/>
          <w:lang w:val="lv-LV"/>
        </w:rPr>
        <w:t xml:space="preserve">            var </w:t>
      </w:r>
      <w:proofErr w:type="spellStart"/>
      <w:r w:rsidRPr="00A30882">
        <w:rPr>
          <w:color w:val="000000"/>
          <w:highlight w:val="white"/>
          <w:lang w:val="lv-LV"/>
        </w:rPr>
        <w:t>interval</w:t>
      </w:r>
      <w:proofErr w:type="spellEnd"/>
      <w:r w:rsidRPr="00A30882">
        <w:rPr>
          <w:color w:val="000000"/>
          <w:highlight w:val="white"/>
          <w:lang w:val="lv-LV"/>
        </w:rPr>
        <w:t xml:space="preserve"> = int.Parse(System.Configuration.ConfigurationManager.AppSettings.Get("Interaval"));</w:t>
      </w:r>
    </w:p>
    <w:p w14:paraId="4691DD9D" w14:textId="77777777" w:rsidR="00BC7ADC" w:rsidRPr="00A30882" w:rsidRDefault="00BC7ADC" w:rsidP="00BC7ADC">
      <w:pPr>
        <w:pStyle w:val="CodeBlock"/>
        <w:keepNext w:val="0"/>
        <w:rPr>
          <w:color w:val="000000"/>
          <w:highlight w:val="white"/>
          <w:lang w:val="lv-LV"/>
        </w:rPr>
      </w:pPr>
      <w:r w:rsidRPr="00A30882">
        <w:rPr>
          <w:color w:val="000000"/>
          <w:highlight w:val="white"/>
          <w:lang w:val="lv-LV"/>
        </w:rPr>
        <w:t xml:space="preserve">            </w:t>
      </w:r>
      <w:proofErr w:type="spellStart"/>
      <w:r w:rsidRPr="00A30882">
        <w:rPr>
          <w:color w:val="000000"/>
          <w:highlight w:val="white"/>
          <w:lang w:val="lv-LV"/>
        </w:rPr>
        <w:t>string</w:t>
      </w:r>
      <w:proofErr w:type="spellEnd"/>
      <w:r w:rsidRPr="00A30882">
        <w:rPr>
          <w:color w:val="000000"/>
          <w:highlight w:val="white"/>
          <w:lang w:val="lv-LV"/>
        </w:rPr>
        <w:t xml:space="preserve"> </w:t>
      </w:r>
      <w:proofErr w:type="spellStart"/>
      <w:r w:rsidRPr="00A30882">
        <w:rPr>
          <w:color w:val="000000"/>
          <w:highlight w:val="white"/>
          <w:lang w:val="lv-LV"/>
        </w:rPr>
        <w:t>ftpAdress</w:t>
      </w:r>
      <w:proofErr w:type="spellEnd"/>
      <w:r w:rsidRPr="00A30882">
        <w:rPr>
          <w:color w:val="000000"/>
          <w:highlight w:val="white"/>
          <w:lang w:val="lv-LV"/>
        </w:rPr>
        <w:t xml:space="preserve"> = System.Configuration.ConfigurationManager.AppSettings.Get("FtpAdress");</w:t>
      </w:r>
    </w:p>
    <w:p w14:paraId="64EFB44A" w14:textId="77777777" w:rsidR="00BC7ADC" w:rsidRPr="00A30882" w:rsidRDefault="00BC7ADC" w:rsidP="00BC7ADC">
      <w:pPr>
        <w:pStyle w:val="CodeBlock"/>
        <w:keepNext w:val="0"/>
        <w:rPr>
          <w:color w:val="000000"/>
          <w:highlight w:val="white"/>
          <w:lang w:val="lv-LV"/>
        </w:rPr>
      </w:pPr>
      <w:r w:rsidRPr="00A30882">
        <w:rPr>
          <w:color w:val="000000"/>
          <w:highlight w:val="white"/>
          <w:lang w:val="lv-LV"/>
        </w:rPr>
        <w:t xml:space="preserve">            </w:t>
      </w:r>
      <w:proofErr w:type="spellStart"/>
      <w:r w:rsidRPr="00A30882">
        <w:rPr>
          <w:color w:val="000000"/>
          <w:highlight w:val="white"/>
          <w:lang w:val="lv-LV"/>
        </w:rPr>
        <w:t>int</w:t>
      </w:r>
      <w:proofErr w:type="spellEnd"/>
      <w:r w:rsidRPr="00A30882">
        <w:rPr>
          <w:color w:val="000000"/>
          <w:highlight w:val="white"/>
          <w:lang w:val="lv-LV"/>
        </w:rPr>
        <w:t xml:space="preserve"> port = int.Parse(System.Configuration.ConfigurationManager.AppSettings.Get("FtpPort"));</w:t>
      </w:r>
    </w:p>
    <w:p w14:paraId="5AE45612" w14:textId="77777777" w:rsidR="00BC7ADC" w:rsidRPr="00A30882" w:rsidRDefault="00BC7ADC" w:rsidP="00BC7ADC">
      <w:pPr>
        <w:pStyle w:val="CodeBlock"/>
        <w:keepNext w:val="0"/>
        <w:rPr>
          <w:color w:val="000000"/>
          <w:highlight w:val="white"/>
          <w:lang w:val="lv-LV"/>
        </w:rPr>
      </w:pPr>
      <w:r w:rsidRPr="00A30882">
        <w:rPr>
          <w:color w:val="000000"/>
          <w:highlight w:val="white"/>
          <w:lang w:val="lv-LV"/>
        </w:rPr>
        <w:t xml:space="preserve">            var </w:t>
      </w:r>
      <w:proofErr w:type="spellStart"/>
      <w:r w:rsidRPr="00A30882">
        <w:rPr>
          <w:color w:val="000000"/>
          <w:highlight w:val="white"/>
          <w:lang w:val="lv-LV"/>
        </w:rPr>
        <w:t>userName</w:t>
      </w:r>
      <w:proofErr w:type="spellEnd"/>
      <w:r w:rsidRPr="00A30882">
        <w:rPr>
          <w:color w:val="000000"/>
          <w:highlight w:val="white"/>
          <w:lang w:val="lv-LV"/>
        </w:rPr>
        <w:t xml:space="preserve"> = System.Configuration.ConfigurationManager.AppSettings.Get("UserName");</w:t>
      </w:r>
    </w:p>
    <w:p w14:paraId="04C6CC8E" w14:textId="77777777" w:rsidR="00BC7ADC" w:rsidRPr="00A30882" w:rsidRDefault="00BC7ADC" w:rsidP="00BC7ADC">
      <w:pPr>
        <w:pStyle w:val="CodeBlock"/>
        <w:keepNext w:val="0"/>
        <w:rPr>
          <w:color w:val="000000"/>
          <w:highlight w:val="white"/>
          <w:lang w:val="lv-LV"/>
        </w:rPr>
      </w:pPr>
      <w:r w:rsidRPr="00A30882">
        <w:rPr>
          <w:color w:val="000000"/>
          <w:highlight w:val="white"/>
          <w:lang w:val="lv-LV"/>
        </w:rPr>
        <w:t xml:space="preserve">            var </w:t>
      </w:r>
      <w:proofErr w:type="spellStart"/>
      <w:r w:rsidRPr="00A30882">
        <w:rPr>
          <w:color w:val="000000"/>
          <w:highlight w:val="white"/>
          <w:lang w:val="lv-LV"/>
        </w:rPr>
        <w:t>password</w:t>
      </w:r>
      <w:proofErr w:type="spellEnd"/>
      <w:r w:rsidRPr="00A30882">
        <w:rPr>
          <w:color w:val="000000"/>
          <w:highlight w:val="white"/>
          <w:lang w:val="lv-LV"/>
        </w:rPr>
        <w:t xml:space="preserve"> = System.Configuration.ConfigurationManager.AppSettings.Get("Password");</w:t>
      </w:r>
    </w:p>
    <w:p w14:paraId="59A21929" w14:textId="77777777" w:rsidR="00BC7ADC" w:rsidRPr="00A30882" w:rsidRDefault="00BC7ADC" w:rsidP="00BC7ADC">
      <w:pPr>
        <w:pStyle w:val="CodeBlock"/>
        <w:keepNext w:val="0"/>
        <w:rPr>
          <w:color w:val="000000"/>
          <w:highlight w:val="white"/>
          <w:lang w:val="lv-LV"/>
        </w:rPr>
      </w:pPr>
      <w:r w:rsidRPr="00A30882">
        <w:rPr>
          <w:color w:val="000000"/>
          <w:highlight w:val="white"/>
          <w:lang w:val="lv-LV"/>
        </w:rPr>
        <w:t xml:space="preserve">            var </w:t>
      </w:r>
      <w:proofErr w:type="spellStart"/>
      <w:r w:rsidRPr="00A30882">
        <w:rPr>
          <w:color w:val="000000"/>
          <w:highlight w:val="white"/>
          <w:lang w:val="lv-LV"/>
        </w:rPr>
        <w:t>folder</w:t>
      </w:r>
      <w:proofErr w:type="spellEnd"/>
      <w:r w:rsidRPr="00A30882">
        <w:rPr>
          <w:color w:val="000000"/>
          <w:highlight w:val="white"/>
          <w:lang w:val="lv-LV"/>
        </w:rPr>
        <w:t xml:space="preserve"> = System.Configuration.ConfigurationManager.AppSettings.Get("FolderTemp");</w:t>
      </w:r>
    </w:p>
    <w:p w14:paraId="3AAC0EDD" w14:textId="77777777" w:rsidR="00BC7ADC" w:rsidRPr="00A30882" w:rsidRDefault="00BC7ADC" w:rsidP="00BC7ADC">
      <w:pPr>
        <w:pStyle w:val="CodeBlock"/>
        <w:keepNext w:val="0"/>
        <w:rPr>
          <w:color w:val="000000"/>
          <w:highlight w:val="white"/>
          <w:lang w:val="lv-LV"/>
        </w:rPr>
      </w:pPr>
    </w:p>
    <w:p w14:paraId="75C30D5F" w14:textId="77777777" w:rsidR="00BC7ADC" w:rsidRPr="00A30882" w:rsidRDefault="00BC7ADC" w:rsidP="00BC7ADC">
      <w:pPr>
        <w:pStyle w:val="CodeBlock"/>
        <w:keepNext w:val="0"/>
        <w:rPr>
          <w:color w:val="000000"/>
          <w:highlight w:val="white"/>
          <w:lang w:val="lv-LV"/>
        </w:rPr>
      </w:pPr>
      <w:r w:rsidRPr="00A30882">
        <w:rPr>
          <w:color w:val="000000"/>
          <w:highlight w:val="white"/>
          <w:lang w:val="lv-LV"/>
        </w:rPr>
        <w:t xml:space="preserve">            </w:t>
      </w:r>
      <w:proofErr w:type="spellStart"/>
      <w:r w:rsidRPr="00A30882">
        <w:rPr>
          <w:color w:val="000000"/>
          <w:highlight w:val="white"/>
          <w:lang w:val="lv-LV"/>
        </w:rPr>
        <w:t>long</w:t>
      </w:r>
      <w:proofErr w:type="spellEnd"/>
      <w:r w:rsidRPr="00A30882">
        <w:rPr>
          <w:color w:val="000000"/>
          <w:highlight w:val="white"/>
          <w:lang w:val="lv-LV"/>
        </w:rPr>
        <w:t xml:space="preserve"> </w:t>
      </w:r>
      <w:proofErr w:type="spellStart"/>
      <w:r w:rsidRPr="00A30882">
        <w:rPr>
          <w:color w:val="000000"/>
          <w:highlight w:val="white"/>
          <w:lang w:val="lv-LV"/>
        </w:rPr>
        <w:t>ss</w:t>
      </w:r>
      <w:proofErr w:type="spellEnd"/>
      <w:r w:rsidRPr="00A30882">
        <w:rPr>
          <w:color w:val="000000"/>
          <w:highlight w:val="white"/>
          <w:lang w:val="lv-LV"/>
        </w:rPr>
        <w:t xml:space="preserve"> = 0;</w:t>
      </w:r>
    </w:p>
    <w:p w14:paraId="56E4F497" w14:textId="77777777" w:rsidR="00BC7ADC" w:rsidRPr="00A30882" w:rsidRDefault="00BC7ADC" w:rsidP="00BC7ADC">
      <w:pPr>
        <w:pStyle w:val="CodeBlock"/>
        <w:keepNext w:val="0"/>
        <w:rPr>
          <w:color w:val="000000"/>
          <w:highlight w:val="white"/>
          <w:lang w:val="lv-LV"/>
        </w:rPr>
      </w:pPr>
    </w:p>
    <w:p w14:paraId="28882118" w14:textId="77777777" w:rsidR="00BC7ADC" w:rsidRPr="00A30882" w:rsidRDefault="00BC7ADC" w:rsidP="00BC7ADC">
      <w:pPr>
        <w:pStyle w:val="CodeBlock"/>
        <w:keepNext w:val="0"/>
        <w:rPr>
          <w:color w:val="000000"/>
          <w:highlight w:val="white"/>
          <w:lang w:val="lv-LV"/>
        </w:rPr>
      </w:pPr>
      <w:r w:rsidRPr="00A30882">
        <w:rPr>
          <w:color w:val="000000"/>
          <w:highlight w:val="white"/>
          <w:lang w:val="lv-LV"/>
        </w:rPr>
        <w:t xml:space="preserve">            </w:t>
      </w:r>
      <w:proofErr w:type="spellStart"/>
      <w:r w:rsidRPr="00A30882">
        <w:rPr>
          <w:color w:val="000000"/>
          <w:highlight w:val="white"/>
          <w:lang w:val="lv-LV"/>
        </w:rPr>
        <w:t>Console.WriteLine</w:t>
      </w:r>
      <w:proofErr w:type="spellEnd"/>
      <w:r w:rsidRPr="00A30882">
        <w:rPr>
          <w:color w:val="000000"/>
          <w:highlight w:val="white"/>
          <w:lang w:val="lv-LV"/>
        </w:rPr>
        <w:t>("</w:t>
      </w:r>
      <w:proofErr w:type="spellStart"/>
      <w:r w:rsidRPr="00A30882">
        <w:rPr>
          <w:color w:val="000000"/>
          <w:highlight w:val="white"/>
          <w:lang w:val="lv-LV"/>
        </w:rPr>
        <w:t>Press</w:t>
      </w:r>
      <w:proofErr w:type="spellEnd"/>
      <w:r w:rsidRPr="00A30882">
        <w:rPr>
          <w:color w:val="000000"/>
          <w:highlight w:val="white"/>
          <w:lang w:val="lv-LV"/>
        </w:rPr>
        <w:t xml:space="preserve"> </w:t>
      </w:r>
      <w:proofErr w:type="spellStart"/>
      <w:r w:rsidRPr="00A30882">
        <w:rPr>
          <w:color w:val="000000"/>
          <w:highlight w:val="white"/>
          <w:lang w:val="lv-LV"/>
        </w:rPr>
        <w:t>Enter</w:t>
      </w:r>
      <w:proofErr w:type="spellEnd"/>
      <w:r w:rsidRPr="00A30882">
        <w:rPr>
          <w:color w:val="000000"/>
          <w:highlight w:val="white"/>
          <w:lang w:val="lv-LV"/>
        </w:rPr>
        <w:t>");</w:t>
      </w:r>
    </w:p>
    <w:p w14:paraId="096A6033" w14:textId="77777777" w:rsidR="00BC7ADC" w:rsidRPr="00A30882" w:rsidRDefault="00BC7ADC" w:rsidP="00BC7ADC">
      <w:pPr>
        <w:pStyle w:val="CodeBlock"/>
        <w:keepNext w:val="0"/>
        <w:rPr>
          <w:color w:val="000000"/>
          <w:highlight w:val="white"/>
          <w:lang w:val="lv-LV"/>
        </w:rPr>
      </w:pPr>
      <w:r w:rsidRPr="00A30882">
        <w:rPr>
          <w:color w:val="000000"/>
          <w:highlight w:val="white"/>
          <w:lang w:val="lv-LV"/>
        </w:rPr>
        <w:t xml:space="preserve">            </w:t>
      </w:r>
      <w:proofErr w:type="spellStart"/>
      <w:r w:rsidRPr="00A30882">
        <w:rPr>
          <w:color w:val="000000"/>
          <w:highlight w:val="white"/>
          <w:lang w:val="lv-LV"/>
        </w:rPr>
        <w:t>while</w:t>
      </w:r>
      <w:proofErr w:type="spellEnd"/>
      <w:r w:rsidRPr="00A30882">
        <w:rPr>
          <w:color w:val="000000"/>
          <w:highlight w:val="white"/>
          <w:lang w:val="lv-LV"/>
        </w:rPr>
        <w:t xml:space="preserve"> (</w:t>
      </w:r>
      <w:proofErr w:type="spellStart"/>
      <w:r w:rsidRPr="00A30882">
        <w:rPr>
          <w:color w:val="000000"/>
          <w:highlight w:val="white"/>
          <w:lang w:val="lv-LV"/>
        </w:rPr>
        <w:t>true</w:t>
      </w:r>
      <w:proofErr w:type="spellEnd"/>
      <w:r w:rsidRPr="00A30882">
        <w:rPr>
          <w:color w:val="000000"/>
          <w:highlight w:val="white"/>
          <w:lang w:val="lv-LV"/>
        </w:rPr>
        <w:t>)</w:t>
      </w:r>
    </w:p>
    <w:p w14:paraId="50F94D22" w14:textId="77777777" w:rsidR="00BC7ADC" w:rsidRPr="00A30882" w:rsidRDefault="00BC7ADC" w:rsidP="00BC7ADC">
      <w:pPr>
        <w:pStyle w:val="CodeBlock"/>
        <w:keepNext w:val="0"/>
        <w:rPr>
          <w:color w:val="000000"/>
          <w:highlight w:val="white"/>
          <w:lang w:val="lv-LV"/>
        </w:rPr>
      </w:pPr>
      <w:r w:rsidRPr="00A30882">
        <w:rPr>
          <w:color w:val="000000"/>
          <w:highlight w:val="white"/>
          <w:lang w:val="lv-LV"/>
        </w:rPr>
        <w:t xml:space="preserve">            {</w:t>
      </w:r>
    </w:p>
    <w:p w14:paraId="0710EB92" w14:textId="77777777" w:rsidR="00BC7ADC" w:rsidRPr="00A30882" w:rsidRDefault="00BC7ADC" w:rsidP="00BC7ADC">
      <w:pPr>
        <w:pStyle w:val="CodeBlock"/>
        <w:keepNext w:val="0"/>
        <w:rPr>
          <w:color w:val="000000"/>
          <w:highlight w:val="white"/>
          <w:lang w:val="lv-LV"/>
        </w:rPr>
      </w:pPr>
      <w:r w:rsidRPr="00A30882">
        <w:rPr>
          <w:color w:val="000000"/>
          <w:highlight w:val="white"/>
          <w:lang w:val="lv-LV"/>
        </w:rPr>
        <w:t xml:space="preserve">                </w:t>
      </w:r>
      <w:proofErr w:type="spellStart"/>
      <w:r w:rsidRPr="00A30882">
        <w:rPr>
          <w:color w:val="000000"/>
          <w:highlight w:val="white"/>
          <w:lang w:val="lv-LV"/>
        </w:rPr>
        <w:t>try</w:t>
      </w:r>
      <w:proofErr w:type="spellEnd"/>
    </w:p>
    <w:p w14:paraId="2F29E7D4" w14:textId="77777777" w:rsidR="00BC7ADC" w:rsidRPr="00A30882" w:rsidRDefault="00BC7ADC" w:rsidP="00BC7ADC">
      <w:pPr>
        <w:pStyle w:val="CodeBlock"/>
        <w:keepNext w:val="0"/>
        <w:rPr>
          <w:color w:val="000000"/>
          <w:highlight w:val="white"/>
          <w:lang w:val="lv-LV"/>
        </w:rPr>
      </w:pPr>
      <w:r w:rsidRPr="00A30882">
        <w:rPr>
          <w:color w:val="000000"/>
          <w:highlight w:val="white"/>
          <w:lang w:val="lv-LV"/>
        </w:rPr>
        <w:t xml:space="preserve">                {</w:t>
      </w:r>
    </w:p>
    <w:p w14:paraId="75AF74CC" w14:textId="77777777" w:rsidR="00BC7ADC" w:rsidRPr="00A30882" w:rsidRDefault="00BC7ADC" w:rsidP="00BC7ADC">
      <w:pPr>
        <w:pStyle w:val="CodeBlock"/>
        <w:keepNext w:val="0"/>
        <w:rPr>
          <w:color w:val="000000"/>
          <w:highlight w:val="white"/>
          <w:lang w:val="lv-LV"/>
        </w:rPr>
      </w:pPr>
      <w:r w:rsidRPr="00A30882">
        <w:rPr>
          <w:color w:val="000000"/>
          <w:highlight w:val="white"/>
          <w:lang w:val="lv-LV"/>
        </w:rPr>
        <w:t xml:space="preserve">                    </w:t>
      </w:r>
      <w:proofErr w:type="spellStart"/>
      <w:r w:rsidRPr="00A30882">
        <w:rPr>
          <w:color w:val="000000"/>
          <w:highlight w:val="white"/>
          <w:lang w:val="lv-LV"/>
        </w:rPr>
        <w:t>Thread.Sleep</w:t>
      </w:r>
      <w:proofErr w:type="spellEnd"/>
      <w:r w:rsidRPr="00A30882">
        <w:rPr>
          <w:color w:val="000000"/>
          <w:highlight w:val="white"/>
          <w:lang w:val="lv-LV"/>
        </w:rPr>
        <w:t>(</w:t>
      </w:r>
      <w:proofErr w:type="spellStart"/>
      <w:r w:rsidRPr="00A30882">
        <w:rPr>
          <w:color w:val="000000"/>
          <w:highlight w:val="white"/>
          <w:lang w:val="lv-LV"/>
        </w:rPr>
        <w:t>interval</w:t>
      </w:r>
      <w:proofErr w:type="spellEnd"/>
      <w:r w:rsidRPr="00A30882">
        <w:rPr>
          <w:color w:val="000000"/>
          <w:highlight w:val="white"/>
          <w:lang w:val="lv-LV"/>
        </w:rPr>
        <w:t>);</w:t>
      </w:r>
    </w:p>
    <w:p w14:paraId="6720AC92" w14:textId="77777777" w:rsidR="00BC7ADC" w:rsidRPr="00A30882" w:rsidRDefault="00BC7ADC" w:rsidP="00BC7ADC">
      <w:pPr>
        <w:pStyle w:val="CodeBlock"/>
        <w:keepNext w:val="0"/>
        <w:rPr>
          <w:color w:val="000000"/>
          <w:highlight w:val="white"/>
          <w:lang w:val="lv-LV"/>
        </w:rPr>
      </w:pPr>
    </w:p>
    <w:p w14:paraId="6B893D9F" w14:textId="77777777" w:rsidR="00BC7ADC" w:rsidRPr="00A30882" w:rsidRDefault="00BC7ADC" w:rsidP="00BC7ADC">
      <w:pPr>
        <w:pStyle w:val="CodeBlock"/>
        <w:keepNext w:val="0"/>
        <w:rPr>
          <w:color w:val="000000"/>
          <w:highlight w:val="white"/>
          <w:lang w:val="lv-LV"/>
        </w:rPr>
      </w:pPr>
      <w:r w:rsidRPr="00A30882">
        <w:rPr>
          <w:color w:val="000000"/>
          <w:highlight w:val="white"/>
          <w:lang w:val="lv-LV"/>
        </w:rPr>
        <w:t xml:space="preserve">                    var t = </w:t>
      </w:r>
      <w:proofErr w:type="spellStart"/>
      <w:r w:rsidRPr="00A30882">
        <w:rPr>
          <w:color w:val="000000"/>
          <w:highlight w:val="white"/>
          <w:lang w:val="lv-LV"/>
        </w:rPr>
        <w:t>Task.Factory.StartNew</w:t>
      </w:r>
      <w:proofErr w:type="spellEnd"/>
      <w:r w:rsidRPr="00A30882">
        <w:rPr>
          <w:color w:val="000000"/>
          <w:highlight w:val="white"/>
          <w:lang w:val="lv-LV"/>
        </w:rPr>
        <w:t>(() =&gt;</w:t>
      </w:r>
    </w:p>
    <w:p w14:paraId="0B0DDBC6" w14:textId="77777777" w:rsidR="00BC7ADC" w:rsidRPr="00A30882" w:rsidRDefault="00BC7ADC" w:rsidP="00BC7ADC">
      <w:pPr>
        <w:pStyle w:val="CodeBlock"/>
        <w:keepNext w:val="0"/>
        <w:rPr>
          <w:color w:val="000000"/>
          <w:highlight w:val="white"/>
          <w:lang w:val="lv-LV"/>
        </w:rPr>
      </w:pPr>
      <w:r w:rsidRPr="00A30882">
        <w:rPr>
          <w:color w:val="000000"/>
          <w:highlight w:val="white"/>
          <w:lang w:val="lv-LV"/>
        </w:rPr>
        <w:t xml:space="preserve">                    {</w:t>
      </w:r>
    </w:p>
    <w:p w14:paraId="2DB4FAB2" w14:textId="77777777" w:rsidR="00BC7ADC" w:rsidRPr="00A30882" w:rsidRDefault="00BC7ADC" w:rsidP="00BC7ADC">
      <w:pPr>
        <w:pStyle w:val="CodeBlock"/>
        <w:keepNext w:val="0"/>
        <w:rPr>
          <w:color w:val="000000"/>
          <w:highlight w:val="white"/>
          <w:lang w:val="lv-LV"/>
        </w:rPr>
      </w:pPr>
      <w:r w:rsidRPr="00A30882">
        <w:rPr>
          <w:color w:val="000000"/>
          <w:highlight w:val="white"/>
          <w:lang w:val="lv-LV"/>
        </w:rPr>
        <w:t xml:space="preserve">                        </w:t>
      </w:r>
      <w:proofErr w:type="spellStart"/>
      <w:r w:rsidRPr="00A30882">
        <w:rPr>
          <w:color w:val="000000"/>
          <w:highlight w:val="white"/>
          <w:lang w:val="lv-LV"/>
        </w:rPr>
        <w:t>using</w:t>
      </w:r>
      <w:proofErr w:type="spellEnd"/>
      <w:r w:rsidRPr="00A30882">
        <w:rPr>
          <w:color w:val="000000"/>
          <w:highlight w:val="white"/>
          <w:lang w:val="lv-LV"/>
        </w:rPr>
        <w:t xml:space="preserve"> (var </w:t>
      </w:r>
      <w:proofErr w:type="spellStart"/>
      <w:r w:rsidRPr="00A30882">
        <w:rPr>
          <w:color w:val="000000"/>
          <w:highlight w:val="white"/>
          <w:lang w:val="lv-LV"/>
        </w:rPr>
        <w:t>ftpClient</w:t>
      </w:r>
      <w:proofErr w:type="spellEnd"/>
      <w:r w:rsidRPr="00A30882">
        <w:rPr>
          <w:color w:val="000000"/>
          <w:highlight w:val="white"/>
          <w:lang w:val="lv-LV"/>
        </w:rPr>
        <w:t xml:space="preserve"> = </w:t>
      </w:r>
      <w:proofErr w:type="spellStart"/>
      <w:r w:rsidRPr="00A30882">
        <w:rPr>
          <w:color w:val="000000"/>
          <w:highlight w:val="white"/>
          <w:lang w:val="lv-LV"/>
        </w:rPr>
        <w:t>new</w:t>
      </w:r>
      <w:proofErr w:type="spellEnd"/>
      <w:r w:rsidRPr="00A30882">
        <w:rPr>
          <w:color w:val="000000"/>
          <w:highlight w:val="white"/>
          <w:lang w:val="lv-LV"/>
        </w:rPr>
        <w:t xml:space="preserve"> </w:t>
      </w:r>
      <w:proofErr w:type="spellStart"/>
      <w:r w:rsidRPr="00A30882">
        <w:rPr>
          <w:color w:val="000000"/>
          <w:highlight w:val="white"/>
          <w:lang w:val="lv-LV"/>
        </w:rPr>
        <w:t>System.Net.FtpClient.FtpClient</w:t>
      </w:r>
      <w:proofErr w:type="spellEnd"/>
      <w:r w:rsidRPr="00A30882">
        <w:rPr>
          <w:color w:val="000000"/>
          <w:highlight w:val="white"/>
          <w:lang w:val="lv-LV"/>
        </w:rPr>
        <w:t>())</w:t>
      </w:r>
    </w:p>
    <w:p w14:paraId="1302483F" w14:textId="77777777" w:rsidR="00BC7ADC" w:rsidRPr="00A30882" w:rsidRDefault="00BC7ADC" w:rsidP="00BC7ADC">
      <w:pPr>
        <w:pStyle w:val="CodeBlock"/>
        <w:keepNext w:val="0"/>
        <w:rPr>
          <w:color w:val="000000"/>
          <w:highlight w:val="white"/>
          <w:lang w:val="lv-LV"/>
        </w:rPr>
      </w:pPr>
      <w:r w:rsidRPr="00A30882">
        <w:rPr>
          <w:color w:val="000000"/>
          <w:highlight w:val="white"/>
          <w:lang w:val="lv-LV"/>
        </w:rPr>
        <w:t xml:space="preserve">                        {</w:t>
      </w:r>
    </w:p>
    <w:p w14:paraId="599A5A99" w14:textId="77777777" w:rsidR="00BC7ADC" w:rsidRPr="00A30882" w:rsidRDefault="00BC7ADC" w:rsidP="00BC7ADC">
      <w:pPr>
        <w:pStyle w:val="CodeBlock"/>
        <w:keepNext w:val="0"/>
        <w:rPr>
          <w:color w:val="000000"/>
          <w:highlight w:val="white"/>
          <w:lang w:val="lv-LV"/>
        </w:rPr>
      </w:pPr>
      <w:r w:rsidRPr="00A30882">
        <w:rPr>
          <w:color w:val="000000"/>
          <w:highlight w:val="white"/>
          <w:lang w:val="lv-LV"/>
        </w:rPr>
        <w:t xml:space="preserve">                            </w:t>
      </w:r>
      <w:proofErr w:type="spellStart"/>
      <w:r w:rsidRPr="00A30882">
        <w:rPr>
          <w:color w:val="000000"/>
          <w:highlight w:val="white"/>
          <w:lang w:val="lv-LV"/>
        </w:rPr>
        <w:t>ftpClient.Host</w:t>
      </w:r>
      <w:proofErr w:type="spellEnd"/>
      <w:r w:rsidRPr="00A30882">
        <w:rPr>
          <w:color w:val="000000"/>
          <w:highlight w:val="white"/>
          <w:lang w:val="lv-LV"/>
        </w:rPr>
        <w:t xml:space="preserve"> = </w:t>
      </w:r>
      <w:proofErr w:type="spellStart"/>
      <w:r w:rsidRPr="00A30882">
        <w:rPr>
          <w:color w:val="000000"/>
          <w:highlight w:val="white"/>
          <w:lang w:val="lv-LV"/>
        </w:rPr>
        <w:t>ftpAdress</w:t>
      </w:r>
      <w:proofErr w:type="spellEnd"/>
      <w:r w:rsidRPr="00A30882">
        <w:rPr>
          <w:color w:val="000000"/>
          <w:highlight w:val="white"/>
          <w:lang w:val="lv-LV"/>
        </w:rPr>
        <w:t>;</w:t>
      </w:r>
    </w:p>
    <w:p w14:paraId="119284E3" w14:textId="77777777" w:rsidR="00BC7ADC" w:rsidRPr="00A30882" w:rsidRDefault="00BC7ADC" w:rsidP="00BC7ADC">
      <w:pPr>
        <w:pStyle w:val="CodeBlock"/>
        <w:keepNext w:val="0"/>
        <w:rPr>
          <w:color w:val="000000"/>
          <w:highlight w:val="white"/>
          <w:lang w:val="lv-LV"/>
        </w:rPr>
      </w:pPr>
      <w:r w:rsidRPr="00A30882">
        <w:rPr>
          <w:color w:val="000000"/>
          <w:highlight w:val="white"/>
          <w:lang w:val="lv-LV"/>
        </w:rPr>
        <w:t xml:space="preserve">                            </w:t>
      </w:r>
      <w:proofErr w:type="spellStart"/>
      <w:r w:rsidRPr="00A30882">
        <w:rPr>
          <w:color w:val="000000"/>
          <w:highlight w:val="white"/>
          <w:lang w:val="lv-LV"/>
        </w:rPr>
        <w:t>ftpClient.EncryptionMode</w:t>
      </w:r>
      <w:proofErr w:type="spellEnd"/>
      <w:r w:rsidRPr="00A30882">
        <w:rPr>
          <w:color w:val="000000"/>
          <w:highlight w:val="white"/>
          <w:lang w:val="lv-LV"/>
        </w:rPr>
        <w:t xml:space="preserve"> = </w:t>
      </w:r>
      <w:proofErr w:type="spellStart"/>
      <w:r w:rsidRPr="00A30882">
        <w:rPr>
          <w:color w:val="000000"/>
          <w:highlight w:val="white"/>
          <w:lang w:val="lv-LV"/>
        </w:rPr>
        <w:t>System.Net.FtpClient.FtpEncryptionMode.Explicit</w:t>
      </w:r>
      <w:proofErr w:type="spellEnd"/>
      <w:r w:rsidRPr="00A30882">
        <w:rPr>
          <w:color w:val="000000"/>
          <w:highlight w:val="white"/>
          <w:lang w:val="lv-LV"/>
        </w:rPr>
        <w:t>;</w:t>
      </w:r>
    </w:p>
    <w:p w14:paraId="3D00C21F" w14:textId="77777777" w:rsidR="00BC7ADC" w:rsidRPr="00A30882" w:rsidRDefault="00BC7ADC" w:rsidP="00BC7ADC">
      <w:pPr>
        <w:pStyle w:val="CodeBlock"/>
        <w:keepNext w:val="0"/>
        <w:rPr>
          <w:color w:val="000000"/>
          <w:highlight w:val="white"/>
          <w:lang w:val="lv-LV"/>
        </w:rPr>
      </w:pPr>
      <w:r w:rsidRPr="00A30882">
        <w:rPr>
          <w:color w:val="000000"/>
          <w:highlight w:val="white"/>
          <w:lang w:val="lv-LV"/>
        </w:rPr>
        <w:t xml:space="preserve">                            </w:t>
      </w:r>
      <w:proofErr w:type="spellStart"/>
      <w:r w:rsidRPr="00A30882">
        <w:rPr>
          <w:color w:val="000000"/>
          <w:highlight w:val="white"/>
          <w:lang w:val="lv-LV"/>
        </w:rPr>
        <w:t>ftpClient.Port</w:t>
      </w:r>
      <w:proofErr w:type="spellEnd"/>
      <w:r w:rsidRPr="00A30882">
        <w:rPr>
          <w:color w:val="000000"/>
          <w:highlight w:val="white"/>
          <w:lang w:val="lv-LV"/>
        </w:rPr>
        <w:t xml:space="preserve"> = Convert.ToInt32(port, </w:t>
      </w:r>
      <w:proofErr w:type="spellStart"/>
      <w:r w:rsidRPr="00A30882">
        <w:rPr>
          <w:color w:val="000000"/>
          <w:highlight w:val="white"/>
          <w:lang w:val="lv-LV"/>
        </w:rPr>
        <w:t>CultureInfo.InvariantCulture</w:t>
      </w:r>
      <w:proofErr w:type="spellEnd"/>
      <w:r w:rsidRPr="00A30882">
        <w:rPr>
          <w:color w:val="000000"/>
          <w:highlight w:val="white"/>
          <w:lang w:val="lv-LV"/>
        </w:rPr>
        <w:t>);</w:t>
      </w:r>
    </w:p>
    <w:p w14:paraId="6123E7F1" w14:textId="77777777" w:rsidR="00BC7ADC" w:rsidRPr="00A30882" w:rsidRDefault="00BC7ADC" w:rsidP="00BC7ADC">
      <w:pPr>
        <w:pStyle w:val="CodeBlock"/>
        <w:keepNext w:val="0"/>
        <w:rPr>
          <w:color w:val="000000"/>
          <w:highlight w:val="white"/>
          <w:lang w:val="lv-LV"/>
        </w:rPr>
      </w:pPr>
      <w:r w:rsidRPr="00A30882">
        <w:rPr>
          <w:color w:val="000000"/>
          <w:highlight w:val="white"/>
          <w:lang w:val="lv-LV"/>
        </w:rPr>
        <w:t xml:space="preserve">                            </w:t>
      </w:r>
      <w:proofErr w:type="spellStart"/>
      <w:r w:rsidRPr="00A30882">
        <w:rPr>
          <w:color w:val="000000"/>
          <w:highlight w:val="white"/>
          <w:lang w:val="lv-LV"/>
        </w:rPr>
        <w:t>ftpClient.Credentials</w:t>
      </w:r>
      <w:proofErr w:type="spellEnd"/>
      <w:r w:rsidRPr="00A30882">
        <w:rPr>
          <w:color w:val="000000"/>
          <w:highlight w:val="white"/>
          <w:lang w:val="lv-LV"/>
        </w:rPr>
        <w:t xml:space="preserve"> = </w:t>
      </w:r>
      <w:proofErr w:type="spellStart"/>
      <w:r w:rsidRPr="00A30882">
        <w:rPr>
          <w:color w:val="000000"/>
          <w:highlight w:val="white"/>
          <w:lang w:val="lv-LV"/>
        </w:rPr>
        <w:t>new</w:t>
      </w:r>
      <w:proofErr w:type="spellEnd"/>
      <w:r w:rsidRPr="00A30882">
        <w:rPr>
          <w:color w:val="000000"/>
          <w:highlight w:val="white"/>
          <w:lang w:val="lv-LV"/>
        </w:rPr>
        <w:t xml:space="preserve"> </w:t>
      </w:r>
      <w:proofErr w:type="spellStart"/>
      <w:r w:rsidRPr="00A30882">
        <w:rPr>
          <w:color w:val="000000"/>
          <w:highlight w:val="white"/>
          <w:lang w:val="lv-LV"/>
        </w:rPr>
        <w:t>NetworkCredential</w:t>
      </w:r>
      <w:proofErr w:type="spellEnd"/>
      <w:r w:rsidRPr="00A30882">
        <w:rPr>
          <w:color w:val="000000"/>
          <w:highlight w:val="white"/>
          <w:lang w:val="lv-LV"/>
        </w:rPr>
        <w:t>(</w:t>
      </w:r>
      <w:proofErr w:type="spellStart"/>
      <w:r w:rsidRPr="00A30882">
        <w:rPr>
          <w:color w:val="000000"/>
          <w:highlight w:val="white"/>
          <w:lang w:val="lv-LV"/>
        </w:rPr>
        <w:t>userName</w:t>
      </w:r>
      <w:proofErr w:type="spellEnd"/>
      <w:r w:rsidRPr="00A30882">
        <w:rPr>
          <w:color w:val="000000"/>
          <w:highlight w:val="white"/>
          <w:lang w:val="lv-LV"/>
        </w:rPr>
        <w:t xml:space="preserve">, </w:t>
      </w:r>
      <w:proofErr w:type="spellStart"/>
      <w:r w:rsidRPr="00A30882">
        <w:rPr>
          <w:color w:val="000000"/>
          <w:highlight w:val="white"/>
          <w:lang w:val="lv-LV"/>
        </w:rPr>
        <w:t>password</w:t>
      </w:r>
      <w:proofErr w:type="spellEnd"/>
      <w:r w:rsidRPr="00A30882">
        <w:rPr>
          <w:color w:val="000000"/>
          <w:highlight w:val="white"/>
          <w:lang w:val="lv-LV"/>
        </w:rPr>
        <w:t>);</w:t>
      </w:r>
    </w:p>
    <w:p w14:paraId="3985E9BC" w14:textId="77777777" w:rsidR="00BC7ADC" w:rsidRPr="00A30882" w:rsidRDefault="00BC7ADC" w:rsidP="00BC7ADC">
      <w:pPr>
        <w:pStyle w:val="CodeBlock"/>
        <w:keepNext w:val="0"/>
        <w:rPr>
          <w:color w:val="000000"/>
          <w:highlight w:val="white"/>
          <w:lang w:val="lv-LV"/>
        </w:rPr>
      </w:pPr>
      <w:r w:rsidRPr="00A30882">
        <w:rPr>
          <w:color w:val="000000"/>
          <w:highlight w:val="white"/>
          <w:lang w:val="lv-LV"/>
        </w:rPr>
        <w:t xml:space="preserve">                            </w:t>
      </w:r>
      <w:proofErr w:type="spellStart"/>
      <w:r w:rsidRPr="00A30882">
        <w:rPr>
          <w:color w:val="000000"/>
          <w:highlight w:val="white"/>
          <w:lang w:val="lv-LV"/>
        </w:rPr>
        <w:t>ftpClient.ReadTimeout</w:t>
      </w:r>
      <w:proofErr w:type="spellEnd"/>
      <w:r w:rsidRPr="00A30882">
        <w:rPr>
          <w:color w:val="000000"/>
          <w:highlight w:val="white"/>
          <w:lang w:val="lv-LV"/>
        </w:rPr>
        <w:t xml:space="preserve"> = 5000;</w:t>
      </w:r>
    </w:p>
    <w:p w14:paraId="61649B53" w14:textId="77777777" w:rsidR="00BC7ADC" w:rsidRPr="00A30882" w:rsidRDefault="00BC7ADC" w:rsidP="00BC7ADC">
      <w:pPr>
        <w:pStyle w:val="CodeBlock"/>
        <w:keepNext w:val="0"/>
        <w:rPr>
          <w:color w:val="000000"/>
          <w:highlight w:val="white"/>
          <w:lang w:val="lv-LV"/>
        </w:rPr>
      </w:pPr>
    </w:p>
    <w:p w14:paraId="6BA7AAAC" w14:textId="77777777" w:rsidR="00BC7ADC" w:rsidRPr="00A30882" w:rsidRDefault="00BC7ADC" w:rsidP="00BC7ADC">
      <w:pPr>
        <w:pStyle w:val="CodeBlock"/>
        <w:keepNext w:val="0"/>
        <w:rPr>
          <w:color w:val="000000"/>
          <w:highlight w:val="white"/>
          <w:lang w:val="lv-LV"/>
        </w:rPr>
      </w:pPr>
      <w:r w:rsidRPr="00A30882">
        <w:rPr>
          <w:color w:val="000000"/>
          <w:highlight w:val="white"/>
          <w:lang w:val="lv-LV"/>
        </w:rPr>
        <w:lastRenderedPageBreak/>
        <w:t xml:space="preserve">                            </w:t>
      </w:r>
      <w:proofErr w:type="spellStart"/>
      <w:r w:rsidRPr="00A30882">
        <w:rPr>
          <w:color w:val="000000"/>
          <w:highlight w:val="white"/>
          <w:lang w:val="lv-LV"/>
        </w:rPr>
        <w:t>string</w:t>
      </w:r>
      <w:proofErr w:type="spellEnd"/>
      <w:r w:rsidRPr="00A30882">
        <w:rPr>
          <w:color w:val="000000"/>
          <w:highlight w:val="white"/>
          <w:lang w:val="lv-LV"/>
        </w:rPr>
        <w:t xml:space="preserve"> </w:t>
      </w:r>
      <w:proofErr w:type="spellStart"/>
      <w:r w:rsidRPr="00A30882">
        <w:rPr>
          <w:color w:val="000000"/>
          <w:highlight w:val="white"/>
          <w:lang w:val="lv-LV"/>
        </w:rPr>
        <w:t>folderName</w:t>
      </w:r>
      <w:proofErr w:type="spellEnd"/>
      <w:r w:rsidRPr="00A30882">
        <w:rPr>
          <w:color w:val="000000"/>
          <w:highlight w:val="white"/>
          <w:lang w:val="lv-LV"/>
        </w:rPr>
        <w:t xml:space="preserve"> = "/</w:t>
      </w:r>
      <w:proofErr w:type="spellStart"/>
      <w:r w:rsidRPr="00A30882">
        <w:rPr>
          <w:color w:val="000000"/>
          <w:highlight w:val="white"/>
          <w:lang w:val="lv-LV"/>
        </w:rPr>
        <w:t>SampleChannel</w:t>
      </w:r>
      <w:proofErr w:type="spellEnd"/>
      <w:r w:rsidRPr="00A30882">
        <w:rPr>
          <w:color w:val="000000"/>
          <w:highlight w:val="white"/>
          <w:lang w:val="lv-LV"/>
        </w:rPr>
        <w:t>/DIK-v1-0/</w:t>
      </w:r>
      <w:proofErr w:type="spellStart"/>
      <w:r w:rsidRPr="00A30882">
        <w:rPr>
          <w:color w:val="000000"/>
          <w:highlight w:val="white"/>
          <w:lang w:val="lv-LV"/>
        </w:rPr>
        <w:t>ReadError</w:t>
      </w:r>
      <w:proofErr w:type="spellEnd"/>
      <w:r w:rsidRPr="00A30882">
        <w:rPr>
          <w:color w:val="000000"/>
          <w:highlight w:val="white"/>
          <w:lang w:val="lv-LV"/>
        </w:rPr>
        <w:t>";</w:t>
      </w:r>
    </w:p>
    <w:p w14:paraId="1A4B7B6D" w14:textId="77777777" w:rsidR="00BC7ADC" w:rsidRPr="00A30882" w:rsidRDefault="00BC7ADC" w:rsidP="00BC7ADC">
      <w:pPr>
        <w:pStyle w:val="CodeBlock"/>
        <w:keepNext w:val="0"/>
        <w:rPr>
          <w:color w:val="000000"/>
          <w:highlight w:val="white"/>
          <w:lang w:val="lv-LV"/>
        </w:rPr>
      </w:pPr>
      <w:r w:rsidRPr="00A30882">
        <w:rPr>
          <w:color w:val="000000"/>
          <w:highlight w:val="white"/>
          <w:lang w:val="lv-LV"/>
        </w:rPr>
        <w:t xml:space="preserve">                            </w:t>
      </w:r>
      <w:proofErr w:type="spellStart"/>
      <w:r w:rsidRPr="00A30882">
        <w:rPr>
          <w:color w:val="000000"/>
          <w:highlight w:val="white"/>
          <w:lang w:val="lv-LV"/>
        </w:rPr>
        <w:t>DirectoryInfo</w:t>
      </w:r>
      <w:proofErr w:type="spellEnd"/>
      <w:r w:rsidRPr="00A30882">
        <w:rPr>
          <w:color w:val="000000"/>
          <w:highlight w:val="white"/>
          <w:lang w:val="lv-LV"/>
        </w:rPr>
        <w:t xml:space="preserve"> </w:t>
      </w:r>
      <w:proofErr w:type="spellStart"/>
      <w:r w:rsidRPr="00A30882">
        <w:rPr>
          <w:color w:val="000000"/>
          <w:highlight w:val="white"/>
          <w:lang w:val="lv-LV"/>
        </w:rPr>
        <w:t>dir</w:t>
      </w:r>
      <w:proofErr w:type="spellEnd"/>
      <w:r w:rsidRPr="00A30882">
        <w:rPr>
          <w:color w:val="000000"/>
          <w:highlight w:val="white"/>
          <w:lang w:val="lv-LV"/>
        </w:rPr>
        <w:t xml:space="preserve"> = </w:t>
      </w:r>
      <w:proofErr w:type="spellStart"/>
      <w:r w:rsidRPr="00A30882">
        <w:rPr>
          <w:color w:val="000000"/>
          <w:highlight w:val="white"/>
          <w:lang w:val="lv-LV"/>
        </w:rPr>
        <w:t>new</w:t>
      </w:r>
      <w:proofErr w:type="spellEnd"/>
      <w:r w:rsidRPr="00A30882">
        <w:rPr>
          <w:color w:val="000000"/>
          <w:highlight w:val="white"/>
          <w:lang w:val="lv-LV"/>
        </w:rPr>
        <w:t xml:space="preserve"> </w:t>
      </w:r>
      <w:proofErr w:type="spellStart"/>
      <w:r w:rsidRPr="00A30882">
        <w:rPr>
          <w:color w:val="000000"/>
          <w:highlight w:val="white"/>
          <w:lang w:val="lv-LV"/>
        </w:rPr>
        <w:t>DirectoryInfo</w:t>
      </w:r>
      <w:proofErr w:type="spellEnd"/>
      <w:r w:rsidRPr="00A30882">
        <w:rPr>
          <w:color w:val="000000"/>
          <w:highlight w:val="white"/>
          <w:lang w:val="lv-LV"/>
        </w:rPr>
        <w:t>(</w:t>
      </w:r>
      <w:proofErr w:type="spellStart"/>
      <w:r w:rsidRPr="00A30882">
        <w:rPr>
          <w:color w:val="000000"/>
          <w:highlight w:val="white"/>
          <w:lang w:val="lv-LV"/>
        </w:rPr>
        <w:t>folder</w:t>
      </w:r>
      <w:proofErr w:type="spellEnd"/>
      <w:r w:rsidRPr="00A30882">
        <w:rPr>
          <w:color w:val="000000"/>
          <w:highlight w:val="white"/>
          <w:lang w:val="lv-LV"/>
        </w:rPr>
        <w:t>);</w:t>
      </w:r>
    </w:p>
    <w:p w14:paraId="5CCAD0A6" w14:textId="77777777" w:rsidR="00BC7ADC" w:rsidRPr="00A30882" w:rsidRDefault="00BC7ADC" w:rsidP="00BC7ADC">
      <w:pPr>
        <w:pStyle w:val="CodeBlock"/>
        <w:keepNext w:val="0"/>
        <w:rPr>
          <w:color w:val="000000"/>
          <w:highlight w:val="white"/>
          <w:lang w:val="lv-LV"/>
        </w:rPr>
      </w:pPr>
    </w:p>
    <w:p w14:paraId="6BB35827" w14:textId="77777777" w:rsidR="00BC7ADC" w:rsidRPr="00A30882" w:rsidRDefault="00BC7ADC" w:rsidP="00BC7ADC">
      <w:pPr>
        <w:pStyle w:val="CodeBlock"/>
        <w:keepNext w:val="0"/>
        <w:rPr>
          <w:color w:val="000000"/>
          <w:highlight w:val="white"/>
          <w:lang w:val="lv-LV"/>
        </w:rPr>
      </w:pPr>
      <w:r w:rsidRPr="00A30882">
        <w:rPr>
          <w:color w:val="000000"/>
          <w:highlight w:val="white"/>
          <w:lang w:val="lv-LV"/>
        </w:rPr>
        <w:t xml:space="preserve">                            var ss1 = </w:t>
      </w:r>
      <w:proofErr w:type="spellStart"/>
      <w:r w:rsidRPr="00A30882">
        <w:rPr>
          <w:color w:val="000000"/>
          <w:highlight w:val="white"/>
          <w:lang w:val="lv-LV"/>
        </w:rPr>
        <w:t>dir.GetFiles</w:t>
      </w:r>
      <w:proofErr w:type="spellEnd"/>
      <w:r w:rsidRPr="00A30882">
        <w:rPr>
          <w:color w:val="000000"/>
          <w:highlight w:val="white"/>
          <w:lang w:val="lv-LV"/>
        </w:rPr>
        <w:t>();</w:t>
      </w:r>
    </w:p>
    <w:p w14:paraId="5A49C6EE" w14:textId="77777777" w:rsidR="00BC7ADC" w:rsidRPr="00A30882" w:rsidRDefault="00BC7ADC" w:rsidP="00BC7ADC">
      <w:pPr>
        <w:pStyle w:val="CodeBlock"/>
        <w:keepNext w:val="0"/>
        <w:rPr>
          <w:color w:val="000000"/>
          <w:highlight w:val="white"/>
          <w:lang w:val="lv-LV"/>
        </w:rPr>
      </w:pPr>
    </w:p>
    <w:p w14:paraId="5B616E8D" w14:textId="77777777" w:rsidR="00BC7ADC" w:rsidRPr="00A30882" w:rsidRDefault="00BC7ADC" w:rsidP="00BC7ADC">
      <w:pPr>
        <w:pStyle w:val="CodeBlock"/>
        <w:keepNext w:val="0"/>
        <w:rPr>
          <w:color w:val="000000"/>
          <w:highlight w:val="white"/>
          <w:lang w:val="lv-LV"/>
        </w:rPr>
      </w:pPr>
      <w:r w:rsidRPr="00A30882">
        <w:rPr>
          <w:color w:val="000000"/>
          <w:highlight w:val="white"/>
          <w:lang w:val="lv-LV"/>
        </w:rPr>
        <w:t xml:space="preserve">                            </w:t>
      </w:r>
      <w:proofErr w:type="spellStart"/>
      <w:r w:rsidRPr="00A30882">
        <w:rPr>
          <w:color w:val="000000"/>
          <w:highlight w:val="white"/>
          <w:lang w:val="lv-LV"/>
        </w:rPr>
        <w:t>if</w:t>
      </w:r>
      <w:proofErr w:type="spellEnd"/>
      <w:r w:rsidRPr="00A30882">
        <w:rPr>
          <w:color w:val="000000"/>
          <w:highlight w:val="white"/>
          <w:lang w:val="lv-LV"/>
        </w:rPr>
        <w:t xml:space="preserve"> (ss1 != </w:t>
      </w:r>
      <w:proofErr w:type="spellStart"/>
      <w:r w:rsidRPr="00A30882">
        <w:rPr>
          <w:color w:val="000000"/>
          <w:highlight w:val="white"/>
          <w:lang w:val="lv-LV"/>
        </w:rPr>
        <w:t>null</w:t>
      </w:r>
      <w:proofErr w:type="spellEnd"/>
      <w:r w:rsidRPr="00A30882">
        <w:rPr>
          <w:color w:val="000000"/>
          <w:highlight w:val="white"/>
          <w:lang w:val="lv-LV"/>
        </w:rPr>
        <w:t>)</w:t>
      </w:r>
    </w:p>
    <w:p w14:paraId="43DB0C1C" w14:textId="77777777" w:rsidR="00BC7ADC" w:rsidRPr="00A30882" w:rsidRDefault="00BC7ADC" w:rsidP="00BC7ADC">
      <w:pPr>
        <w:pStyle w:val="CodeBlock"/>
        <w:keepNext w:val="0"/>
        <w:rPr>
          <w:color w:val="000000"/>
          <w:highlight w:val="white"/>
          <w:lang w:val="lv-LV"/>
        </w:rPr>
      </w:pPr>
      <w:r w:rsidRPr="00A30882">
        <w:rPr>
          <w:color w:val="000000"/>
          <w:highlight w:val="white"/>
          <w:lang w:val="lv-LV"/>
        </w:rPr>
        <w:t xml:space="preserve">                            {</w:t>
      </w:r>
    </w:p>
    <w:p w14:paraId="456C75CC" w14:textId="77777777" w:rsidR="00BC7ADC" w:rsidRPr="00A30882" w:rsidRDefault="00BC7ADC" w:rsidP="00BC7ADC">
      <w:pPr>
        <w:pStyle w:val="CodeBlock"/>
        <w:keepNext w:val="0"/>
        <w:rPr>
          <w:color w:val="000000"/>
          <w:highlight w:val="white"/>
          <w:lang w:val="lv-LV"/>
        </w:rPr>
      </w:pPr>
      <w:r w:rsidRPr="00A30882">
        <w:rPr>
          <w:color w:val="000000"/>
          <w:highlight w:val="white"/>
          <w:lang w:val="lv-LV"/>
        </w:rPr>
        <w:t xml:space="preserve">                                </w:t>
      </w:r>
      <w:proofErr w:type="spellStart"/>
      <w:r w:rsidRPr="00A30882">
        <w:rPr>
          <w:color w:val="000000"/>
          <w:highlight w:val="white"/>
          <w:lang w:val="lv-LV"/>
        </w:rPr>
        <w:t>foreach</w:t>
      </w:r>
      <w:proofErr w:type="spellEnd"/>
      <w:r w:rsidRPr="00A30882">
        <w:rPr>
          <w:color w:val="000000"/>
          <w:highlight w:val="white"/>
          <w:lang w:val="lv-LV"/>
        </w:rPr>
        <w:t xml:space="preserve"> (var </w:t>
      </w:r>
      <w:proofErr w:type="spellStart"/>
      <w:r w:rsidRPr="00A30882">
        <w:rPr>
          <w:color w:val="000000"/>
          <w:highlight w:val="white"/>
          <w:lang w:val="lv-LV"/>
        </w:rPr>
        <w:t>item</w:t>
      </w:r>
      <w:proofErr w:type="spellEnd"/>
      <w:r w:rsidRPr="00A30882">
        <w:rPr>
          <w:color w:val="000000"/>
          <w:highlight w:val="white"/>
          <w:lang w:val="lv-LV"/>
        </w:rPr>
        <w:t xml:space="preserve"> </w:t>
      </w:r>
      <w:proofErr w:type="spellStart"/>
      <w:r w:rsidRPr="00A30882">
        <w:rPr>
          <w:color w:val="000000"/>
          <w:highlight w:val="white"/>
          <w:lang w:val="lv-LV"/>
        </w:rPr>
        <w:t>in</w:t>
      </w:r>
      <w:proofErr w:type="spellEnd"/>
      <w:r w:rsidRPr="00A30882">
        <w:rPr>
          <w:color w:val="000000"/>
          <w:highlight w:val="white"/>
          <w:lang w:val="lv-LV"/>
        </w:rPr>
        <w:t xml:space="preserve"> ss1)</w:t>
      </w:r>
    </w:p>
    <w:p w14:paraId="6CEFF4F7" w14:textId="77777777" w:rsidR="00BC7ADC" w:rsidRPr="00A30882" w:rsidRDefault="00BC7ADC" w:rsidP="00BC7ADC">
      <w:pPr>
        <w:pStyle w:val="CodeBlock"/>
        <w:keepNext w:val="0"/>
        <w:rPr>
          <w:color w:val="000000"/>
          <w:highlight w:val="white"/>
          <w:lang w:val="lv-LV"/>
        </w:rPr>
      </w:pPr>
      <w:r w:rsidRPr="00A30882">
        <w:rPr>
          <w:color w:val="000000"/>
          <w:highlight w:val="white"/>
          <w:lang w:val="lv-LV"/>
        </w:rPr>
        <w:t xml:space="preserve">                                {</w:t>
      </w:r>
    </w:p>
    <w:p w14:paraId="4C958A1C" w14:textId="77777777" w:rsidR="00BC7ADC" w:rsidRPr="00A30882" w:rsidRDefault="00BC7ADC" w:rsidP="00BC7ADC">
      <w:pPr>
        <w:pStyle w:val="CodeBlock"/>
        <w:keepNext w:val="0"/>
        <w:rPr>
          <w:color w:val="000000"/>
          <w:highlight w:val="white"/>
          <w:lang w:val="lv-LV"/>
        </w:rPr>
      </w:pPr>
      <w:r w:rsidRPr="00A30882">
        <w:rPr>
          <w:color w:val="000000"/>
          <w:highlight w:val="white"/>
          <w:lang w:val="lv-LV"/>
        </w:rPr>
        <w:t xml:space="preserve">                                    </w:t>
      </w:r>
      <w:proofErr w:type="spellStart"/>
      <w:r w:rsidRPr="00A30882">
        <w:rPr>
          <w:color w:val="000000"/>
          <w:highlight w:val="white"/>
          <w:lang w:val="lv-LV"/>
        </w:rPr>
        <w:t>item.Delete</w:t>
      </w:r>
      <w:proofErr w:type="spellEnd"/>
      <w:r w:rsidRPr="00A30882">
        <w:rPr>
          <w:color w:val="000000"/>
          <w:highlight w:val="white"/>
          <w:lang w:val="lv-LV"/>
        </w:rPr>
        <w:t>();</w:t>
      </w:r>
    </w:p>
    <w:p w14:paraId="1FE0410C" w14:textId="77777777" w:rsidR="00BC7ADC" w:rsidRPr="00A30882" w:rsidRDefault="00BC7ADC" w:rsidP="00BC7ADC">
      <w:pPr>
        <w:pStyle w:val="CodeBlock"/>
        <w:keepNext w:val="0"/>
        <w:rPr>
          <w:color w:val="000000"/>
          <w:highlight w:val="white"/>
          <w:lang w:val="lv-LV"/>
        </w:rPr>
      </w:pPr>
      <w:r w:rsidRPr="00A30882">
        <w:rPr>
          <w:color w:val="000000"/>
          <w:highlight w:val="white"/>
          <w:lang w:val="lv-LV"/>
        </w:rPr>
        <w:t xml:space="preserve">                                }</w:t>
      </w:r>
    </w:p>
    <w:p w14:paraId="792C19E9" w14:textId="77777777" w:rsidR="00BC7ADC" w:rsidRPr="00A30882" w:rsidRDefault="00BC7ADC" w:rsidP="00BC7ADC">
      <w:pPr>
        <w:pStyle w:val="CodeBlock"/>
        <w:keepNext w:val="0"/>
        <w:rPr>
          <w:color w:val="000000"/>
          <w:highlight w:val="white"/>
          <w:lang w:val="lv-LV"/>
        </w:rPr>
      </w:pPr>
      <w:r w:rsidRPr="00A30882">
        <w:rPr>
          <w:color w:val="000000"/>
          <w:highlight w:val="white"/>
          <w:lang w:val="lv-LV"/>
        </w:rPr>
        <w:t xml:space="preserve">                            }</w:t>
      </w:r>
    </w:p>
    <w:p w14:paraId="2BEAF476" w14:textId="77777777" w:rsidR="00BC7ADC" w:rsidRPr="00A30882" w:rsidRDefault="00BC7ADC" w:rsidP="00BC7ADC">
      <w:pPr>
        <w:pStyle w:val="CodeBlock"/>
        <w:keepNext w:val="0"/>
        <w:rPr>
          <w:color w:val="000000"/>
          <w:highlight w:val="white"/>
          <w:lang w:val="lv-LV"/>
        </w:rPr>
      </w:pPr>
    </w:p>
    <w:p w14:paraId="6FB10D3C" w14:textId="77777777" w:rsidR="00BC7ADC" w:rsidRPr="00A30882" w:rsidRDefault="00BC7ADC" w:rsidP="00BC7ADC">
      <w:pPr>
        <w:pStyle w:val="CodeBlock"/>
        <w:keepNext w:val="0"/>
        <w:rPr>
          <w:color w:val="000000"/>
          <w:highlight w:val="white"/>
          <w:lang w:val="lv-LV"/>
        </w:rPr>
      </w:pPr>
      <w:r w:rsidRPr="00A30882">
        <w:rPr>
          <w:color w:val="000000"/>
          <w:highlight w:val="white"/>
          <w:lang w:val="lv-LV"/>
        </w:rPr>
        <w:t xml:space="preserve">                            </w:t>
      </w:r>
      <w:proofErr w:type="spellStart"/>
      <w:r w:rsidRPr="00A30882">
        <w:rPr>
          <w:color w:val="000000"/>
          <w:highlight w:val="white"/>
          <w:lang w:val="lv-LV"/>
        </w:rPr>
        <w:t>ftpClient.SetWorkingDirectory</w:t>
      </w:r>
      <w:proofErr w:type="spellEnd"/>
      <w:r w:rsidRPr="00A30882">
        <w:rPr>
          <w:color w:val="000000"/>
          <w:highlight w:val="white"/>
          <w:lang w:val="lv-LV"/>
        </w:rPr>
        <w:t>(</w:t>
      </w:r>
      <w:proofErr w:type="spellStart"/>
      <w:r w:rsidRPr="00A30882">
        <w:rPr>
          <w:color w:val="000000"/>
          <w:highlight w:val="white"/>
          <w:lang w:val="lv-LV"/>
        </w:rPr>
        <w:t>folderName</w:t>
      </w:r>
      <w:proofErr w:type="spellEnd"/>
      <w:r w:rsidRPr="00A30882">
        <w:rPr>
          <w:color w:val="000000"/>
          <w:highlight w:val="white"/>
          <w:lang w:val="lv-LV"/>
        </w:rPr>
        <w:t>);</w:t>
      </w:r>
    </w:p>
    <w:p w14:paraId="7655A3BD" w14:textId="77777777" w:rsidR="00BC7ADC" w:rsidRPr="00A30882" w:rsidRDefault="00BC7ADC" w:rsidP="00BC7ADC">
      <w:pPr>
        <w:pStyle w:val="CodeBlock"/>
        <w:keepNext w:val="0"/>
        <w:rPr>
          <w:color w:val="000000"/>
          <w:highlight w:val="white"/>
          <w:lang w:val="lv-LV"/>
        </w:rPr>
      </w:pPr>
    </w:p>
    <w:p w14:paraId="4E778E0F" w14:textId="77777777" w:rsidR="00BC7ADC" w:rsidRPr="00A30882" w:rsidRDefault="00BC7ADC" w:rsidP="00BC7ADC">
      <w:pPr>
        <w:pStyle w:val="CodeBlock"/>
        <w:keepNext w:val="0"/>
        <w:rPr>
          <w:color w:val="000000"/>
          <w:highlight w:val="white"/>
          <w:lang w:val="lv-LV"/>
        </w:rPr>
      </w:pPr>
      <w:r w:rsidRPr="00A30882">
        <w:rPr>
          <w:color w:val="000000"/>
          <w:highlight w:val="white"/>
          <w:lang w:val="lv-LV"/>
        </w:rPr>
        <w:t xml:space="preserve">                            </w:t>
      </w:r>
      <w:proofErr w:type="spellStart"/>
      <w:r w:rsidRPr="00A30882">
        <w:rPr>
          <w:color w:val="000000"/>
          <w:highlight w:val="white"/>
          <w:lang w:val="lv-LV"/>
        </w:rPr>
        <w:t>ftpClient.ValidateCertificate</w:t>
      </w:r>
      <w:proofErr w:type="spellEnd"/>
      <w:r w:rsidRPr="00A30882">
        <w:rPr>
          <w:color w:val="000000"/>
          <w:highlight w:val="white"/>
          <w:lang w:val="lv-LV"/>
        </w:rPr>
        <w:t xml:space="preserve"> += </w:t>
      </w:r>
      <w:proofErr w:type="spellStart"/>
      <w:r w:rsidRPr="00A30882">
        <w:rPr>
          <w:color w:val="000000"/>
          <w:highlight w:val="white"/>
          <w:lang w:val="lv-LV"/>
        </w:rPr>
        <w:t>new</w:t>
      </w:r>
      <w:proofErr w:type="spellEnd"/>
      <w:r w:rsidRPr="00A30882">
        <w:rPr>
          <w:color w:val="000000"/>
          <w:highlight w:val="white"/>
          <w:lang w:val="lv-LV"/>
        </w:rPr>
        <w:t xml:space="preserve"> </w:t>
      </w:r>
      <w:proofErr w:type="spellStart"/>
      <w:r w:rsidRPr="00A30882">
        <w:rPr>
          <w:color w:val="000000"/>
          <w:highlight w:val="white"/>
          <w:lang w:val="lv-LV"/>
        </w:rPr>
        <w:t>System.Net.FtpClient.FtpSslValidation</w:t>
      </w:r>
      <w:proofErr w:type="spellEnd"/>
      <w:r w:rsidRPr="00A30882">
        <w:rPr>
          <w:color w:val="000000"/>
          <w:highlight w:val="white"/>
          <w:lang w:val="lv-LV"/>
        </w:rPr>
        <w:t>(</w:t>
      </w:r>
      <w:proofErr w:type="spellStart"/>
      <w:r w:rsidRPr="00A30882">
        <w:rPr>
          <w:color w:val="000000"/>
          <w:highlight w:val="white"/>
          <w:lang w:val="lv-LV"/>
        </w:rPr>
        <w:t>myCertificateValidation</w:t>
      </w:r>
      <w:proofErr w:type="spellEnd"/>
      <w:r w:rsidRPr="00A30882">
        <w:rPr>
          <w:color w:val="000000"/>
          <w:highlight w:val="white"/>
          <w:lang w:val="lv-LV"/>
        </w:rPr>
        <w:t>);</w:t>
      </w:r>
    </w:p>
    <w:p w14:paraId="5B91ADCA" w14:textId="77777777" w:rsidR="00BC7ADC" w:rsidRPr="00A30882" w:rsidRDefault="00BC7ADC" w:rsidP="00BC7ADC">
      <w:pPr>
        <w:pStyle w:val="CodeBlock"/>
        <w:keepNext w:val="0"/>
        <w:rPr>
          <w:color w:val="000000"/>
          <w:highlight w:val="white"/>
          <w:lang w:val="lv-LV"/>
        </w:rPr>
      </w:pPr>
    </w:p>
    <w:p w14:paraId="7EC4FE23" w14:textId="77777777" w:rsidR="00BC7ADC" w:rsidRPr="00A30882" w:rsidRDefault="00BC7ADC" w:rsidP="00BC7ADC">
      <w:pPr>
        <w:pStyle w:val="CodeBlock"/>
        <w:keepNext w:val="0"/>
        <w:rPr>
          <w:color w:val="000000"/>
          <w:highlight w:val="white"/>
          <w:lang w:val="lv-LV"/>
        </w:rPr>
      </w:pPr>
      <w:r w:rsidRPr="00A30882">
        <w:rPr>
          <w:color w:val="000000"/>
          <w:highlight w:val="white"/>
          <w:lang w:val="lv-LV"/>
        </w:rPr>
        <w:t xml:space="preserve">                            </w:t>
      </w:r>
      <w:proofErr w:type="spellStart"/>
      <w:r w:rsidRPr="00A30882">
        <w:rPr>
          <w:color w:val="000000"/>
          <w:highlight w:val="white"/>
          <w:lang w:val="lv-LV"/>
        </w:rPr>
        <w:t>foreach</w:t>
      </w:r>
      <w:proofErr w:type="spellEnd"/>
      <w:r w:rsidRPr="00A30882">
        <w:rPr>
          <w:color w:val="000000"/>
          <w:highlight w:val="white"/>
          <w:lang w:val="lv-LV"/>
        </w:rPr>
        <w:t xml:space="preserve"> (var </w:t>
      </w:r>
      <w:proofErr w:type="spellStart"/>
      <w:r w:rsidRPr="00A30882">
        <w:rPr>
          <w:color w:val="000000"/>
          <w:highlight w:val="white"/>
          <w:lang w:val="lv-LV"/>
        </w:rPr>
        <w:t>item</w:t>
      </w:r>
      <w:proofErr w:type="spellEnd"/>
      <w:r w:rsidRPr="00A30882">
        <w:rPr>
          <w:color w:val="000000"/>
          <w:highlight w:val="white"/>
          <w:lang w:val="lv-LV"/>
        </w:rPr>
        <w:t xml:space="preserve"> </w:t>
      </w:r>
      <w:proofErr w:type="spellStart"/>
      <w:r w:rsidRPr="00A30882">
        <w:rPr>
          <w:color w:val="000000"/>
          <w:highlight w:val="white"/>
          <w:lang w:val="lv-LV"/>
        </w:rPr>
        <w:t>in</w:t>
      </w:r>
      <w:proofErr w:type="spellEnd"/>
      <w:r w:rsidRPr="00A30882">
        <w:rPr>
          <w:color w:val="000000"/>
          <w:highlight w:val="white"/>
          <w:lang w:val="lv-LV"/>
        </w:rPr>
        <w:t xml:space="preserve"> </w:t>
      </w:r>
      <w:proofErr w:type="spellStart"/>
      <w:r w:rsidRPr="00A30882">
        <w:rPr>
          <w:color w:val="000000"/>
          <w:highlight w:val="white"/>
          <w:lang w:val="lv-LV"/>
        </w:rPr>
        <w:t>ftpClient.GetListing</w:t>
      </w:r>
      <w:proofErr w:type="spellEnd"/>
      <w:r w:rsidRPr="00A30882">
        <w:rPr>
          <w:color w:val="000000"/>
          <w:highlight w:val="white"/>
          <w:lang w:val="lv-LV"/>
        </w:rPr>
        <w:t>(</w:t>
      </w:r>
      <w:proofErr w:type="spellStart"/>
      <w:r w:rsidRPr="00A30882">
        <w:rPr>
          <w:color w:val="000000"/>
          <w:highlight w:val="white"/>
          <w:lang w:val="lv-LV"/>
        </w:rPr>
        <w:t>ftpClient.GetWorkingDirectory</w:t>
      </w:r>
      <w:proofErr w:type="spellEnd"/>
      <w:r w:rsidRPr="00A30882">
        <w:rPr>
          <w:color w:val="000000"/>
          <w:highlight w:val="white"/>
          <w:lang w:val="lv-LV"/>
        </w:rPr>
        <w:t>()))</w:t>
      </w:r>
    </w:p>
    <w:p w14:paraId="66568A29" w14:textId="77777777" w:rsidR="00BC7ADC" w:rsidRPr="00A30882" w:rsidRDefault="00BC7ADC" w:rsidP="00BC7ADC">
      <w:pPr>
        <w:pStyle w:val="CodeBlock"/>
        <w:keepNext w:val="0"/>
        <w:rPr>
          <w:color w:val="000000"/>
          <w:highlight w:val="white"/>
          <w:lang w:val="lv-LV"/>
        </w:rPr>
      </w:pPr>
      <w:r w:rsidRPr="00A30882">
        <w:rPr>
          <w:color w:val="000000"/>
          <w:highlight w:val="white"/>
          <w:lang w:val="lv-LV"/>
        </w:rPr>
        <w:t xml:space="preserve">                            {</w:t>
      </w:r>
    </w:p>
    <w:p w14:paraId="20FF3411" w14:textId="77777777" w:rsidR="00BC7ADC" w:rsidRPr="00A30882" w:rsidRDefault="00BC7ADC" w:rsidP="00BC7ADC">
      <w:pPr>
        <w:pStyle w:val="CodeBlock"/>
        <w:keepNext w:val="0"/>
        <w:rPr>
          <w:color w:val="000000"/>
          <w:highlight w:val="white"/>
          <w:lang w:val="lv-LV"/>
        </w:rPr>
      </w:pPr>
      <w:r w:rsidRPr="00A30882">
        <w:rPr>
          <w:color w:val="000000"/>
          <w:highlight w:val="white"/>
          <w:lang w:val="lv-LV"/>
        </w:rPr>
        <w:t xml:space="preserve">                                </w:t>
      </w:r>
      <w:proofErr w:type="spellStart"/>
      <w:r w:rsidRPr="00A30882">
        <w:rPr>
          <w:color w:val="000000"/>
          <w:highlight w:val="white"/>
          <w:lang w:val="lv-LV"/>
        </w:rPr>
        <w:t>switch</w:t>
      </w:r>
      <w:proofErr w:type="spellEnd"/>
      <w:r w:rsidRPr="00A30882">
        <w:rPr>
          <w:color w:val="000000"/>
          <w:highlight w:val="white"/>
          <w:lang w:val="lv-LV"/>
        </w:rPr>
        <w:t xml:space="preserve"> (</w:t>
      </w:r>
      <w:proofErr w:type="spellStart"/>
      <w:r w:rsidRPr="00A30882">
        <w:rPr>
          <w:color w:val="000000"/>
          <w:highlight w:val="white"/>
          <w:lang w:val="lv-LV"/>
        </w:rPr>
        <w:t>item.Type</w:t>
      </w:r>
      <w:proofErr w:type="spellEnd"/>
      <w:r w:rsidRPr="00A30882">
        <w:rPr>
          <w:color w:val="000000"/>
          <w:highlight w:val="white"/>
          <w:lang w:val="lv-LV"/>
        </w:rPr>
        <w:t>)</w:t>
      </w:r>
    </w:p>
    <w:p w14:paraId="797D3C99" w14:textId="77777777" w:rsidR="00BC7ADC" w:rsidRPr="00A30882" w:rsidRDefault="00BC7ADC" w:rsidP="00BC7ADC">
      <w:pPr>
        <w:pStyle w:val="CodeBlock"/>
        <w:keepNext w:val="0"/>
        <w:rPr>
          <w:color w:val="000000"/>
          <w:highlight w:val="white"/>
          <w:lang w:val="lv-LV"/>
        </w:rPr>
      </w:pPr>
      <w:r w:rsidRPr="00A30882">
        <w:rPr>
          <w:color w:val="000000"/>
          <w:highlight w:val="white"/>
          <w:lang w:val="lv-LV"/>
        </w:rPr>
        <w:t xml:space="preserve">                                {</w:t>
      </w:r>
    </w:p>
    <w:p w14:paraId="548AC446" w14:textId="77777777" w:rsidR="00BC7ADC" w:rsidRPr="00A30882" w:rsidRDefault="00BC7ADC" w:rsidP="00BC7ADC">
      <w:pPr>
        <w:pStyle w:val="CodeBlock"/>
        <w:keepNext w:val="0"/>
        <w:rPr>
          <w:color w:val="000000"/>
          <w:highlight w:val="white"/>
          <w:lang w:val="lv-LV"/>
        </w:rPr>
      </w:pPr>
      <w:r w:rsidRPr="00A30882">
        <w:rPr>
          <w:color w:val="000000"/>
          <w:highlight w:val="white"/>
          <w:lang w:val="lv-LV"/>
        </w:rPr>
        <w:t xml:space="preserve">                                    </w:t>
      </w:r>
      <w:proofErr w:type="spellStart"/>
      <w:r w:rsidRPr="00A30882">
        <w:rPr>
          <w:color w:val="000000"/>
          <w:highlight w:val="white"/>
          <w:lang w:val="lv-LV"/>
        </w:rPr>
        <w:t>case</w:t>
      </w:r>
      <w:proofErr w:type="spellEnd"/>
      <w:r w:rsidRPr="00A30882">
        <w:rPr>
          <w:color w:val="000000"/>
          <w:highlight w:val="white"/>
          <w:lang w:val="lv-LV"/>
        </w:rPr>
        <w:t xml:space="preserve"> </w:t>
      </w:r>
      <w:proofErr w:type="spellStart"/>
      <w:r w:rsidRPr="00A30882">
        <w:rPr>
          <w:color w:val="000000"/>
          <w:highlight w:val="white"/>
          <w:lang w:val="lv-LV"/>
        </w:rPr>
        <w:t>FtpFileSystemObjectType.Directory</w:t>
      </w:r>
      <w:proofErr w:type="spellEnd"/>
      <w:r w:rsidRPr="00A30882">
        <w:rPr>
          <w:color w:val="000000"/>
          <w:highlight w:val="white"/>
          <w:lang w:val="lv-LV"/>
        </w:rPr>
        <w:t>:</w:t>
      </w:r>
    </w:p>
    <w:p w14:paraId="6A9893A9" w14:textId="77777777" w:rsidR="00BC7ADC" w:rsidRPr="00A30882" w:rsidRDefault="00BC7ADC" w:rsidP="00BC7ADC">
      <w:pPr>
        <w:pStyle w:val="CodeBlock"/>
        <w:keepNext w:val="0"/>
        <w:rPr>
          <w:color w:val="000000"/>
          <w:highlight w:val="white"/>
          <w:lang w:val="lv-LV"/>
        </w:rPr>
      </w:pPr>
      <w:r w:rsidRPr="00A30882">
        <w:rPr>
          <w:color w:val="000000"/>
          <w:highlight w:val="white"/>
          <w:lang w:val="lv-LV"/>
        </w:rPr>
        <w:t xml:space="preserve">                                        </w:t>
      </w:r>
      <w:proofErr w:type="spellStart"/>
      <w:r w:rsidRPr="00A30882">
        <w:rPr>
          <w:color w:val="000000"/>
          <w:highlight w:val="white"/>
          <w:lang w:val="lv-LV"/>
        </w:rPr>
        <w:t>Console.WriteLine</w:t>
      </w:r>
      <w:proofErr w:type="spellEnd"/>
      <w:r w:rsidRPr="00A30882">
        <w:rPr>
          <w:color w:val="000000"/>
          <w:highlight w:val="white"/>
          <w:lang w:val="lv-LV"/>
        </w:rPr>
        <w:t>("</w:t>
      </w:r>
      <w:proofErr w:type="spellStart"/>
      <w:r w:rsidRPr="00A30882">
        <w:rPr>
          <w:color w:val="000000"/>
          <w:highlight w:val="white"/>
          <w:lang w:val="lv-LV"/>
        </w:rPr>
        <w:t>Folder</w:t>
      </w:r>
      <w:proofErr w:type="spellEnd"/>
      <w:r w:rsidRPr="00A30882">
        <w:rPr>
          <w:color w:val="000000"/>
          <w:highlight w:val="white"/>
          <w:lang w:val="lv-LV"/>
        </w:rPr>
        <w:t xml:space="preserve">:" + </w:t>
      </w:r>
      <w:proofErr w:type="spellStart"/>
      <w:r w:rsidRPr="00A30882">
        <w:rPr>
          <w:color w:val="000000"/>
          <w:highlight w:val="white"/>
          <w:lang w:val="lv-LV"/>
        </w:rPr>
        <w:t>item.Name</w:t>
      </w:r>
      <w:proofErr w:type="spellEnd"/>
      <w:r w:rsidRPr="00A30882">
        <w:rPr>
          <w:color w:val="000000"/>
          <w:highlight w:val="white"/>
          <w:lang w:val="lv-LV"/>
        </w:rPr>
        <w:t>);</w:t>
      </w:r>
    </w:p>
    <w:p w14:paraId="7A659940" w14:textId="77777777" w:rsidR="00BC7ADC" w:rsidRPr="00A30882" w:rsidRDefault="00BC7ADC" w:rsidP="00BC7ADC">
      <w:pPr>
        <w:pStyle w:val="CodeBlock"/>
        <w:keepNext w:val="0"/>
        <w:rPr>
          <w:color w:val="000000"/>
          <w:highlight w:val="white"/>
          <w:lang w:val="lv-LV"/>
        </w:rPr>
      </w:pPr>
      <w:r w:rsidRPr="00A30882">
        <w:rPr>
          <w:color w:val="000000"/>
          <w:highlight w:val="white"/>
          <w:lang w:val="lv-LV"/>
        </w:rPr>
        <w:t xml:space="preserve">                                        </w:t>
      </w:r>
      <w:proofErr w:type="spellStart"/>
      <w:r w:rsidRPr="00A30882">
        <w:rPr>
          <w:color w:val="000000"/>
          <w:highlight w:val="white"/>
          <w:lang w:val="lv-LV"/>
        </w:rPr>
        <w:t>break</w:t>
      </w:r>
      <w:proofErr w:type="spellEnd"/>
      <w:r w:rsidRPr="00A30882">
        <w:rPr>
          <w:color w:val="000000"/>
          <w:highlight w:val="white"/>
          <w:lang w:val="lv-LV"/>
        </w:rPr>
        <w:t>;</w:t>
      </w:r>
    </w:p>
    <w:p w14:paraId="26B52ACE" w14:textId="77777777" w:rsidR="00BC7ADC" w:rsidRPr="00A30882" w:rsidRDefault="00BC7ADC" w:rsidP="00BC7ADC">
      <w:pPr>
        <w:pStyle w:val="CodeBlock"/>
        <w:keepNext w:val="0"/>
        <w:rPr>
          <w:color w:val="000000"/>
          <w:highlight w:val="white"/>
          <w:lang w:val="lv-LV"/>
        </w:rPr>
      </w:pPr>
    </w:p>
    <w:p w14:paraId="0F37F2BC" w14:textId="77777777" w:rsidR="00BC7ADC" w:rsidRPr="00A30882" w:rsidRDefault="00BC7ADC" w:rsidP="00BC7ADC">
      <w:pPr>
        <w:pStyle w:val="CodeBlock"/>
        <w:keepNext w:val="0"/>
        <w:rPr>
          <w:color w:val="000000"/>
          <w:highlight w:val="white"/>
          <w:lang w:val="lv-LV"/>
        </w:rPr>
      </w:pPr>
      <w:r w:rsidRPr="00A30882">
        <w:rPr>
          <w:color w:val="000000"/>
          <w:highlight w:val="white"/>
          <w:lang w:val="lv-LV"/>
        </w:rPr>
        <w:t xml:space="preserve">                                    </w:t>
      </w:r>
      <w:proofErr w:type="spellStart"/>
      <w:r w:rsidRPr="00A30882">
        <w:rPr>
          <w:color w:val="000000"/>
          <w:highlight w:val="white"/>
          <w:lang w:val="lv-LV"/>
        </w:rPr>
        <w:t>case</w:t>
      </w:r>
      <w:proofErr w:type="spellEnd"/>
      <w:r w:rsidRPr="00A30882">
        <w:rPr>
          <w:color w:val="000000"/>
          <w:highlight w:val="white"/>
          <w:lang w:val="lv-LV"/>
        </w:rPr>
        <w:t xml:space="preserve"> </w:t>
      </w:r>
      <w:proofErr w:type="spellStart"/>
      <w:r w:rsidRPr="00A30882">
        <w:rPr>
          <w:color w:val="000000"/>
          <w:highlight w:val="white"/>
          <w:lang w:val="lv-LV"/>
        </w:rPr>
        <w:t>FtpFileSystemObjectType.File</w:t>
      </w:r>
      <w:proofErr w:type="spellEnd"/>
      <w:r w:rsidRPr="00A30882">
        <w:rPr>
          <w:color w:val="000000"/>
          <w:highlight w:val="white"/>
          <w:lang w:val="lv-LV"/>
        </w:rPr>
        <w:t>:</w:t>
      </w:r>
    </w:p>
    <w:p w14:paraId="7067DE3A" w14:textId="77777777" w:rsidR="00BC7ADC" w:rsidRPr="00A30882" w:rsidRDefault="00BC7ADC" w:rsidP="00BC7ADC">
      <w:pPr>
        <w:pStyle w:val="CodeBlock"/>
        <w:keepNext w:val="0"/>
        <w:rPr>
          <w:color w:val="000000"/>
          <w:highlight w:val="white"/>
          <w:lang w:val="lv-LV"/>
        </w:rPr>
      </w:pPr>
    </w:p>
    <w:p w14:paraId="5BC53F4B" w14:textId="77777777" w:rsidR="00BC7ADC" w:rsidRPr="00A30882" w:rsidRDefault="00BC7ADC" w:rsidP="00BC7ADC">
      <w:pPr>
        <w:pStyle w:val="CodeBlock"/>
        <w:keepNext w:val="0"/>
        <w:rPr>
          <w:color w:val="000000"/>
          <w:highlight w:val="white"/>
          <w:lang w:val="lv-LV"/>
        </w:rPr>
      </w:pPr>
      <w:r w:rsidRPr="00A30882">
        <w:rPr>
          <w:color w:val="000000"/>
          <w:highlight w:val="white"/>
          <w:lang w:val="lv-LV"/>
        </w:rPr>
        <w:t xml:space="preserve">                                        </w:t>
      </w:r>
      <w:proofErr w:type="spellStart"/>
      <w:r w:rsidRPr="00A30882">
        <w:rPr>
          <w:color w:val="000000"/>
          <w:highlight w:val="white"/>
          <w:lang w:val="lv-LV"/>
        </w:rPr>
        <w:t>GetFile</w:t>
      </w:r>
      <w:proofErr w:type="spellEnd"/>
      <w:r w:rsidRPr="00A30882">
        <w:rPr>
          <w:color w:val="000000"/>
          <w:highlight w:val="white"/>
          <w:lang w:val="lv-LV"/>
        </w:rPr>
        <w:t>(</w:t>
      </w:r>
      <w:proofErr w:type="spellStart"/>
      <w:r w:rsidRPr="00A30882">
        <w:rPr>
          <w:color w:val="000000"/>
          <w:highlight w:val="white"/>
          <w:lang w:val="lv-LV"/>
        </w:rPr>
        <w:t>ftpClient</w:t>
      </w:r>
      <w:proofErr w:type="spellEnd"/>
      <w:r w:rsidRPr="00A30882">
        <w:rPr>
          <w:color w:val="000000"/>
          <w:highlight w:val="white"/>
          <w:lang w:val="lv-LV"/>
        </w:rPr>
        <w:t xml:space="preserve">, </w:t>
      </w:r>
      <w:proofErr w:type="spellStart"/>
      <w:r w:rsidRPr="00A30882">
        <w:rPr>
          <w:color w:val="000000"/>
          <w:highlight w:val="white"/>
          <w:lang w:val="lv-LV"/>
        </w:rPr>
        <w:t>item.FullName</w:t>
      </w:r>
      <w:proofErr w:type="spellEnd"/>
      <w:r w:rsidRPr="00A30882">
        <w:rPr>
          <w:color w:val="000000"/>
          <w:highlight w:val="white"/>
          <w:lang w:val="lv-LV"/>
        </w:rPr>
        <w:t xml:space="preserve">, </w:t>
      </w:r>
      <w:proofErr w:type="spellStart"/>
      <w:r w:rsidRPr="00A30882">
        <w:rPr>
          <w:color w:val="000000"/>
          <w:highlight w:val="white"/>
          <w:lang w:val="lv-LV"/>
        </w:rPr>
        <w:t>item.Name</w:t>
      </w:r>
      <w:proofErr w:type="spellEnd"/>
      <w:r w:rsidRPr="00A30882">
        <w:rPr>
          <w:color w:val="000000"/>
          <w:highlight w:val="white"/>
          <w:lang w:val="lv-LV"/>
        </w:rPr>
        <w:t xml:space="preserve">, </w:t>
      </w:r>
      <w:proofErr w:type="spellStart"/>
      <w:r w:rsidRPr="00A30882">
        <w:rPr>
          <w:color w:val="000000"/>
          <w:highlight w:val="white"/>
          <w:lang w:val="lv-LV"/>
        </w:rPr>
        <w:t>dir</w:t>
      </w:r>
      <w:proofErr w:type="spellEnd"/>
      <w:r w:rsidRPr="00A30882">
        <w:rPr>
          <w:color w:val="000000"/>
          <w:highlight w:val="white"/>
          <w:lang w:val="lv-LV"/>
        </w:rPr>
        <w:t>);</w:t>
      </w:r>
    </w:p>
    <w:p w14:paraId="391A1390" w14:textId="77777777" w:rsidR="00BC7ADC" w:rsidRPr="00A30882" w:rsidRDefault="00BC7ADC" w:rsidP="00BC7ADC">
      <w:pPr>
        <w:pStyle w:val="CodeBlock"/>
        <w:keepNext w:val="0"/>
        <w:rPr>
          <w:color w:val="000000"/>
          <w:highlight w:val="white"/>
          <w:lang w:val="lv-LV"/>
        </w:rPr>
      </w:pPr>
    </w:p>
    <w:p w14:paraId="386D43B2" w14:textId="77777777" w:rsidR="00BC7ADC" w:rsidRPr="00A30882" w:rsidRDefault="00BC7ADC" w:rsidP="00BC7ADC">
      <w:pPr>
        <w:pStyle w:val="CodeBlock"/>
        <w:keepNext w:val="0"/>
        <w:rPr>
          <w:color w:val="000000"/>
          <w:highlight w:val="white"/>
          <w:lang w:val="lv-LV"/>
        </w:rPr>
      </w:pPr>
      <w:r w:rsidRPr="00A30882">
        <w:rPr>
          <w:color w:val="000000"/>
          <w:highlight w:val="white"/>
          <w:lang w:val="lv-LV"/>
        </w:rPr>
        <w:t xml:space="preserve">                                        </w:t>
      </w:r>
      <w:proofErr w:type="spellStart"/>
      <w:r w:rsidRPr="00A30882">
        <w:rPr>
          <w:color w:val="000000"/>
          <w:highlight w:val="white"/>
          <w:lang w:val="lv-LV"/>
        </w:rPr>
        <w:t>Console.WriteLine</w:t>
      </w:r>
      <w:proofErr w:type="spellEnd"/>
      <w:r w:rsidRPr="00A30882">
        <w:rPr>
          <w:color w:val="000000"/>
          <w:highlight w:val="white"/>
          <w:lang w:val="lv-LV"/>
        </w:rPr>
        <w:t xml:space="preserve">("File:" + </w:t>
      </w:r>
      <w:proofErr w:type="spellStart"/>
      <w:r w:rsidRPr="00A30882">
        <w:rPr>
          <w:color w:val="000000"/>
          <w:highlight w:val="white"/>
          <w:lang w:val="lv-LV"/>
        </w:rPr>
        <w:t>item.Name</w:t>
      </w:r>
      <w:proofErr w:type="spellEnd"/>
      <w:r w:rsidRPr="00A30882">
        <w:rPr>
          <w:color w:val="000000"/>
          <w:highlight w:val="white"/>
          <w:lang w:val="lv-LV"/>
        </w:rPr>
        <w:t>);</w:t>
      </w:r>
    </w:p>
    <w:p w14:paraId="52CAC8F9" w14:textId="77777777" w:rsidR="00BC7ADC" w:rsidRPr="00A30882" w:rsidRDefault="00BC7ADC" w:rsidP="00BC7ADC">
      <w:pPr>
        <w:pStyle w:val="CodeBlock"/>
        <w:keepNext w:val="0"/>
        <w:rPr>
          <w:color w:val="000000"/>
          <w:highlight w:val="white"/>
          <w:lang w:val="lv-LV"/>
        </w:rPr>
      </w:pPr>
      <w:r w:rsidRPr="00A30882">
        <w:rPr>
          <w:color w:val="000000"/>
          <w:highlight w:val="white"/>
          <w:lang w:val="lv-LV"/>
        </w:rPr>
        <w:t xml:space="preserve">                                        </w:t>
      </w:r>
      <w:proofErr w:type="spellStart"/>
      <w:r w:rsidRPr="00A30882">
        <w:rPr>
          <w:color w:val="000000"/>
          <w:highlight w:val="white"/>
          <w:lang w:val="lv-LV"/>
        </w:rPr>
        <w:t>break</w:t>
      </w:r>
      <w:proofErr w:type="spellEnd"/>
      <w:r w:rsidRPr="00A30882">
        <w:rPr>
          <w:color w:val="000000"/>
          <w:highlight w:val="white"/>
          <w:lang w:val="lv-LV"/>
        </w:rPr>
        <w:t>;</w:t>
      </w:r>
    </w:p>
    <w:p w14:paraId="488CD2F8" w14:textId="77777777" w:rsidR="00BC7ADC" w:rsidRPr="00A30882" w:rsidRDefault="00BC7ADC" w:rsidP="00BC7ADC">
      <w:pPr>
        <w:pStyle w:val="CodeBlock"/>
        <w:keepNext w:val="0"/>
        <w:rPr>
          <w:color w:val="000000"/>
          <w:highlight w:val="white"/>
          <w:lang w:val="lv-LV"/>
        </w:rPr>
      </w:pPr>
      <w:r w:rsidRPr="00A30882">
        <w:rPr>
          <w:color w:val="000000"/>
          <w:highlight w:val="white"/>
          <w:lang w:val="lv-LV"/>
        </w:rPr>
        <w:t xml:space="preserve">                                }</w:t>
      </w:r>
    </w:p>
    <w:p w14:paraId="5D865E1E" w14:textId="77777777" w:rsidR="00BC7ADC" w:rsidRPr="00A30882" w:rsidRDefault="00BC7ADC" w:rsidP="00BC7ADC">
      <w:pPr>
        <w:pStyle w:val="CodeBlock"/>
        <w:keepNext w:val="0"/>
        <w:rPr>
          <w:color w:val="000000"/>
          <w:highlight w:val="white"/>
          <w:lang w:val="lv-LV"/>
        </w:rPr>
      </w:pPr>
      <w:r w:rsidRPr="00A30882">
        <w:rPr>
          <w:color w:val="000000"/>
          <w:highlight w:val="white"/>
          <w:lang w:val="lv-LV"/>
        </w:rPr>
        <w:t xml:space="preserve">                            }</w:t>
      </w:r>
    </w:p>
    <w:p w14:paraId="06D57F91" w14:textId="77777777" w:rsidR="00BC7ADC" w:rsidRPr="00A30882" w:rsidRDefault="00BC7ADC" w:rsidP="00BC7ADC">
      <w:pPr>
        <w:pStyle w:val="CodeBlock"/>
        <w:keepNext w:val="0"/>
        <w:rPr>
          <w:color w:val="000000"/>
          <w:highlight w:val="white"/>
          <w:lang w:val="lv-LV"/>
        </w:rPr>
      </w:pPr>
    </w:p>
    <w:p w14:paraId="478B88E9" w14:textId="77777777" w:rsidR="00BC7ADC" w:rsidRPr="00A30882" w:rsidRDefault="00BC7ADC" w:rsidP="00BC7ADC">
      <w:pPr>
        <w:pStyle w:val="CodeBlock"/>
        <w:keepNext w:val="0"/>
        <w:rPr>
          <w:color w:val="000000"/>
          <w:highlight w:val="white"/>
          <w:lang w:val="lv-LV"/>
        </w:rPr>
      </w:pPr>
      <w:r w:rsidRPr="00A30882">
        <w:rPr>
          <w:color w:val="000000"/>
          <w:highlight w:val="white"/>
          <w:lang w:val="lv-LV"/>
        </w:rPr>
        <w:t xml:space="preserve">                            </w:t>
      </w:r>
      <w:proofErr w:type="spellStart"/>
      <w:r w:rsidRPr="00A30882">
        <w:rPr>
          <w:color w:val="000000"/>
          <w:highlight w:val="white"/>
          <w:lang w:val="lv-LV"/>
        </w:rPr>
        <w:t>FileInfo</w:t>
      </w:r>
      <w:proofErr w:type="spellEnd"/>
      <w:r w:rsidRPr="00A30882">
        <w:rPr>
          <w:color w:val="000000"/>
          <w:highlight w:val="white"/>
          <w:lang w:val="lv-LV"/>
        </w:rPr>
        <w:t xml:space="preserve">[] </w:t>
      </w:r>
      <w:proofErr w:type="spellStart"/>
      <w:r w:rsidRPr="00A30882">
        <w:rPr>
          <w:color w:val="000000"/>
          <w:highlight w:val="white"/>
          <w:lang w:val="lv-LV"/>
        </w:rPr>
        <w:t>fileInfo</w:t>
      </w:r>
      <w:proofErr w:type="spellEnd"/>
      <w:r w:rsidRPr="00A30882">
        <w:rPr>
          <w:color w:val="000000"/>
          <w:highlight w:val="white"/>
          <w:lang w:val="lv-LV"/>
        </w:rPr>
        <w:t xml:space="preserve"> = </w:t>
      </w:r>
      <w:proofErr w:type="spellStart"/>
      <w:r w:rsidRPr="00A30882">
        <w:rPr>
          <w:color w:val="000000"/>
          <w:highlight w:val="white"/>
          <w:lang w:val="lv-LV"/>
        </w:rPr>
        <w:t>dir.GetFiles</w:t>
      </w:r>
      <w:proofErr w:type="spellEnd"/>
      <w:r w:rsidRPr="00A30882">
        <w:rPr>
          <w:color w:val="000000"/>
          <w:highlight w:val="white"/>
          <w:lang w:val="lv-LV"/>
        </w:rPr>
        <w:t>();</w:t>
      </w:r>
    </w:p>
    <w:p w14:paraId="4F102511" w14:textId="77777777" w:rsidR="00BC7ADC" w:rsidRPr="00A30882" w:rsidRDefault="00BC7ADC" w:rsidP="00BC7ADC">
      <w:pPr>
        <w:pStyle w:val="CodeBlock"/>
        <w:keepNext w:val="0"/>
        <w:rPr>
          <w:color w:val="000000"/>
          <w:highlight w:val="white"/>
          <w:lang w:val="lv-LV"/>
        </w:rPr>
      </w:pPr>
    </w:p>
    <w:p w14:paraId="396ACF86" w14:textId="77777777" w:rsidR="00BC7ADC" w:rsidRPr="00A30882" w:rsidRDefault="00BC7ADC" w:rsidP="00BC7ADC">
      <w:pPr>
        <w:pStyle w:val="CodeBlock"/>
        <w:keepNext w:val="0"/>
        <w:rPr>
          <w:color w:val="000000"/>
          <w:highlight w:val="white"/>
          <w:lang w:val="lv-LV"/>
        </w:rPr>
      </w:pPr>
      <w:r w:rsidRPr="00A30882">
        <w:rPr>
          <w:color w:val="000000"/>
          <w:highlight w:val="white"/>
          <w:lang w:val="lv-LV"/>
        </w:rPr>
        <w:t xml:space="preserve">                            </w:t>
      </w:r>
      <w:proofErr w:type="spellStart"/>
      <w:r w:rsidRPr="00A30882">
        <w:rPr>
          <w:color w:val="000000"/>
          <w:highlight w:val="white"/>
          <w:lang w:val="lv-LV"/>
        </w:rPr>
        <w:t>foreach</w:t>
      </w:r>
      <w:proofErr w:type="spellEnd"/>
      <w:r w:rsidRPr="00A30882">
        <w:rPr>
          <w:color w:val="000000"/>
          <w:highlight w:val="white"/>
          <w:lang w:val="lv-LV"/>
        </w:rPr>
        <w:t xml:space="preserve"> (var </w:t>
      </w:r>
      <w:proofErr w:type="spellStart"/>
      <w:r w:rsidRPr="00A30882">
        <w:rPr>
          <w:color w:val="000000"/>
          <w:highlight w:val="white"/>
          <w:lang w:val="lv-LV"/>
        </w:rPr>
        <w:t>item</w:t>
      </w:r>
      <w:proofErr w:type="spellEnd"/>
      <w:r w:rsidRPr="00A30882">
        <w:rPr>
          <w:color w:val="000000"/>
          <w:highlight w:val="white"/>
          <w:lang w:val="lv-LV"/>
        </w:rPr>
        <w:t xml:space="preserve"> </w:t>
      </w:r>
      <w:proofErr w:type="spellStart"/>
      <w:r w:rsidRPr="00A30882">
        <w:rPr>
          <w:color w:val="000000"/>
          <w:highlight w:val="white"/>
          <w:lang w:val="lv-LV"/>
        </w:rPr>
        <w:t>in</w:t>
      </w:r>
      <w:proofErr w:type="spellEnd"/>
      <w:r w:rsidRPr="00A30882">
        <w:rPr>
          <w:color w:val="000000"/>
          <w:highlight w:val="white"/>
          <w:lang w:val="lv-LV"/>
        </w:rPr>
        <w:t xml:space="preserve"> </w:t>
      </w:r>
      <w:proofErr w:type="spellStart"/>
      <w:r w:rsidRPr="00A30882">
        <w:rPr>
          <w:color w:val="000000"/>
          <w:highlight w:val="white"/>
          <w:lang w:val="lv-LV"/>
        </w:rPr>
        <w:t>fileInfo</w:t>
      </w:r>
      <w:proofErr w:type="spellEnd"/>
      <w:r w:rsidRPr="00A30882">
        <w:rPr>
          <w:color w:val="000000"/>
          <w:highlight w:val="white"/>
          <w:lang w:val="lv-LV"/>
        </w:rPr>
        <w:t>)</w:t>
      </w:r>
    </w:p>
    <w:p w14:paraId="51A8130F" w14:textId="77777777" w:rsidR="00BC7ADC" w:rsidRPr="00A30882" w:rsidRDefault="00BC7ADC" w:rsidP="00BC7ADC">
      <w:pPr>
        <w:pStyle w:val="CodeBlock"/>
        <w:keepNext w:val="0"/>
        <w:rPr>
          <w:color w:val="000000"/>
          <w:highlight w:val="white"/>
          <w:lang w:val="lv-LV"/>
        </w:rPr>
      </w:pPr>
      <w:r w:rsidRPr="00A30882">
        <w:rPr>
          <w:color w:val="000000"/>
          <w:highlight w:val="white"/>
          <w:lang w:val="lv-LV"/>
        </w:rPr>
        <w:t xml:space="preserve">                            {</w:t>
      </w:r>
    </w:p>
    <w:p w14:paraId="37EFF5F3" w14:textId="77777777" w:rsidR="00BC7ADC" w:rsidRPr="00A30882" w:rsidRDefault="00BC7ADC" w:rsidP="00BC7ADC">
      <w:pPr>
        <w:pStyle w:val="CodeBlock"/>
        <w:keepNext w:val="0"/>
        <w:rPr>
          <w:color w:val="000000"/>
          <w:highlight w:val="white"/>
          <w:lang w:val="lv-LV"/>
        </w:rPr>
      </w:pPr>
      <w:r w:rsidRPr="00A30882">
        <w:rPr>
          <w:color w:val="000000"/>
          <w:highlight w:val="white"/>
          <w:lang w:val="lv-LV"/>
        </w:rPr>
        <w:t xml:space="preserve">                                </w:t>
      </w:r>
      <w:proofErr w:type="spellStart"/>
      <w:r w:rsidRPr="00A30882">
        <w:rPr>
          <w:color w:val="000000"/>
          <w:highlight w:val="white"/>
          <w:lang w:val="lv-LV"/>
        </w:rPr>
        <w:t>Console.WriteLine</w:t>
      </w:r>
      <w:proofErr w:type="spellEnd"/>
      <w:r w:rsidRPr="00A30882">
        <w:rPr>
          <w:color w:val="000000"/>
          <w:highlight w:val="white"/>
          <w:lang w:val="lv-LV"/>
        </w:rPr>
        <w:t>(</w:t>
      </w:r>
      <w:proofErr w:type="spellStart"/>
      <w:r w:rsidRPr="00A30882">
        <w:rPr>
          <w:color w:val="000000"/>
          <w:highlight w:val="white"/>
          <w:lang w:val="lv-LV"/>
        </w:rPr>
        <w:t>item.Name</w:t>
      </w:r>
      <w:proofErr w:type="spellEnd"/>
      <w:r w:rsidRPr="00A30882">
        <w:rPr>
          <w:color w:val="000000"/>
          <w:highlight w:val="white"/>
          <w:lang w:val="lv-LV"/>
        </w:rPr>
        <w:t xml:space="preserve"> + " </w:t>
      </w:r>
      <w:proofErr w:type="spellStart"/>
      <w:r w:rsidRPr="00A30882">
        <w:rPr>
          <w:color w:val="000000"/>
          <w:highlight w:val="white"/>
          <w:lang w:val="lv-LV"/>
        </w:rPr>
        <w:t>received</w:t>
      </w:r>
      <w:proofErr w:type="spellEnd"/>
      <w:r w:rsidRPr="00A30882">
        <w:rPr>
          <w:color w:val="000000"/>
          <w:highlight w:val="white"/>
          <w:lang w:val="lv-LV"/>
        </w:rPr>
        <w:t>");</w:t>
      </w:r>
    </w:p>
    <w:p w14:paraId="0BBB3A68" w14:textId="77777777" w:rsidR="00BC7ADC" w:rsidRPr="00A30882" w:rsidRDefault="00BC7ADC" w:rsidP="00BC7ADC">
      <w:pPr>
        <w:pStyle w:val="CodeBlock"/>
        <w:keepNext w:val="0"/>
        <w:rPr>
          <w:color w:val="000000"/>
          <w:highlight w:val="white"/>
          <w:lang w:val="lv-LV"/>
        </w:rPr>
      </w:pPr>
      <w:r w:rsidRPr="00A30882">
        <w:rPr>
          <w:color w:val="000000"/>
          <w:highlight w:val="white"/>
          <w:lang w:val="lv-LV"/>
        </w:rPr>
        <w:t xml:space="preserve">                            }</w:t>
      </w:r>
    </w:p>
    <w:p w14:paraId="28BC5411" w14:textId="77777777" w:rsidR="00BC7ADC" w:rsidRPr="00A30882" w:rsidRDefault="00BC7ADC" w:rsidP="00BC7ADC">
      <w:pPr>
        <w:pStyle w:val="CodeBlock"/>
        <w:keepNext w:val="0"/>
        <w:rPr>
          <w:color w:val="000000"/>
          <w:highlight w:val="white"/>
          <w:lang w:val="lv-LV"/>
        </w:rPr>
      </w:pPr>
    </w:p>
    <w:p w14:paraId="5BF1D110" w14:textId="77777777" w:rsidR="00BC7ADC" w:rsidRPr="00A30882" w:rsidRDefault="00BC7ADC" w:rsidP="00BC7ADC">
      <w:pPr>
        <w:pStyle w:val="CodeBlock"/>
        <w:keepNext w:val="0"/>
        <w:rPr>
          <w:color w:val="000000"/>
          <w:highlight w:val="white"/>
          <w:lang w:val="lv-LV"/>
        </w:rPr>
      </w:pPr>
      <w:r w:rsidRPr="00A30882">
        <w:rPr>
          <w:color w:val="000000"/>
          <w:highlight w:val="white"/>
          <w:lang w:val="lv-LV"/>
        </w:rPr>
        <w:t xml:space="preserve">                            </w:t>
      </w:r>
      <w:proofErr w:type="spellStart"/>
      <w:r w:rsidRPr="00A30882">
        <w:rPr>
          <w:color w:val="000000"/>
          <w:highlight w:val="white"/>
          <w:lang w:val="lv-LV"/>
        </w:rPr>
        <w:t>ss</w:t>
      </w:r>
      <w:proofErr w:type="spellEnd"/>
      <w:r w:rsidRPr="00A30882">
        <w:rPr>
          <w:color w:val="000000"/>
          <w:highlight w:val="white"/>
          <w:lang w:val="lv-LV"/>
        </w:rPr>
        <w:t>++;</w:t>
      </w:r>
    </w:p>
    <w:p w14:paraId="66EE3830" w14:textId="77777777" w:rsidR="00BC7ADC" w:rsidRPr="00A30882" w:rsidRDefault="00BC7ADC" w:rsidP="00BC7ADC">
      <w:pPr>
        <w:pStyle w:val="CodeBlock"/>
        <w:keepNext w:val="0"/>
        <w:rPr>
          <w:color w:val="000000"/>
          <w:highlight w:val="white"/>
          <w:lang w:val="lv-LV"/>
        </w:rPr>
      </w:pPr>
    </w:p>
    <w:p w14:paraId="5BEE806C" w14:textId="77777777" w:rsidR="00BC7ADC" w:rsidRPr="00A30882" w:rsidRDefault="00BC7ADC" w:rsidP="00BC7ADC">
      <w:pPr>
        <w:pStyle w:val="CodeBlock"/>
        <w:keepNext w:val="0"/>
        <w:rPr>
          <w:color w:val="000000"/>
          <w:highlight w:val="white"/>
          <w:lang w:val="lv-LV"/>
        </w:rPr>
      </w:pPr>
      <w:r w:rsidRPr="00A30882">
        <w:rPr>
          <w:color w:val="000000"/>
          <w:highlight w:val="white"/>
          <w:lang w:val="lv-LV"/>
        </w:rPr>
        <w:t xml:space="preserve">                            </w:t>
      </w:r>
      <w:proofErr w:type="spellStart"/>
      <w:r w:rsidRPr="00A30882">
        <w:rPr>
          <w:color w:val="000000"/>
          <w:highlight w:val="white"/>
          <w:lang w:val="lv-LV"/>
        </w:rPr>
        <w:t>Console.WriteLine</w:t>
      </w:r>
      <w:proofErr w:type="spellEnd"/>
      <w:r w:rsidRPr="00A30882">
        <w:rPr>
          <w:color w:val="000000"/>
          <w:highlight w:val="white"/>
          <w:lang w:val="lv-LV"/>
        </w:rPr>
        <w:t>(</w:t>
      </w:r>
      <w:proofErr w:type="spellStart"/>
      <w:r w:rsidRPr="00A30882">
        <w:rPr>
          <w:color w:val="000000"/>
          <w:highlight w:val="white"/>
          <w:lang w:val="lv-LV"/>
        </w:rPr>
        <w:t>ss</w:t>
      </w:r>
      <w:proofErr w:type="spellEnd"/>
      <w:r w:rsidRPr="00A30882">
        <w:rPr>
          <w:color w:val="000000"/>
          <w:highlight w:val="white"/>
          <w:lang w:val="lv-LV"/>
        </w:rPr>
        <w:t>);</w:t>
      </w:r>
    </w:p>
    <w:p w14:paraId="67C19A28" w14:textId="77777777" w:rsidR="00BC7ADC" w:rsidRPr="00A30882" w:rsidRDefault="00BC7ADC" w:rsidP="00BC7ADC">
      <w:pPr>
        <w:pStyle w:val="CodeBlock"/>
        <w:keepNext w:val="0"/>
        <w:rPr>
          <w:color w:val="000000"/>
          <w:highlight w:val="white"/>
          <w:lang w:val="lv-LV"/>
        </w:rPr>
      </w:pPr>
      <w:r w:rsidRPr="00A30882">
        <w:rPr>
          <w:color w:val="000000"/>
          <w:highlight w:val="white"/>
          <w:lang w:val="lv-LV"/>
        </w:rPr>
        <w:t xml:space="preserve">                        }</w:t>
      </w:r>
    </w:p>
    <w:p w14:paraId="0943D217" w14:textId="77777777" w:rsidR="00BC7ADC" w:rsidRPr="00A30882" w:rsidRDefault="00BC7ADC" w:rsidP="00BC7ADC">
      <w:pPr>
        <w:pStyle w:val="CodeBlock"/>
        <w:keepNext w:val="0"/>
        <w:rPr>
          <w:color w:val="000000"/>
          <w:highlight w:val="white"/>
          <w:lang w:val="lv-LV"/>
        </w:rPr>
      </w:pPr>
      <w:r w:rsidRPr="00A30882">
        <w:rPr>
          <w:color w:val="000000"/>
          <w:highlight w:val="white"/>
          <w:lang w:val="lv-LV"/>
        </w:rPr>
        <w:t xml:space="preserve">                    });</w:t>
      </w:r>
    </w:p>
    <w:p w14:paraId="09DF82DE" w14:textId="77777777" w:rsidR="00BC7ADC" w:rsidRPr="00A30882" w:rsidRDefault="00BC7ADC" w:rsidP="00BC7ADC">
      <w:pPr>
        <w:pStyle w:val="CodeBlock"/>
        <w:keepNext w:val="0"/>
        <w:rPr>
          <w:color w:val="000000"/>
          <w:highlight w:val="white"/>
          <w:lang w:val="lv-LV"/>
        </w:rPr>
      </w:pPr>
    </w:p>
    <w:p w14:paraId="5EAC2F33" w14:textId="77777777" w:rsidR="00BC7ADC" w:rsidRPr="00A30882" w:rsidRDefault="00BC7ADC" w:rsidP="00BC7ADC">
      <w:pPr>
        <w:pStyle w:val="CodeBlock"/>
        <w:keepNext w:val="0"/>
        <w:rPr>
          <w:color w:val="000000"/>
          <w:highlight w:val="white"/>
          <w:lang w:val="lv-LV"/>
        </w:rPr>
      </w:pPr>
      <w:r w:rsidRPr="00A30882">
        <w:rPr>
          <w:color w:val="000000"/>
          <w:highlight w:val="white"/>
          <w:lang w:val="lv-LV"/>
        </w:rPr>
        <w:t xml:space="preserve">                    </w:t>
      </w:r>
      <w:proofErr w:type="spellStart"/>
      <w:r w:rsidRPr="00A30882">
        <w:rPr>
          <w:color w:val="000000"/>
          <w:highlight w:val="white"/>
          <w:lang w:val="lv-LV"/>
        </w:rPr>
        <w:t>t.Wait</w:t>
      </w:r>
      <w:proofErr w:type="spellEnd"/>
      <w:r w:rsidRPr="00A30882">
        <w:rPr>
          <w:color w:val="000000"/>
          <w:highlight w:val="white"/>
          <w:lang w:val="lv-LV"/>
        </w:rPr>
        <w:t>();</w:t>
      </w:r>
    </w:p>
    <w:p w14:paraId="0E9BAC58" w14:textId="77777777" w:rsidR="00BC7ADC" w:rsidRPr="00A30882" w:rsidRDefault="00BC7ADC" w:rsidP="00BC7ADC">
      <w:pPr>
        <w:pStyle w:val="CodeBlock"/>
        <w:keepNext w:val="0"/>
        <w:rPr>
          <w:color w:val="000000"/>
          <w:highlight w:val="white"/>
          <w:lang w:val="lv-LV"/>
        </w:rPr>
      </w:pPr>
      <w:r w:rsidRPr="00A30882">
        <w:rPr>
          <w:color w:val="000000"/>
          <w:highlight w:val="white"/>
          <w:lang w:val="lv-LV"/>
        </w:rPr>
        <w:t xml:space="preserve">                }</w:t>
      </w:r>
    </w:p>
    <w:p w14:paraId="052F6644" w14:textId="77777777" w:rsidR="00BC7ADC" w:rsidRPr="00A30882" w:rsidRDefault="00BC7ADC" w:rsidP="00BC7ADC">
      <w:pPr>
        <w:pStyle w:val="CodeBlock"/>
        <w:keepNext w:val="0"/>
        <w:rPr>
          <w:color w:val="000000"/>
          <w:highlight w:val="white"/>
          <w:lang w:val="lv-LV"/>
        </w:rPr>
      </w:pPr>
      <w:r w:rsidRPr="00A30882">
        <w:rPr>
          <w:color w:val="000000"/>
          <w:highlight w:val="white"/>
          <w:lang w:val="lv-LV"/>
        </w:rPr>
        <w:t xml:space="preserve">                </w:t>
      </w:r>
      <w:proofErr w:type="spellStart"/>
      <w:r w:rsidRPr="00A30882">
        <w:rPr>
          <w:color w:val="000000"/>
          <w:highlight w:val="white"/>
          <w:lang w:val="lv-LV"/>
        </w:rPr>
        <w:t>catch</w:t>
      </w:r>
      <w:proofErr w:type="spellEnd"/>
      <w:r w:rsidRPr="00A30882">
        <w:rPr>
          <w:color w:val="000000"/>
          <w:highlight w:val="white"/>
          <w:lang w:val="lv-LV"/>
        </w:rPr>
        <w:t xml:space="preserve"> (</w:t>
      </w:r>
      <w:proofErr w:type="spellStart"/>
      <w:r w:rsidRPr="00A30882">
        <w:rPr>
          <w:color w:val="000000"/>
          <w:highlight w:val="white"/>
          <w:lang w:val="lv-LV"/>
        </w:rPr>
        <w:t>Exception</w:t>
      </w:r>
      <w:proofErr w:type="spellEnd"/>
      <w:r w:rsidRPr="00A30882">
        <w:rPr>
          <w:color w:val="000000"/>
          <w:highlight w:val="white"/>
          <w:lang w:val="lv-LV"/>
        </w:rPr>
        <w:t xml:space="preserve"> e)</w:t>
      </w:r>
    </w:p>
    <w:p w14:paraId="0672FE52" w14:textId="77777777" w:rsidR="00BC7ADC" w:rsidRPr="00A30882" w:rsidRDefault="00BC7ADC" w:rsidP="00BC7ADC">
      <w:pPr>
        <w:pStyle w:val="CodeBlock"/>
        <w:keepNext w:val="0"/>
        <w:rPr>
          <w:color w:val="000000"/>
          <w:highlight w:val="white"/>
          <w:lang w:val="lv-LV"/>
        </w:rPr>
      </w:pPr>
      <w:r w:rsidRPr="00A30882">
        <w:rPr>
          <w:color w:val="000000"/>
          <w:highlight w:val="white"/>
          <w:lang w:val="lv-LV"/>
        </w:rPr>
        <w:t xml:space="preserve">                {</w:t>
      </w:r>
    </w:p>
    <w:p w14:paraId="04934B70" w14:textId="77777777" w:rsidR="00BC7ADC" w:rsidRPr="00A30882" w:rsidRDefault="00BC7ADC" w:rsidP="00BC7ADC">
      <w:pPr>
        <w:pStyle w:val="CodeBlock"/>
        <w:keepNext w:val="0"/>
        <w:rPr>
          <w:color w:val="000000"/>
          <w:highlight w:val="white"/>
          <w:lang w:val="lv-LV"/>
        </w:rPr>
      </w:pPr>
      <w:r w:rsidRPr="00A30882">
        <w:rPr>
          <w:color w:val="000000"/>
          <w:highlight w:val="white"/>
          <w:lang w:val="lv-LV"/>
        </w:rPr>
        <w:t xml:space="preserve">                    </w:t>
      </w:r>
      <w:proofErr w:type="spellStart"/>
      <w:r w:rsidRPr="00A30882">
        <w:rPr>
          <w:color w:val="000000"/>
          <w:highlight w:val="white"/>
          <w:lang w:val="lv-LV"/>
        </w:rPr>
        <w:t>Thread.Sleep</w:t>
      </w:r>
      <w:proofErr w:type="spellEnd"/>
      <w:r w:rsidRPr="00A30882">
        <w:rPr>
          <w:color w:val="000000"/>
          <w:highlight w:val="white"/>
          <w:lang w:val="lv-LV"/>
        </w:rPr>
        <w:t>(3000);</w:t>
      </w:r>
    </w:p>
    <w:p w14:paraId="21C1AB48" w14:textId="77777777" w:rsidR="00BC7ADC" w:rsidRPr="00A30882" w:rsidRDefault="00BC7ADC" w:rsidP="00BC7ADC">
      <w:pPr>
        <w:pStyle w:val="CodeBlock"/>
        <w:keepNext w:val="0"/>
        <w:rPr>
          <w:color w:val="000000"/>
          <w:highlight w:val="white"/>
          <w:lang w:val="lv-LV"/>
        </w:rPr>
      </w:pPr>
      <w:r w:rsidRPr="00A30882">
        <w:rPr>
          <w:color w:val="000000"/>
          <w:highlight w:val="white"/>
          <w:lang w:val="lv-LV"/>
        </w:rPr>
        <w:lastRenderedPageBreak/>
        <w:t xml:space="preserve">                    </w:t>
      </w:r>
      <w:proofErr w:type="spellStart"/>
      <w:r w:rsidRPr="00A30882">
        <w:rPr>
          <w:color w:val="000000"/>
          <w:highlight w:val="white"/>
          <w:lang w:val="lv-LV"/>
        </w:rPr>
        <w:t>string</w:t>
      </w:r>
      <w:proofErr w:type="spellEnd"/>
      <w:r w:rsidRPr="00A30882">
        <w:rPr>
          <w:color w:val="000000"/>
          <w:highlight w:val="white"/>
          <w:lang w:val="lv-LV"/>
        </w:rPr>
        <w:t xml:space="preserve"> </w:t>
      </w:r>
      <w:proofErr w:type="spellStart"/>
      <w:r w:rsidRPr="00A30882">
        <w:rPr>
          <w:color w:val="000000"/>
          <w:highlight w:val="white"/>
          <w:lang w:val="lv-LV"/>
        </w:rPr>
        <w:t>mess</w:t>
      </w:r>
      <w:proofErr w:type="spellEnd"/>
      <w:r w:rsidRPr="00A30882">
        <w:rPr>
          <w:color w:val="000000"/>
          <w:highlight w:val="white"/>
          <w:lang w:val="lv-LV"/>
        </w:rPr>
        <w:t xml:space="preserve"> = </w:t>
      </w:r>
      <w:proofErr w:type="spellStart"/>
      <w:r w:rsidRPr="00A30882">
        <w:rPr>
          <w:color w:val="000000"/>
          <w:highlight w:val="white"/>
          <w:lang w:val="lv-LV"/>
        </w:rPr>
        <w:t>e.Message</w:t>
      </w:r>
      <w:proofErr w:type="spellEnd"/>
      <w:r w:rsidRPr="00A30882">
        <w:rPr>
          <w:color w:val="000000"/>
          <w:highlight w:val="white"/>
          <w:lang w:val="lv-LV"/>
        </w:rPr>
        <w:t>;</w:t>
      </w:r>
    </w:p>
    <w:p w14:paraId="1DD4A759" w14:textId="77777777" w:rsidR="00BC7ADC" w:rsidRPr="00A30882" w:rsidRDefault="00BC7ADC" w:rsidP="00BC7ADC">
      <w:pPr>
        <w:pStyle w:val="CodeBlock"/>
        <w:keepNext w:val="0"/>
        <w:rPr>
          <w:color w:val="000000"/>
          <w:highlight w:val="white"/>
          <w:lang w:val="lv-LV"/>
        </w:rPr>
      </w:pPr>
      <w:r w:rsidRPr="00A30882">
        <w:rPr>
          <w:color w:val="000000"/>
          <w:highlight w:val="white"/>
          <w:lang w:val="lv-LV"/>
        </w:rPr>
        <w:t xml:space="preserve">                    </w:t>
      </w:r>
      <w:proofErr w:type="spellStart"/>
      <w:r w:rsidRPr="00A30882">
        <w:rPr>
          <w:color w:val="000000"/>
          <w:highlight w:val="white"/>
          <w:lang w:val="lv-LV"/>
        </w:rPr>
        <w:t>Console.WriteLine</w:t>
      </w:r>
      <w:proofErr w:type="spellEnd"/>
      <w:r w:rsidRPr="00A30882">
        <w:rPr>
          <w:color w:val="000000"/>
          <w:highlight w:val="white"/>
          <w:lang w:val="lv-LV"/>
        </w:rPr>
        <w:t>(</w:t>
      </w:r>
      <w:proofErr w:type="spellStart"/>
      <w:r w:rsidRPr="00A30882">
        <w:rPr>
          <w:color w:val="000000"/>
          <w:highlight w:val="white"/>
          <w:lang w:val="lv-LV"/>
        </w:rPr>
        <w:t>mess</w:t>
      </w:r>
      <w:proofErr w:type="spellEnd"/>
      <w:r w:rsidRPr="00A30882">
        <w:rPr>
          <w:color w:val="000000"/>
          <w:highlight w:val="white"/>
          <w:lang w:val="lv-LV"/>
        </w:rPr>
        <w:t>);</w:t>
      </w:r>
    </w:p>
    <w:p w14:paraId="0224D209" w14:textId="77777777" w:rsidR="00BC7ADC" w:rsidRPr="00A30882" w:rsidRDefault="00BC7ADC" w:rsidP="00BC7ADC">
      <w:pPr>
        <w:pStyle w:val="CodeBlock"/>
        <w:keepNext w:val="0"/>
        <w:rPr>
          <w:color w:val="000000"/>
          <w:highlight w:val="white"/>
          <w:lang w:val="lv-LV"/>
        </w:rPr>
      </w:pPr>
      <w:r w:rsidRPr="00A30882">
        <w:rPr>
          <w:color w:val="000000"/>
          <w:highlight w:val="white"/>
          <w:lang w:val="lv-LV"/>
        </w:rPr>
        <w:t xml:space="preserve">                }</w:t>
      </w:r>
    </w:p>
    <w:p w14:paraId="599A486F" w14:textId="77777777" w:rsidR="00BC7ADC" w:rsidRPr="00A30882" w:rsidRDefault="00BC7ADC" w:rsidP="00BC7ADC">
      <w:pPr>
        <w:pStyle w:val="CodeBlock"/>
        <w:keepNext w:val="0"/>
        <w:rPr>
          <w:color w:val="000000"/>
          <w:highlight w:val="white"/>
          <w:lang w:val="lv-LV"/>
        </w:rPr>
      </w:pPr>
      <w:r w:rsidRPr="00A30882">
        <w:rPr>
          <w:color w:val="000000"/>
          <w:highlight w:val="white"/>
          <w:lang w:val="lv-LV"/>
        </w:rPr>
        <w:t xml:space="preserve">            }</w:t>
      </w:r>
    </w:p>
    <w:p w14:paraId="0ED9A7C4" w14:textId="77777777" w:rsidR="00BC7ADC" w:rsidRPr="00A30882" w:rsidRDefault="00BC7ADC" w:rsidP="00BC7ADC">
      <w:pPr>
        <w:pStyle w:val="CodeBlock"/>
        <w:keepNext w:val="0"/>
        <w:rPr>
          <w:color w:val="000000"/>
          <w:highlight w:val="white"/>
          <w:lang w:val="lv-LV"/>
        </w:rPr>
      </w:pPr>
    </w:p>
    <w:p w14:paraId="4F05C1B9" w14:textId="77777777" w:rsidR="00BC7ADC" w:rsidRPr="00A30882" w:rsidRDefault="00BC7ADC" w:rsidP="00BC7ADC">
      <w:pPr>
        <w:pStyle w:val="CodeBlock"/>
        <w:keepNext w:val="0"/>
        <w:rPr>
          <w:color w:val="000000"/>
          <w:highlight w:val="white"/>
          <w:lang w:val="lv-LV"/>
        </w:rPr>
      </w:pPr>
      <w:r w:rsidRPr="00A30882">
        <w:rPr>
          <w:color w:val="000000"/>
          <w:highlight w:val="white"/>
          <w:lang w:val="lv-LV"/>
        </w:rPr>
        <w:t xml:space="preserve">        }</w:t>
      </w:r>
    </w:p>
    <w:p w14:paraId="2AE5C6E7" w14:textId="77777777" w:rsidR="00BC7ADC" w:rsidRPr="00A30882" w:rsidRDefault="00BC7ADC" w:rsidP="00BC7ADC">
      <w:pPr>
        <w:pStyle w:val="CodeBlock"/>
        <w:keepNext w:val="0"/>
        <w:rPr>
          <w:color w:val="000000"/>
          <w:highlight w:val="white"/>
          <w:lang w:val="lv-LV"/>
        </w:rPr>
      </w:pPr>
    </w:p>
    <w:p w14:paraId="4C0C4696" w14:textId="77777777" w:rsidR="00BC7ADC" w:rsidRPr="00A30882" w:rsidRDefault="00BC7ADC" w:rsidP="00BC7ADC">
      <w:pPr>
        <w:pStyle w:val="CodeBlock"/>
        <w:keepNext w:val="0"/>
        <w:rPr>
          <w:color w:val="000000"/>
          <w:highlight w:val="white"/>
          <w:lang w:val="lv-LV"/>
        </w:rPr>
      </w:pPr>
      <w:r w:rsidRPr="00A30882">
        <w:rPr>
          <w:color w:val="000000"/>
          <w:highlight w:val="white"/>
          <w:lang w:val="lv-LV"/>
        </w:rPr>
        <w:t xml:space="preserve">        /// &lt;</w:t>
      </w:r>
      <w:proofErr w:type="spellStart"/>
      <w:r w:rsidRPr="00A30882">
        <w:rPr>
          <w:color w:val="000000"/>
          <w:highlight w:val="white"/>
          <w:lang w:val="lv-LV"/>
        </w:rPr>
        <w:t>summary</w:t>
      </w:r>
      <w:proofErr w:type="spellEnd"/>
      <w:r w:rsidRPr="00A30882">
        <w:rPr>
          <w:color w:val="000000"/>
          <w:highlight w:val="white"/>
          <w:lang w:val="lv-LV"/>
        </w:rPr>
        <w:t>&gt;</w:t>
      </w:r>
    </w:p>
    <w:p w14:paraId="0DFCCAF4" w14:textId="77777777" w:rsidR="00BC7ADC" w:rsidRPr="00A30882" w:rsidRDefault="00BC7ADC" w:rsidP="00BC7ADC">
      <w:pPr>
        <w:pStyle w:val="CodeBlock"/>
        <w:keepNext w:val="0"/>
        <w:rPr>
          <w:color w:val="000000"/>
          <w:highlight w:val="white"/>
          <w:lang w:val="lv-LV"/>
        </w:rPr>
      </w:pPr>
      <w:r w:rsidRPr="00A30882">
        <w:rPr>
          <w:color w:val="000000"/>
          <w:highlight w:val="white"/>
          <w:lang w:val="lv-LV"/>
        </w:rPr>
        <w:t xml:space="preserve">        /// </w:t>
      </w:r>
      <w:proofErr w:type="spellStart"/>
      <w:r w:rsidRPr="00A30882">
        <w:rPr>
          <w:color w:val="000000"/>
          <w:highlight w:val="white"/>
          <w:lang w:val="lv-LV"/>
        </w:rPr>
        <w:t>Gets</w:t>
      </w:r>
      <w:proofErr w:type="spellEnd"/>
      <w:r w:rsidRPr="00A30882">
        <w:rPr>
          <w:color w:val="000000"/>
          <w:highlight w:val="white"/>
          <w:lang w:val="lv-LV"/>
        </w:rPr>
        <w:t xml:space="preserve"> </w:t>
      </w:r>
      <w:proofErr w:type="spellStart"/>
      <w:r w:rsidRPr="00A30882">
        <w:rPr>
          <w:color w:val="000000"/>
          <w:highlight w:val="white"/>
          <w:lang w:val="lv-LV"/>
        </w:rPr>
        <w:t>the</w:t>
      </w:r>
      <w:proofErr w:type="spellEnd"/>
      <w:r w:rsidRPr="00A30882">
        <w:rPr>
          <w:color w:val="000000"/>
          <w:highlight w:val="white"/>
          <w:lang w:val="lv-LV"/>
        </w:rPr>
        <w:t xml:space="preserve"> </w:t>
      </w:r>
      <w:proofErr w:type="spellStart"/>
      <w:r w:rsidRPr="00A30882">
        <w:rPr>
          <w:color w:val="000000"/>
          <w:highlight w:val="white"/>
          <w:lang w:val="lv-LV"/>
        </w:rPr>
        <w:t>file</w:t>
      </w:r>
      <w:proofErr w:type="spellEnd"/>
      <w:r w:rsidRPr="00A30882">
        <w:rPr>
          <w:color w:val="000000"/>
          <w:highlight w:val="white"/>
          <w:lang w:val="lv-LV"/>
        </w:rPr>
        <w:t xml:space="preserve">. </w:t>
      </w:r>
    </w:p>
    <w:p w14:paraId="360299AE" w14:textId="77777777" w:rsidR="00BC7ADC" w:rsidRPr="00A30882" w:rsidRDefault="00BC7ADC" w:rsidP="00BC7ADC">
      <w:pPr>
        <w:pStyle w:val="CodeBlock"/>
        <w:keepNext w:val="0"/>
        <w:rPr>
          <w:color w:val="000000"/>
          <w:highlight w:val="white"/>
          <w:lang w:val="lv-LV"/>
        </w:rPr>
      </w:pPr>
      <w:r w:rsidRPr="00A30882">
        <w:rPr>
          <w:color w:val="000000"/>
          <w:highlight w:val="white"/>
          <w:lang w:val="lv-LV"/>
        </w:rPr>
        <w:t xml:space="preserve">        /// &lt;/</w:t>
      </w:r>
      <w:proofErr w:type="spellStart"/>
      <w:r w:rsidRPr="00A30882">
        <w:rPr>
          <w:color w:val="000000"/>
          <w:highlight w:val="white"/>
          <w:lang w:val="lv-LV"/>
        </w:rPr>
        <w:t>summary</w:t>
      </w:r>
      <w:proofErr w:type="spellEnd"/>
      <w:r w:rsidRPr="00A30882">
        <w:rPr>
          <w:color w:val="000000"/>
          <w:highlight w:val="white"/>
          <w:lang w:val="lv-LV"/>
        </w:rPr>
        <w:t>&gt;</w:t>
      </w:r>
    </w:p>
    <w:p w14:paraId="1CCE740A" w14:textId="77777777" w:rsidR="00BC7ADC" w:rsidRPr="00A30882" w:rsidRDefault="00BC7ADC" w:rsidP="00BC7ADC">
      <w:pPr>
        <w:pStyle w:val="CodeBlock"/>
        <w:keepNext w:val="0"/>
        <w:rPr>
          <w:color w:val="000000"/>
          <w:highlight w:val="white"/>
          <w:lang w:val="lv-LV"/>
        </w:rPr>
      </w:pPr>
      <w:r w:rsidRPr="00A30882">
        <w:rPr>
          <w:color w:val="000000"/>
          <w:highlight w:val="white"/>
          <w:lang w:val="lv-LV"/>
        </w:rPr>
        <w:t xml:space="preserve">        /// &lt;</w:t>
      </w:r>
      <w:proofErr w:type="spellStart"/>
      <w:r w:rsidRPr="00A30882">
        <w:rPr>
          <w:color w:val="000000"/>
          <w:highlight w:val="white"/>
          <w:lang w:val="lv-LV"/>
        </w:rPr>
        <w:t>param</w:t>
      </w:r>
      <w:proofErr w:type="spellEnd"/>
      <w:r w:rsidRPr="00A30882">
        <w:rPr>
          <w:color w:val="000000"/>
          <w:highlight w:val="white"/>
          <w:lang w:val="lv-LV"/>
        </w:rPr>
        <w:t xml:space="preserve"> </w:t>
      </w:r>
      <w:proofErr w:type="spellStart"/>
      <w:r w:rsidRPr="00A30882">
        <w:rPr>
          <w:color w:val="000000"/>
          <w:highlight w:val="white"/>
          <w:lang w:val="lv-LV"/>
        </w:rPr>
        <w:t>name</w:t>
      </w:r>
      <w:proofErr w:type="spellEnd"/>
      <w:r w:rsidRPr="00A30882">
        <w:rPr>
          <w:color w:val="000000"/>
          <w:highlight w:val="white"/>
          <w:lang w:val="lv-LV"/>
        </w:rPr>
        <w:t>="</w:t>
      </w:r>
      <w:proofErr w:type="spellStart"/>
      <w:r w:rsidRPr="00A30882">
        <w:rPr>
          <w:color w:val="000000"/>
          <w:highlight w:val="white"/>
          <w:lang w:val="lv-LV"/>
        </w:rPr>
        <w:t>ftpClient</w:t>
      </w:r>
      <w:proofErr w:type="spellEnd"/>
      <w:r w:rsidRPr="00A30882">
        <w:rPr>
          <w:color w:val="000000"/>
          <w:highlight w:val="white"/>
          <w:lang w:val="lv-LV"/>
        </w:rPr>
        <w:t xml:space="preserve">"&gt; </w:t>
      </w:r>
      <w:proofErr w:type="spellStart"/>
      <w:r w:rsidRPr="00A30882">
        <w:rPr>
          <w:color w:val="000000"/>
          <w:highlight w:val="white"/>
          <w:lang w:val="lv-LV"/>
        </w:rPr>
        <w:t>The</w:t>
      </w:r>
      <w:proofErr w:type="spellEnd"/>
      <w:r w:rsidRPr="00A30882">
        <w:rPr>
          <w:color w:val="000000"/>
          <w:highlight w:val="white"/>
          <w:lang w:val="lv-LV"/>
        </w:rPr>
        <w:t xml:space="preserve"> FTP </w:t>
      </w:r>
      <w:proofErr w:type="spellStart"/>
      <w:r w:rsidRPr="00A30882">
        <w:rPr>
          <w:color w:val="000000"/>
          <w:highlight w:val="white"/>
          <w:lang w:val="lv-LV"/>
        </w:rPr>
        <w:t>client</w:t>
      </w:r>
      <w:proofErr w:type="spellEnd"/>
      <w:r w:rsidRPr="00A30882">
        <w:rPr>
          <w:color w:val="000000"/>
          <w:highlight w:val="white"/>
          <w:lang w:val="lv-LV"/>
        </w:rPr>
        <w:t>. &lt;/</w:t>
      </w:r>
      <w:proofErr w:type="spellStart"/>
      <w:r w:rsidRPr="00A30882">
        <w:rPr>
          <w:color w:val="000000"/>
          <w:highlight w:val="white"/>
          <w:lang w:val="lv-LV"/>
        </w:rPr>
        <w:t>param</w:t>
      </w:r>
      <w:proofErr w:type="spellEnd"/>
      <w:r w:rsidRPr="00A30882">
        <w:rPr>
          <w:color w:val="000000"/>
          <w:highlight w:val="white"/>
          <w:lang w:val="lv-LV"/>
        </w:rPr>
        <w:t>&gt;</w:t>
      </w:r>
    </w:p>
    <w:p w14:paraId="37467694" w14:textId="77777777" w:rsidR="00BC7ADC" w:rsidRPr="00A30882" w:rsidRDefault="00BC7ADC" w:rsidP="00BC7ADC">
      <w:pPr>
        <w:pStyle w:val="CodeBlock"/>
        <w:keepNext w:val="0"/>
        <w:rPr>
          <w:color w:val="000000"/>
          <w:highlight w:val="white"/>
          <w:lang w:val="lv-LV"/>
        </w:rPr>
      </w:pPr>
      <w:r w:rsidRPr="00A30882">
        <w:rPr>
          <w:color w:val="000000"/>
          <w:highlight w:val="white"/>
          <w:lang w:val="lv-LV"/>
        </w:rPr>
        <w:t xml:space="preserve">        /// &lt;</w:t>
      </w:r>
      <w:proofErr w:type="spellStart"/>
      <w:r w:rsidRPr="00A30882">
        <w:rPr>
          <w:color w:val="000000"/>
          <w:highlight w:val="white"/>
          <w:lang w:val="lv-LV"/>
        </w:rPr>
        <w:t>param</w:t>
      </w:r>
      <w:proofErr w:type="spellEnd"/>
      <w:r w:rsidRPr="00A30882">
        <w:rPr>
          <w:color w:val="000000"/>
          <w:highlight w:val="white"/>
          <w:lang w:val="lv-LV"/>
        </w:rPr>
        <w:t xml:space="preserve"> </w:t>
      </w:r>
      <w:proofErr w:type="spellStart"/>
      <w:r w:rsidRPr="00A30882">
        <w:rPr>
          <w:color w:val="000000"/>
          <w:highlight w:val="white"/>
          <w:lang w:val="lv-LV"/>
        </w:rPr>
        <w:t>name</w:t>
      </w:r>
      <w:proofErr w:type="spellEnd"/>
      <w:r w:rsidRPr="00A30882">
        <w:rPr>
          <w:color w:val="000000"/>
          <w:highlight w:val="white"/>
          <w:lang w:val="lv-LV"/>
        </w:rPr>
        <w:t>="</w:t>
      </w:r>
      <w:proofErr w:type="spellStart"/>
      <w:r w:rsidRPr="00A30882">
        <w:rPr>
          <w:color w:val="000000"/>
          <w:highlight w:val="white"/>
          <w:lang w:val="lv-LV"/>
        </w:rPr>
        <w:t>fileName</w:t>
      </w:r>
      <w:proofErr w:type="spellEnd"/>
      <w:r w:rsidRPr="00A30882">
        <w:rPr>
          <w:color w:val="000000"/>
          <w:highlight w:val="white"/>
          <w:lang w:val="lv-LV"/>
        </w:rPr>
        <w:t xml:space="preserve">"&gt;  </w:t>
      </w:r>
      <w:proofErr w:type="spellStart"/>
      <w:r w:rsidRPr="00A30882">
        <w:rPr>
          <w:color w:val="000000"/>
          <w:highlight w:val="white"/>
          <w:lang w:val="lv-LV"/>
        </w:rPr>
        <w:t>Name</w:t>
      </w:r>
      <w:proofErr w:type="spellEnd"/>
      <w:r w:rsidRPr="00A30882">
        <w:rPr>
          <w:color w:val="000000"/>
          <w:highlight w:val="white"/>
          <w:lang w:val="lv-LV"/>
        </w:rPr>
        <w:t xml:space="preserve"> </w:t>
      </w:r>
      <w:proofErr w:type="spellStart"/>
      <w:r w:rsidRPr="00A30882">
        <w:rPr>
          <w:color w:val="000000"/>
          <w:highlight w:val="white"/>
          <w:lang w:val="lv-LV"/>
        </w:rPr>
        <w:t>of</w:t>
      </w:r>
      <w:proofErr w:type="spellEnd"/>
      <w:r w:rsidRPr="00A30882">
        <w:rPr>
          <w:color w:val="000000"/>
          <w:highlight w:val="white"/>
          <w:lang w:val="lv-LV"/>
        </w:rPr>
        <w:t xml:space="preserve"> </w:t>
      </w:r>
      <w:proofErr w:type="spellStart"/>
      <w:r w:rsidRPr="00A30882">
        <w:rPr>
          <w:color w:val="000000"/>
          <w:highlight w:val="white"/>
          <w:lang w:val="lv-LV"/>
        </w:rPr>
        <w:t>the</w:t>
      </w:r>
      <w:proofErr w:type="spellEnd"/>
      <w:r w:rsidRPr="00A30882">
        <w:rPr>
          <w:color w:val="000000"/>
          <w:highlight w:val="white"/>
          <w:lang w:val="lv-LV"/>
        </w:rPr>
        <w:t xml:space="preserve"> </w:t>
      </w:r>
      <w:proofErr w:type="spellStart"/>
      <w:r w:rsidRPr="00A30882">
        <w:rPr>
          <w:color w:val="000000"/>
          <w:highlight w:val="white"/>
          <w:lang w:val="lv-LV"/>
        </w:rPr>
        <w:t>file</w:t>
      </w:r>
      <w:proofErr w:type="spellEnd"/>
      <w:r w:rsidRPr="00A30882">
        <w:rPr>
          <w:color w:val="000000"/>
          <w:highlight w:val="white"/>
          <w:lang w:val="lv-LV"/>
        </w:rPr>
        <w:t>. &lt;/</w:t>
      </w:r>
      <w:proofErr w:type="spellStart"/>
      <w:r w:rsidRPr="00A30882">
        <w:rPr>
          <w:color w:val="000000"/>
          <w:highlight w:val="white"/>
          <w:lang w:val="lv-LV"/>
        </w:rPr>
        <w:t>param</w:t>
      </w:r>
      <w:proofErr w:type="spellEnd"/>
      <w:r w:rsidRPr="00A30882">
        <w:rPr>
          <w:color w:val="000000"/>
          <w:highlight w:val="white"/>
          <w:lang w:val="lv-LV"/>
        </w:rPr>
        <w:t>&gt;</w:t>
      </w:r>
    </w:p>
    <w:p w14:paraId="253FE887" w14:textId="77777777" w:rsidR="00BC7ADC" w:rsidRPr="00A30882" w:rsidRDefault="00BC7ADC" w:rsidP="00BC7ADC">
      <w:pPr>
        <w:pStyle w:val="CodeBlock"/>
        <w:keepNext w:val="0"/>
        <w:rPr>
          <w:color w:val="000000"/>
          <w:highlight w:val="white"/>
          <w:lang w:val="lv-LV"/>
        </w:rPr>
      </w:pPr>
      <w:r w:rsidRPr="00A30882">
        <w:rPr>
          <w:color w:val="000000"/>
          <w:highlight w:val="white"/>
          <w:lang w:val="lv-LV"/>
        </w:rPr>
        <w:t xml:space="preserve">        /// &lt;</w:t>
      </w:r>
      <w:proofErr w:type="spellStart"/>
      <w:r w:rsidRPr="00A30882">
        <w:rPr>
          <w:color w:val="000000"/>
          <w:highlight w:val="white"/>
          <w:lang w:val="lv-LV"/>
        </w:rPr>
        <w:t>param</w:t>
      </w:r>
      <w:proofErr w:type="spellEnd"/>
      <w:r w:rsidRPr="00A30882">
        <w:rPr>
          <w:color w:val="000000"/>
          <w:highlight w:val="white"/>
          <w:lang w:val="lv-LV"/>
        </w:rPr>
        <w:t xml:space="preserve"> </w:t>
      </w:r>
      <w:proofErr w:type="spellStart"/>
      <w:r w:rsidRPr="00A30882">
        <w:rPr>
          <w:color w:val="000000"/>
          <w:highlight w:val="white"/>
          <w:lang w:val="lv-LV"/>
        </w:rPr>
        <w:t>name</w:t>
      </w:r>
      <w:proofErr w:type="spellEnd"/>
      <w:r w:rsidRPr="00A30882">
        <w:rPr>
          <w:color w:val="000000"/>
          <w:highlight w:val="white"/>
          <w:lang w:val="lv-LV"/>
        </w:rPr>
        <w:t>="</w:t>
      </w:r>
      <w:proofErr w:type="spellStart"/>
      <w:r w:rsidRPr="00A30882">
        <w:rPr>
          <w:color w:val="000000"/>
          <w:highlight w:val="white"/>
          <w:lang w:val="lv-LV"/>
        </w:rPr>
        <w:t>dirToSave</w:t>
      </w:r>
      <w:proofErr w:type="spellEnd"/>
      <w:r w:rsidRPr="00A30882">
        <w:rPr>
          <w:color w:val="000000"/>
          <w:highlight w:val="white"/>
          <w:lang w:val="lv-LV"/>
        </w:rPr>
        <w:t xml:space="preserve">"&gt; </w:t>
      </w:r>
      <w:proofErr w:type="spellStart"/>
      <w:r w:rsidRPr="00A30882">
        <w:rPr>
          <w:color w:val="000000"/>
          <w:highlight w:val="white"/>
          <w:lang w:val="lv-LV"/>
        </w:rPr>
        <w:t>The</w:t>
      </w:r>
      <w:proofErr w:type="spellEnd"/>
      <w:r w:rsidRPr="00A30882">
        <w:rPr>
          <w:color w:val="000000"/>
          <w:highlight w:val="white"/>
          <w:lang w:val="lv-LV"/>
        </w:rPr>
        <w:t xml:space="preserve"> </w:t>
      </w:r>
      <w:proofErr w:type="spellStart"/>
      <w:r w:rsidRPr="00A30882">
        <w:rPr>
          <w:color w:val="000000"/>
          <w:highlight w:val="white"/>
          <w:lang w:val="lv-LV"/>
        </w:rPr>
        <w:t>dir</w:t>
      </w:r>
      <w:proofErr w:type="spellEnd"/>
      <w:r w:rsidRPr="00A30882">
        <w:rPr>
          <w:color w:val="000000"/>
          <w:highlight w:val="white"/>
          <w:lang w:val="lv-LV"/>
        </w:rPr>
        <w:t xml:space="preserve"> to </w:t>
      </w:r>
      <w:proofErr w:type="spellStart"/>
      <w:r w:rsidRPr="00A30882">
        <w:rPr>
          <w:color w:val="000000"/>
          <w:highlight w:val="white"/>
          <w:lang w:val="lv-LV"/>
        </w:rPr>
        <w:t>save</w:t>
      </w:r>
      <w:proofErr w:type="spellEnd"/>
      <w:r w:rsidRPr="00A30882">
        <w:rPr>
          <w:color w:val="000000"/>
          <w:highlight w:val="white"/>
          <w:lang w:val="lv-LV"/>
        </w:rPr>
        <w:t>. &lt;/</w:t>
      </w:r>
      <w:proofErr w:type="spellStart"/>
      <w:r w:rsidRPr="00A30882">
        <w:rPr>
          <w:color w:val="000000"/>
          <w:highlight w:val="white"/>
          <w:lang w:val="lv-LV"/>
        </w:rPr>
        <w:t>param</w:t>
      </w:r>
      <w:proofErr w:type="spellEnd"/>
      <w:r w:rsidRPr="00A30882">
        <w:rPr>
          <w:color w:val="000000"/>
          <w:highlight w:val="white"/>
          <w:lang w:val="lv-LV"/>
        </w:rPr>
        <w:t>&gt;</w:t>
      </w:r>
    </w:p>
    <w:p w14:paraId="1FC857F0" w14:textId="77777777" w:rsidR="00BC7ADC" w:rsidRPr="00A30882" w:rsidRDefault="00BC7ADC" w:rsidP="00BC7ADC">
      <w:pPr>
        <w:pStyle w:val="CodeBlock"/>
        <w:keepNext w:val="0"/>
        <w:rPr>
          <w:color w:val="000000"/>
          <w:highlight w:val="white"/>
          <w:lang w:val="lv-LV"/>
        </w:rPr>
      </w:pPr>
      <w:r w:rsidRPr="00A30882">
        <w:rPr>
          <w:color w:val="000000"/>
          <w:highlight w:val="white"/>
          <w:lang w:val="lv-LV"/>
        </w:rPr>
        <w:t xml:space="preserve">        </w:t>
      </w:r>
      <w:proofErr w:type="spellStart"/>
      <w:r w:rsidRPr="00A30882">
        <w:rPr>
          <w:color w:val="000000"/>
          <w:highlight w:val="white"/>
          <w:lang w:val="lv-LV"/>
        </w:rPr>
        <w:t>private</w:t>
      </w:r>
      <w:proofErr w:type="spellEnd"/>
      <w:r w:rsidRPr="00A30882">
        <w:rPr>
          <w:color w:val="000000"/>
          <w:highlight w:val="white"/>
          <w:lang w:val="lv-LV"/>
        </w:rPr>
        <w:t xml:space="preserve"> </w:t>
      </w:r>
      <w:proofErr w:type="spellStart"/>
      <w:r w:rsidRPr="00A30882">
        <w:rPr>
          <w:color w:val="000000"/>
          <w:highlight w:val="white"/>
          <w:lang w:val="lv-LV"/>
        </w:rPr>
        <w:t>static</w:t>
      </w:r>
      <w:proofErr w:type="spellEnd"/>
      <w:r w:rsidRPr="00A30882">
        <w:rPr>
          <w:color w:val="000000"/>
          <w:highlight w:val="white"/>
          <w:lang w:val="lv-LV"/>
        </w:rPr>
        <w:t xml:space="preserve"> </w:t>
      </w:r>
      <w:proofErr w:type="spellStart"/>
      <w:r w:rsidRPr="00A30882">
        <w:rPr>
          <w:color w:val="000000"/>
          <w:highlight w:val="white"/>
          <w:lang w:val="lv-LV"/>
        </w:rPr>
        <w:t>void</w:t>
      </w:r>
      <w:proofErr w:type="spellEnd"/>
      <w:r w:rsidRPr="00A30882">
        <w:rPr>
          <w:color w:val="000000"/>
          <w:highlight w:val="white"/>
          <w:lang w:val="lv-LV"/>
        </w:rPr>
        <w:t xml:space="preserve"> </w:t>
      </w:r>
      <w:proofErr w:type="spellStart"/>
      <w:r w:rsidRPr="00A30882">
        <w:rPr>
          <w:color w:val="000000"/>
          <w:highlight w:val="white"/>
          <w:lang w:val="lv-LV"/>
        </w:rPr>
        <w:t>GetFile</w:t>
      </w:r>
      <w:proofErr w:type="spellEnd"/>
      <w:r w:rsidRPr="00A30882">
        <w:rPr>
          <w:color w:val="000000"/>
          <w:highlight w:val="white"/>
          <w:lang w:val="lv-LV"/>
        </w:rPr>
        <w:t>(</w:t>
      </w:r>
      <w:proofErr w:type="spellStart"/>
      <w:r w:rsidRPr="00A30882">
        <w:rPr>
          <w:color w:val="000000"/>
          <w:highlight w:val="white"/>
          <w:lang w:val="lv-LV"/>
        </w:rPr>
        <w:t>System.Net.FtpClient.FtpClient</w:t>
      </w:r>
      <w:proofErr w:type="spellEnd"/>
      <w:r w:rsidRPr="00A30882">
        <w:rPr>
          <w:color w:val="000000"/>
          <w:highlight w:val="white"/>
          <w:lang w:val="lv-LV"/>
        </w:rPr>
        <w:t xml:space="preserve"> </w:t>
      </w:r>
      <w:proofErr w:type="spellStart"/>
      <w:r w:rsidRPr="00A30882">
        <w:rPr>
          <w:color w:val="000000"/>
          <w:highlight w:val="white"/>
          <w:lang w:val="lv-LV"/>
        </w:rPr>
        <w:t>ftpClient</w:t>
      </w:r>
      <w:proofErr w:type="spellEnd"/>
      <w:r w:rsidRPr="00A30882">
        <w:rPr>
          <w:color w:val="000000"/>
          <w:highlight w:val="white"/>
          <w:lang w:val="lv-LV"/>
        </w:rPr>
        <w:t xml:space="preserve">, </w:t>
      </w:r>
      <w:proofErr w:type="spellStart"/>
      <w:r w:rsidRPr="00A30882">
        <w:rPr>
          <w:color w:val="000000"/>
          <w:highlight w:val="white"/>
          <w:lang w:val="lv-LV"/>
        </w:rPr>
        <w:t>string</w:t>
      </w:r>
      <w:proofErr w:type="spellEnd"/>
      <w:r w:rsidRPr="00A30882">
        <w:rPr>
          <w:color w:val="000000"/>
          <w:highlight w:val="white"/>
          <w:lang w:val="lv-LV"/>
        </w:rPr>
        <w:t xml:space="preserve"> </w:t>
      </w:r>
      <w:proofErr w:type="spellStart"/>
      <w:r w:rsidRPr="00A30882">
        <w:rPr>
          <w:color w:val="000000"/>
          <w:highlight w:val="white"/>
          <w:lang w:val="lv-LV"/>
        </w:rPr>
        <w:t>fileNameFullName</w:t>
      </w:r>
      <w:proofErr w:type="spellEnd"/>
      <w:r w:rsidRPr="00A30882">
        <w:rPr>
          <w:color w:val="000000"/>
          <w:highlight w:val="white"/>
          <w:lang w:val="lv-LV"/>
        </w:rPr>
        <w:t xml:space="preserve">, </w:t>
      </w:r>
      <w:proofErr w:type="spellStart"/>
      <w:r w:rsidRPr="00A30882">
        <w:rPr>
          <w:color w:val="000000"/>
          <w:highlight w:val="white"/>
          <w:lang w:val="lv-LV"/>
        </w:rPr>
        <w:t>string</w:t>
      </w:r>
      <w:proofErr w:type="spellEnd"/>
      <w:r w:rsidRPr="00A30882">
        <w:rPr>
          <w:color w:val="000000"/>
          <w:highlight w:val="white"/>
          <w:lang w:val="lv-LV"/>
        </w:rPr>
        <w:t xml:space="preserve"> </w:t>
      </w:r>
      <w:proofErr w:type="spellStart"/>
      <w:r w:rsidRPr="00A30882">
        <w:rPr>
          <w:color w:val="000000"/>
          <w:highlight w:val="white"/>
          <w:lang w:val="lv-LV"/>
        </w:rPr>
        <w:t>fileName</w:t>
      </w:r>
      <w:proofErr w:type="spellEnd"/>
      <w:r w:rsidRPr="00A30882">
        <w:rPr>
          <w:color w:val="000000"/>
          <w:highlight w:val="white"/>
          <w:lang w:val="lv-LV"/>
        </w:rPr>
        <w:t xml:space="preserve">, </w:t>
      </w:r>
      <w:proofErr w:type="spellStart"/>
      <w:r w:rsidRPr="00A30882">
        <w:rPr>
          <w:color w:val="000000"/>
          <w:highlight w:val="white"/>
          <w:lang w:val="lv-LV"/>
        </w:rPr>
        <w:t>DirectoryInfo</w:t>
      </w:r>
      <w:proofErr w:type="spellEnd"/>
      <w:r w:rsidRPr="00A30882">
        <w:rPr>
          <w:color w:val="000000"/>
          <w:highlight w:val="white"/>
          <w:lang w:val="lv-LV"/>
        </w:rPr>
        <w:t xml:space="preserve"> </w:t>
      </w:r>
      <w:proofErr w:type="spellStart"/>
      <w:r w:rsidRPr="00A30882">
        <w:rPr>
          <w:color w:val="000000"/>
          <w:highlight w:val="white"/>
          <w:lang w:val="lv-LV"/>
        </w:rPr>
        <w:t>dirToSave</w:t>
      </w:r>
      <w:proofErr w:type="spellEnd"/>
      <w:r w:rsidRPr="00A30882">
        <w:rPr>
          <w:color w:val="000000"/>
          <w:highlight w:val="white"/>
          <w:lang w:val="lv-LV"/>
        </w:rPr>
        <w:t>)</w:t>
      </w:r>
    </w:p>
    <w:p w14:paraId="63E2644F" w14:textId="77777777" w:rsidR="00BC7ADC" w:rsidRPr="00A30882" w:rsidRDefault="00BC7ADC" w:rsidP="00BC7ADC">
      <w:pPr>
        <w:pStyle w:val="CodeBlock"/>
        <w:keepNext w:val="0"/>
        <w:rPr>
          <w:color w:val="000000"/>
          <w:highlight w:val="white"/>
          <w:lang w:val="lv-LV"/>
        </w:rPr>
      </w:pPr>
      <w:r w:rsidRPr="00A30882">
        <w:rPr>
          <w:color w:val="000000"/>
          <w:highlight w:val="white"/>
          <w:lang w:val="lv-LV"/>
        </w:rPr>
        <w:t xml:space="preserve">        {</w:t>
      </w:r>
    </w:p>
    <w:p w14:paraId="7F2F0788" w14:textId="77777777" w:rsidR="00BC7ADC" w:rsidRPr="00A30882" w:rsidRDefault="00BC7ADC" w:rsidP="00BC7ADC">
      <w:pPr>
        <w:pStyle w:val="CodeBlock"/>
        <w:keepNext w:val="0"/>
        <w:rPr>
          <w:color w:val="000000"/>
          <w:highlight w:val="white"/>
          <w:lang w:val="lv-LV"/>
        </w:rPr>
      </w:pPr>
      <w:r w:rsidRPr="00A30882">
        <w:rPr>
          <w:color w:val="000000"/>
          <w:highlight w:val="white"/>
          <w:lang w:val="lv-LV"/>
        </w:rPr>
        <w:t xml:space="preserve">            </w:t>
      </w:r>
      <w:proofErr w:type="spellStart"/>
      <w:r w:rsidRPr="00A30882">
        <w:rPr>
          <w:color w:val="000000"/>
          <w:highlight w:val="white"/>
          <w:lang w:val="lv-LV"/>
        </w:rPr>
        <w:t>string</w:t>
      </w:r>
      <w:proofErr w:type="spellEnd"/>
      <w:r w:rsidRPr="00A30882">
        <w:rPr>
          <w:color w:val="000000"/>
          <w:highlight w:val="white"/>
          <w:lang w:val="lv-LV"/>
        </w:rPr>
        <w:t xml:space="preserve"> </w:t>
      </w:r>
      <w:proofErr w:type="spellStart"/>
      <w:r w:rsidRPr="00A30882">
        <w:rPr>
          <w:color w:val="000000"/>
          <w:highlight w:val="white"/>
          <w:lang w:val="lv-LV"/>
        </w:rPr>
        <w:t>userID</w:t>
      </w:r>
      <w:proofErr w:type="spellEnd"/>
      <w:r w:rsidRPr="00A30882">
        <w:rPr>
          <w:color w:val="000000"/>
          <w:highlight w:val="white"/>
          <w:lang w:val="lv-LV"/>
        </w:rPr>
        <w:t xml:space="preserve"> = </w:t>
      </w:r>
      <w:proofErr w:type="spellStart"/>
      <w:r w:rsidRPr="00A30882">
        <w:rPr>
          <w:color w:val="000000"/>
          <w:highlight w:val="white"/>
          <w:lang w:val="lv-LV"/>
        </w:rPr>
        <w:t>WindowsIdentity.GetCurrent</w:t>
      </w:r>
      <w:proofErr w:type="spellEnd"/>
      <w:r w:rsidRPr="00A30882">
        <w:rPr>
          <w:color w:val="000000"/>
          <w:highlight w:val="white"/>
          <w:lang w:val="lv-LV"/>
        </w:rPr>
        <w:t>().</w:t>
      </w:r>
      <w:proofErr w:type="spellStart"/>
      <w:r w:rsidRPr="00A30882">
        <w:rPr>
          <w:color w:val="000000"/>
          <w:highlight w:val="white"/>
          <w:lang w:val="lv-LV"/>
        </w:rPr>
        <w:t>Name</w:t>
      </w:r>
      <w:proofErr w:type="spellEnd"/>
      <w:r w:rsidRPr="00A30882">
        <w:rPr>
          <w:color w:val="000000"/>
          <w:highlight w:val="white"/>
          <w:lang w:val="lv-LV"/>
        </w:rPr>
        <w:t>;</w:t>
      </w:r>
    </w:p>
    <w:p w14:paraId="4A40EEA2" w14:textId="77777777" w:rsidR="00BC7ADC" w:rsidRPr="00A30882" w:rsidRDefault="00BC7ADC" w:rsidP="00BC7ADC">
      <w:pPr>
        <w:pStyle w:val="CodeBlock"/>
        <w:keepNext w:val="0"/>
        <w:rPr>
          <w:color w:val="000000"/>
          <w:highlight w:val="white"/>
          <w:lang w:val="lv-LV"/>
        </w:rPr>
      </w:pPr>
    </w:p>
    <w:p w14:paraId="380F8B01" w14:textId="77777777" w:rsidR="00BC7ADC" w:rsidRPr="00A30882" w:rsidRDefault="00BC7ADC" w:rsidP="00BC7ADC">
      <w:pPr>
        <w:pStyle w:val="CodeBlock"/>
        <w:keepNext w:val="0"/>
        <w:rPr>
          <w:color w:val="000000"/>
          <w:highlight w:val="white"/>
          <w:lang w:val="lv-LV"/>
        </w:rPr>
      </w:pPr>
      <w:r w:rsidRPr="00A30882">
        <w:rPr>
          <w:color w:val="000000"/>
          <w:highlight w:val="white"/>
          <w:lang w:val="lv-LV"/>
        </w:rPr>
        <w:t xml:space="preserve">            </w:t>
      </w:r>
      <w:proofErr w:type="spellStart"/>
      <w:r w:rsidRPr="00A30882">
        <w:rPr>
          <w:color w:val="000000"/>
          <w:highlight w:val="white"/>
          <w:lang w:val="lv-LV"/>
        </w:rPr>
        <w:t>using</w:t>
      </w:r>
      <w:proofErr w:type="spellEnd"/>
      <w:r w:rsidRPr="00A30882">
        <w:rPr>
          <w:color w:val="000000"/>
          <w:highlight w:val="white"/>
          <w:lang w:val="lv-LV"/>
        </w:rPr>
        <w:t xml:space="preserve"> (var </w:t>
      </w:r>
      <w:proofErr w:type="spellStart"/>
      <w:r w:rsidRPr="00A30882">
        <w:rPr>
          <w:color w:val="000000"/>
          <w:highlight w:val="white"/>
          <w:lang w:val="lv-LV"/>
        </w:rPr>
        <w:t>ftpStream</w:t>
      </w:r>
      <w:proofErr w:type="spellEnd"/>
      <w:r w:rsidRPr="00A30882">
        <w:rPr>
          <w:color w:val="000000"/>
          <w:highlight w:val="white"/>
          <w:lang w:val="lv-LV"/>
        </w:rPr>
        <w:t xml:space="preserve"> = </w:t>
      </w:r>
      <w:proofErr w:type="spellStart"/>
      <w:r w:rsidRPr="00A30882">
        <w:rPr>
          <w:color w:val="000000"/>
          <w:highlight w:val="white"/>
          <w:lang w:val="lv-LV"/>
        </w:rPr>
        <w:t>ftpClient.OpenRead</w:t>
      </w:r>
      <w:proofErr w:type="spellEnd"/>
      <w:r w:rsidRPr="00A30882">
        <w:rPr>
          <w:color w:val="000000"/>
          <w:highlight w:val="white"/>
          <w:lang w:val="lv-LV"/>
        </w:rPr>
        <w:t>(</w:t>
      </w:r>
      <w:proofErr w:type="spellStart"/>
      <w:r w:rsidRPr="00A30882">
        <w:rPr>
          <w:color w:val="000000"/>
          <w:highlight w:val="white"/>
          <w:lang w:val="lv-LV"/>
        </w:rPr>
        <w:t>fileNameFullName</w:t>
      </w:r>
      <w:proofErr w:type="spellEnd"/>
      <w:r w:rsidRPr="00A30882">
        <w:rPr>
          <w:color w:val="000000"/>
          <w:highlight w:val="white"/>
          <w:lang w:val="lv-LV"/>
        </w:rPr>
        <w:t>))</w:t>
      </w:r>
    </w:p>
    <w:p w14:paraId="47546A26" w14:textId="77777777" w:rsidR="00BC7ADC" w:rsidRPr="00A30882" w:rsidRDefault="00BC7ADC" w:rsidP="00BC7ADC">
      <w:pPr>
        <w:pStyle w:val="CodeBlock"/>
        <w:keepNext w:val="0"/>
        <w:rPr>
          <w:color w:val="000000"/>
          <w:highlight w:val="white"/>
          <w:lang w:val="lv-LV"/>
        </w:rPr>
      </w:pPr>
    </w:p>
    <w:p w14:paraId="0C7903E8" w14:textId="77777777" w:rsidR="00BC7ADC" w:rsidRPr="00A30882" w:rsidRDefault="00BC7ADC" w:rsidP="00BC7ADC">
      <w:pPr>
        <w:pStyle w:val="CodeBlock"/>
        <w:keepNext w:val="0"/>
        <w:rPr>
          <w:color w:val="000000"/>
          <w:highlight w:val="white"/>
          <w:lang w:val="lv-LV"/>
        </w:rPr>
      </w:pPr>
      <w:r w:rsidRPr="00A30882">
        <w:rPr>
          <w:color w:val="000000"/>
          <w:highlight w:val="white"/>
          <w:lang w:val="lv-LV"/>
        </w:rPr>
        <w:t xml:space="preserve">            </w:t>
      </w:r>
      <w:proofErr w:type="spellStart"/>
      <w:r w:rsidRPr="00A30882">
        <w:rPr>
          <w:color w:val="000000"/>
          <w:highlight w:val="white"/>
          <w:lang w:val="lv-LV"/>
        </w:rPr>
        <w:t>using</w:t>
      </w:r>
      <w:proofErr w:type="spellEnd"/>
      <w:r w:rsidRPr="00A30882">
        <w:rPr>
          <w:color w:val="000000"/>
          <w:highlight w:val="white"/>
          <w:lang w:val="lv-LV"/>
        </w:rPr>
        <w:t xml:space="preserve"> (var </w:t>
      </w:r>
      <w:proofErr w:type="spellStart"/>
      <w:r w:rsidRPr="00A30882">
        <w:rPr>
          <w:color w:val="000000"/>
          <w:highlight w:val="white"/>
          <w:lang w:val="lv-LV"/>
        </w:rPr>
        <w:t>fileStream</w:t>
      </w:r>
      <w:proofErr w:type="spellEnd"/>
      <w:r w:rsidRPr="00A30882">
        <w:rPr>
          <w:color w:val="000000"/>
          <w:highlight w:val="white"/>
          <w:lang w:val="lv-LV"/>
        </w:rPr>
        <w:t xml:space="preserve"> = </w:t>
      </w:r>
      <w:proofErr w:type="spellStart"/>
      <w:r w:rsidRPr="00A30882">
        <w:rPr>
          <w:color w:val="000000"/>
          <w:highlight w:val="white"/>
          <w:lang w:val="lv-LV"/>
        </w:rPr>
        <w:t>new</w:t>
      </w:r>
      <w:proofErr w:type="spellEnd"/>
      <w:r w:rsidRPr="00A30882">
        <w:rPr>
          <w:color w:val="000000"/>
          <w:highlight w:val="white"/>
          <w:lang w:val="lv-LV"/>
        </w:rPr>
        <w:t xml:space="preserve"> </w:t>
      </w:r>
      <w:proofErr w:type="spellStart"/>
      <w:r w:rsidRPr="00A30882">
        <w:rPr>
          <w:color w:val="000000"/>
          <w:highlight w:val="white"/>
          <w:lang w:val="lv-LV"/>
        </w:rPr>
        <w:t>FileStream</w:t>
      </w:r>
      <w:proofErr w:type="spellEnd"/>
      <w:r w:rsidRPr="00A30882">
        <w:rPr>
          <w:color w:val="000000"/>
          <w:highlight w:val="white"/>
          <w:lang w:val="lv-LV"/>
        </w:rPr>
        <w:t>(</w:t>
      </w:r>
      <w:proofErr w:type="spellStart"/>
      <w:r w:rsidRPr="00A30882">
        <w:rPr>
          <w:color w:val="000000"/>
          <w:highlight w:val="white"/>
          <w:lang w:val="lv-LV"/>
        </w:rPr>
        <w:t>new</w:t>
      </w:r>
      <w:proofErr w:type="spellEnd"/>
      <w:r w:rsidRPr="00A30882">
        <w:rPr>
          <w:color w:val="000000"/>
          <w:highlight w:val="white"/>
          <w:lang w:val="lv-LV"/>
        </w:rPr>
        <w:t xml:space="preserve"> </w:t>
      </w:r>
      <w:proofErr w:type="spellStart"/>
      <w:r w:rsidRPr="00A30882">
        <w:rPr>
          <w:color w:val="000000"/>
          <w:highlight w:val="white"/>
          <w:lang w:val="lv-LV"/>
        </w:rPr>
        <w:t>FileInfo</w:t>
      </w:r>
      <w:proofErr w:type="spellEnd"/>
      <w:r w:rsidRPr="00A30882">
        <w:rPr>
          <w:color w:val="000000"/>
          <w:highlight w:val="white"/>
          <w:lang w:val="lv-LV"/>
        </w:rPr>
        <w:t>(</w:t>
      </w:r>
      <w:proofErr w:type="spellStart"/>
      <w:r w:rsidRPr="00A30882">
        <w:rPr>
          <w:color w:val="000000"/>
          <w:highlight w:val="white"/>
          <w:lang w:val="lv-LV"/>
        </w:rPr>
        <w:t>dirToSave.FullName</w:t>
      </w:r>
      <w:proofErr w:type="spellEnd"/>
      <w:r w:rsidRPr="00A30882">
        <w:rPr>
          <w:color w:val="000000"/>
          <w:highlight w:val="white"/>
          <w:lang w:val="lv-LV"/>
        </w:rPr>
        <w:t xml:space="preserve"> + </w:t>
      </w:r>
      <w:proofErr w:type="spellStart"/>
      <w:r w:rsidRPr="00A30882">
        <w:rPr>
          <w:color w:val="000000"/>
          <w:highlight w:val="white"/>
          <w:lang w:val="lv-LV"/>
        </w:rPr>
        <w:t>fileName</w:t>
      </w:r>
      <w:proofErr w:type="spellEnd"/>
      <w:r w:rsidRPr="00A30882">
        <w:rPr>
          <w:color w:val="000000"/>
          <w:highlight w:val="white"/>
          <w:lang w:val="lv-LV"/>
        </w:rPr>
        <w:t>).</w:t>
      </w:r>
      <w:proofErr w:type="spellStart"/>
      <w:r w:rsidRPr="00A30882">
        <w:rPr>
          <w:color w:val="000000"/>
          <w:highlight w:val="white"/>
          <w:lang w:val="lv-LV"/>
        </w:rPr>
        <w:t>FullName</w:t>
      </w:r>
      <w:proofErr w:type="spellEnd"/>
      <w:r w:rsidRPr="00A30882">
        <w:rPr>
          <w:color w:val="000000"/>
          <w:highlight w:val="white"/>
          <w:lang w:val="lv-LV"/>
        </w:rPr>
        <w:t xml:space="preserve">, </w:t>
      </w:r>
      <w:proofErr w:type="spellStart"/>
      <w:r w:rsidRPr="00A30882">
        <w:rPr>
          <w:color w:val="000000"/>
          <w:highlight w:val="white"/>
          <w:lang w:val="lv-LV"/>
        </w:rPr>
        <w:t>FileMode.OpenOrCreate</w:t>
      </w:r>
      <w:proofErr w:type="spellEnd"/>
      <w:r w:rsidRPr="00A30882">
        <w:rPr>
          <w:color w:val="000000"/>
          <w:highlight w:val="white"/>
          <w:lang w:val="lv-LV"/>
        </w:rPr>
        <w:t>))</w:t>
      </w:r>
    </w:p>
    <w:p w14:paraId="1997956E" w14:textId="77777777" w:rsidR="00BC7ADC" w:rsidRPr="00A30882" w:rsidRDefault="00BC7ADC" w:rsidP="00BC7ADC">
      <w:pPr>
        <w:pStyle w:val="CodeBlock"/>
        <w:keepNext w:val="0"/>
        <w:rPr>
          <w:color w:val="000000"/>
          <w:highlight w:val="white"/>
          <w:lang w:val="lv-LV"/>
        </w:rPr>
      </w:pPr>
      <w:r w:rsidRPr="00A30882">
        <w:rPr>
          <w:color w:val="000000"/>
          <w:highlight w:val="white"/>
          <w:lang w:val="lv-LV"/>
        </w:rPr>
        <w:t xml:space="preserve">            {</w:t>
      </w:r>
    </w:p>
    <w:p w14:paraId="674C4EA3" w14:textId="77777777" w:rsidR="00BC7ADC" w:rsidRPr="00A30882" w:rsidRDefault="00BC7ADC" w:rsidP="00BC7ADC">
      <w:pPr>
        <w:pStyle w:val="CodeBlock"/>
        <w:keepNext w:val="0"/>
        <w:rPr>
          <w:color w:val="000000"/>
          <w:highlight w:val="white"/>
          <w:lang w:val="lv-LV"/>
        </w:rPr>
      </w:pPr>
      <w:r w:rsidRPr="00A30882">
        <w:rPr>
          <w:color w:val="000000"/>
          <w:highlight w:val="white"/>
          <w:lang w:val="lv-LV"/>
        </w:rPr>
        <w:t xml:space="preserve">                var </w:t>
      </w:r>
      <w:proofErr w:type="spellStart"/>
      <w:r w:rsidRPr="00A30882">
        <w:rPr>
          <w:color w:val="000000"/>
          <w:highlight w:val="white"/>
          <w:lang w:val="lv-LV"/>
        </w:rPr>
        <w:t>buffer</w:t>
      </w:r>
      <w:proofErr w:type="spellEnd"/>
      <w:r w:rsidRPr="00A30882">
        <w:rPr>
          <w:color w:val="000000"/>
          <w:highlight w:val="white"/>
          <w:lang w:val="lv-LV"/>
        </w:rPr>
        <w:t xml:space="preserve"> = </w:t>
      </w:r>
      <w:proofErr w:type="spellStart"/>
      <w:r w:rsidRPr="00A30882">
        <w:rPr>
          <w:color w:val="000000"/>
          <w:highlight w:val="white"/>
          <w:lang w:val="lv-LV"/>
        </w:rPr>
        <w:t>new</w:t>
      </w:r>
      <w:proofErr w:type="spellEnd"/>
      <w:r w:rsidRPr="00A30882">
        <w:rPr>
          <w:color w:val="000000"/>
          <w:highlight w:val="white"/>
          <w:lang w:val="lv-LV"/>
        </w:rPr>
        <w:t xml:space="preserve"> </w:t>
      </w:r>
      <w:proofErr w:type="spellStart"/>
      <w:r w:rsidRPr="00A30882">
        <w:rPr>
          <w:color w:val="000000"/>
          <w:highlight w:val="white"/>
          <w:lang w:val="lv-LV"/>
        </w:rPr>
        <w:t>byte</w:t>
      </w:r>
      <w:proofErr w:type="spellEnd"/>
      <w:r w:rsidRPr="00A30882">
        <w:rPr>
          <w:color w:val="000000"/>
          <w:highlight w:val="white"/>
          <w:lang w:val="lv-LV"/>
        </w:rPr>
        <w:t>[8 * 1024];</w:t>
      </w:r>
    </w:p>
    <w:p w14:paraId="7571AD76" w14:textId="77777777" w:rsidR="00BC7ADC" w:rsidRPr="00A30882" w:rsidRDefault="00BC7ADC" w:rsidP="00BC7ADC">
      <w:pPr>
        <w:pStyle w:val="CodeBlock"/>
        <w:keepNext w:val="0"/>
        <w:rPr>
          <w:color w:val="000000"/>
          <w:highlight w:val="white"/>
          <w:lang w:val="lv-LV"/>
        </w:rPr>
      </w:pPr>
      <w:r w:rsidRPr="00A30882">
        <w:rPr>
          <w:color w:val="000000"/>
          <w:highlight w:val="white"/>
          <w:lang w:val="lv-LV"/>
        </w:rPr>
        <w:t xml:space="preserve">                </w:t>
      </w:r>
      <w:proofErr w:type="spellStart"/>
      <w:r w:rsidRPr="00A30882">
        <w:rPr>
          <w:color w:val="000000"/>
          <w:highlight w:val="white"/>
          <w:lang w:val="lv-LV"/>
        </w:rPr>
        <w:t>int</w:t>
      </w:r>
      <w:proofErr w:type="spellEnd"/>
      <w:r w:rsidRPr="00A30882">
        <w:rPr>
          <w:color w:val="000000"/>
          <w:highlight w:val="white"/>
          <w:lang w:val="lv-LV"/>
        </w:rPr>
        <w:t xml:space="preserve"> </w:t>
      </w:r>
      <w:proofErr w:type="spellStart"/>
      <w:r w:rsidRPr="00A30882">
        <w:rPr>
          <w:color w:val="000000"/>
          <w:highlight w:val="white"/>
          <w:lang w:val="lv-LV"/>
        </w:rPr>
        <w:t>count</w:t>
      </w:r>
      <w:proofErr w:type="spellEnd"/>
      <w:r w:rsidRPr="00A30882">
        <w:rPr>
          <w:color w:val="000000"/>
          <w:highlight w:val="white"/>
          <w:lang w:val="lv-LV"/>
        </w:rPr>
        <w:t>;</w:t>
      </w:r>
    </w:p>
    <w:p w14:paraId="25187770" w14:textId="77777777" w:rsidR="00BC7ADC" w:rsidRPr="00A30882" w:rsidRDefault="00BC7ADC" w:rsidP="00BC7ADC">
      <w:pPr>
        <w:pStyle w:val="CodeBlock"/>
        <w:keepNext w:val="0"/>
        <w:rPr>
          <w:color w:val="000000"/>
          <w:highlight w:val="white"/>
          <w:lang w:val="lv-LV"/>
        </w:rPr>
      </w:pPr>
      <w:r w:rsidRPr="00A30882">
        <w:rPr>
          <w:color w:val="000000"/>
          <w:highlight w:val="white"/>
          <w:lang w:val="lv-LV"/>
        </w:rPr>
        <w:t xml:space="preserve">                </w:t>
      </w:r>
      <w:proofErr w:type="spellStart"/>
      <w:r w:rsidRPr="00A30882">
        <w:rPr>
          <w:color w:val="000000"/>
          <w:highlight w:val="white"/>
          <w:lang w:val="lv-LV"/>
        </w:rPr>
        <w:t>while</w:t>
      </w:r>
      <w:proofErr w:type="spellEnd"/>
      <w:r w:rsidRPr="00A30882">
        <w:rPr>
          <w:color w:val="000000"/>
          <w:highlight w:val="white"/>
          <w:lang w:val="lv-LV"/>
        </w:rPr>
        <w:t xml:space="preserve"> ((</w:t>
      </w:r>
      <w:proofErr w:type="spellStart"/>
      <w:r w:rsidRPr="00A30882">
        <w:rPr>
          <w:color w:val="000000"/>
          <w:highlight w:val="white"/>
          <w:lang w:val="lv-LV"/>
        </w:rPr>
        <w:t>count</w:t>
      </w:r>
      <w:proofErr w:type="spellEnd"/>
      <w:r w:rsidRPr="00A30882">
        <w:rPr>
          <w:color w:val="000000"/>
          <w:highlight w:val="white"/>
          <w:lang w:val="lv-LV"/>
        </w:rPr>
        <w:t xml:space="preserve"> = </w:t>
      </w:r>
      <w:proofErr w:type="spellStart"/>
      <w:r w:rsidRPr="00A30882">
        <w:rPr>
          <w:color w:val="000000"/>
          <w:highlight w:val="white"/>
          <w:lang w:val="lv-LV"/>
        </w:rPr>
        <w:t>ftpStream.Read</w:t>
      </w:r>
      <w:proofErr w:type="spellEnd"/>
      <w:r w:rsidRPr="00A30882">
        <w:rPr>
          <w:color w:val="000000"/>
          <w:highlight w:val="white"/>
          <w:lang w:val="lv-LV"/>
        </w:rPr>
        <w:t>(</w:t>
      </w:r>
      <w:proofErr w:type="spellStart"/>
      <w:r w:rsidRPr="00A30882">
        <w:rPr>
          <w:color w:val="000000"/>
          <w:highlight w:val="white"/>
          <w:lang w:val="lv-LV"/>
        </w:rPr>
        <w:t>buffer</w:t>
      </w:r>
      <w:proofErr w:type="spellEnd"/>
      <w:r w:rsidRPr="00A30882">
        <w:rPr>
          <w:color w:val="000000"/>
          <w:highlight w:val="white"/>
          <w:lang w:val="lv-LV"/>
        </w:rPr>
        <w:t xml:space="preserve">, 0, </w:t>
      </w:r>
      <w:proofErr w:type="spellStart"/>
      <w:r w:rsidRPr="00A30882">
        <w:rPr>
          <w:color w:val="000000"/>
          <w:highlight w:val="white"/>
          <w:lang w:val="lv-LV"/>
        </w:rPr>
        <w:t>buffer.Length</w:t>
      </w:r>
      <w:proofErr w:type="spellEnd"/>
      <w:r w:rsidRPr="00A30882">
        <w:rPr>
          <w:color w:val="000000"/>
          <w:highlight w:val="white"/>
          <w:lang w:val="lv-LV"/>
        </w:rPr>
        <w:t>)) &gt; 0)</w:t>
      </w:r>
    </w:p>
    <w:p w14:paraId="36AAC8FF" w14:textId="77777777" w:rsidR="00BC7ADC" w:rsidRPr="00A30882" w:rsidRDefault="00BC7ADC" w:rsidP="00BC7ADC">
      <w:pPr>
        <w:pStyle w:val="CodeBlock"/>
        <w:keepNext w:val="0"/>
        <w:rPr>
          <w:color w:val="000000"/>
          <w:highlight w:val="white"/>
          <w:lang w:val="lv-LV"/>
        </w:rPr>
      </w:pPr>
      <w:r w:rsidRPr="00A30882">
        <w:rPr>
          <w:color w:val="000000"/>
          <w:highlight w:val="white"/>
          <w:lang w:val="lv-LV"/>
        </w:rPr>
        <w:t xml:space="preserve">                {</w:t>
      </w:r>
    </w:p>
    <w:p w14:paraId="50EDB926" w14:textId="77777777" w:rsidR="00BC7ADC" w:rsidRPr="00A30882" w:rsidRDefault="00BC7ADC" w:rsidP="00BC7ADC">
      <w:pPr>
        <w:pStyle w:val="CodeBlock"/>
        <w:keepNext w:val="0"/>
        <w:rPr>
          <w:color w:val="000000"/>
          <w:highlight w:val="white"/>
          <w:lang w:val="lv-LV"/>
        </w:rPr>
      </w:pPr>
      <w:r w:rsidRPr="00A30882">
        <w:rPr>
          <w:color w:val="000000"/>
          <w:highlight w:val="white"/>
          <w:lang w:val="lv-LV"/>
        </w:rPr>
        <w:t xml:space="preserve">                    </w:t>
      </w:r>
      <w:proofErr w:type="spellStart"/>
      <w:r w:rsidRPr="00A30882">
        <w:rPr>
          <w:color w:val="000000"/>
          <w:highlight w:val="white"/>
          <w:lang w:val="lv-LV"/>
        </w:rPr>
        <w:t>fileStream.Write</w:t>
      </w:r>
      <w:proofErr w:type="spellEnd"/>
      <w:r w:rsidRPr="00A30882">
        <w:rPr>
          <w:color w:val="000000"/>
          <w:highlight w:val="white"/>
          <w:lang w:val="lv-LV"/>
        </w:rPr>
        <w:t>(</w:t>
      </w:r>
      <w:proofErr w:type="spellStart"/>
      <w:r w:rsidRPr="00A30882">
        <w:rPr>
          <w:color w:val="000000"/>
          <w:highlight w:val="white"/>
          <w:lang w:val="lv-LV"/>
        </w:rPr>
        <w:t>buffer</w:t>
      </w:r>
      <w:proofErr w:type="spellEnd"/>
      <w:r w:rsidRPr="00A30882">
        <w:rPr>
          <w:color w:val="000000"/>
          <w:highlight w:val="white"/>
          <w:lang w:val="lv-LV"/>
        </w:rPr>
        <w:t xml:space="preserve">, 0, </w:t>
      </w:r>
      <w:proofErr w:type="spellStart"/>
      <w:r w:rsidRPr="00A30882">
        <w:rPr>
          <w:color w:val="000000"/>
          <w:highlight w:val="white"/>
          <w:lang w:val="lv-LV"/>
        </w:rPr>
        <w:t>count</w:t>
      </w:r>
      <w:proofErr w:type="spellEnd"/>
      <w:r w:rsidRPr="00A30882">
        <w:rPr>
          <w:color w:val="000000"/>
          <w:highlight w:val="white"/>
          <w:lang w:val="lv-LV"/>
        </w:rPr>
        <w:t>);</w:t>
      </w:r>
    </w:p>
    <w:p w14:paraId="4AE4D0D4" w14:textId="77777777" w:rsidR="00BC7ADC" w:rsidRPr="00A30882" w:rsidRDefault="00BC7ADC" w:rsidP="00BC7ADC">
      <w:pPr>
        <w:pStyle w:val="CodeBlock"/>
        <w:keepNext w:val="0"/>
        <w:rPr>
          <w:color w:val="000000"/>
          <w:highlight w:val="white"/>
          <w:lang w:val="lv-LV"/>
        </w:rPr>
      </w:pPr>
      <w:r w:rsidRPr="00A30882">
        <w:rPr>
          <w:color w:val="000000"/>
          <w:highlight w:val="white"/>
          <w:lang w:val="lv-LV"/>
        </w:rPr>
        <w:t xml:space="preserve">                }</w:t>
      </w:r>
    </w:p>
    <w:p w14:paraId="472C2FAE" w14:textId="77777777" w:rsidR="00BC7ADC" w:rsidRPr="00A30882" w:rsidRDefault="00BC7ADC" w:rsidP="00BC7ADC">
      <w:pPr>
        <w:pStyle w:val="CodeBlock"/>
        <w:keepNext w:val="0"/>
        <w:rPr>
          <w:color w:val="000000"/>
          <w:highlight w:val="white"/>
          <w:lang w:val="lv-LV"/>
        </w:rPr>
      </w:pPr>
    </w:p>
    <w:p w14:paraId="052DF7D0" w14:textId="77777777" w:rsidR="00BC7ADC" w:rsidRPr="00A30882" w:rsidRDefault="00BC7ADC" w:rsidP="00BC7ADC">
      <w:pPr>
        <w:pStyle w:val="CodeBlock"/>
        <w:keepNext w:val="0"/>
        <w:rPr>
          <w:color w:val="000000"/>
          <w:highlight w:val="white"/>
          <w:lang w:val="lv-LV"/>
        </w:rPr>
      </w:pPr>
      <w:r w:rsidRPr="00A30882">
        <w:rPr>
          <w:color w:val="000000"/>
          <w:highlight w:val="white"/>
          <w:lang w:val="lv-LV"/>
        </w:rPr>
        <w:t xml:space="preserve">            }</w:t>
      </w:r>
    </w:p>
    <w:p w14:paraId="4F88929F" w14:textId="77777777" w:rsidR="00BC7ADC" w:rsidRPr="00A30882" w:rsidRDefault="00BC7ADC" w:rsidP="00BC7ADC">
      <w:pPr>
        <w:pStyle w:val="CodeBlock"/>
        <w:keepNext w:val="0"/>
        <w:rPr>
          <w:color w:val="000000"/>
          <w:highlight w:val="white"/>
          <w:lang w:val="lv-LV"/>
        </w:rPr>
      </w:pPr>
      <w:r w:rsidRPr="00A30882">
        <w:rPr>
          <w:color w:val="000000"/>
          <w:highlight w:val="white"/>
          <w:lang w:val="lv-LV"/>
        </w:rPr>
        <w:t xml:space="preserve">        }</w:t>
      </w:r>
    </w:p>
    <w:p w14:paraId="456DB01C" w14:textId="77777777" w:rsidR="00BC7ADC" w:rsidRPr="00A30882" w:rsidRDefault="00BC7ADC" w:rsidP="00BC7ADC">
      <w:pPr>
        <w:pStyle w:val="CodeBlock"/>
        <w:keepNext w:val="0"/>
        <w:rPr>
          <w:color w:val="000000"/>
          <w:highlight w:val="white"/>
          <w:lang w:val="lv-LV"/>
        </w:rPr>
      </w:pPr>
    </w:p>
    <w:p w14:paraId="1C09ED8D" w14:textId="77777777" w:rsidR="00BC7ADC" w:rsidRPr="00A30882" w:rsidRDefault="00BC7ADC" w:rsidP="00BC7ADC">
      <w:pPr>
        <w:pStyle w:val="CodeBlock"/>
        <w:keepNext w:val="0"/>
        <w:rPr>
          <w:color w:val="000000"/>
          <w:highlight w:val="white"/>
          <w:lang w:val="lv-LV"/>
        </w:rPr>
      </w:pPr>
      <w:r w:rsidRPr="00A30882">
        <w:rPr>
          <w:color w:val="000000"/>
          <w:highlight w:val="white"/>
          <w:lang w:val="lv-LV"/>
        </w:rPr>
        <w:t xml:space="preserve">        // </w:t>
      </w:r>
      <w:proofErr w:type="spellStart"/>
      <w:r w:rsidRPr="00A30882">
        <w:rPr>
          <w:color w:val="000000"/>
          <w:highlight w:val="white"/>
          <w:lang w:val="lv-LV"/>
        </w:rPr>
        <w:t>callback</w:t>
      </w:r>
      <w:proofErr w:type="spellEnd"/>
      <w:r w:rsidRPr="00A30882">
        <w:rPr>
          <w:color w:val="000000"/>
          <w:highlight w:val="white"/>
          <w:lang w:val="lv-LV"/>
        </w:rPr>
        <w:t xml:space="preserve"> </w:t>
      </w:r>
      <w:proofErr w:type="spellStart"/>
      <w:r w:rsidRPr="00A30882">
        <w:rPr>
          <w:color w:val="000000"/>
          <w:highlight w:val="white"/>
          <w:lang w:val="lv-LV"/>
        </w:rPr>
        <w:t>used</w:t>
      </w:r>
      <w:proofErr w:type="spellEnd"/>
      <w:r w:rsidRPr="00A30882">
        <w:rPr>
          <w:color w:val="000000"/>
          <w:highlight w:val="white"/>
          <w:lang w:val="lv-LV"/>
        </w:rPr>
        <w:t xml:space="preserve"> to </w:t>
      </w:r>
      <w:proofErr w:type="spellStart"/>
      <w:r w:rsidRPr="00A30882">
        <w:rPr>
          <w:color w:val="000000"/>
          <w:highlight w:val="white"/>
          <w:lang w:val="lv-LV"/>
        </w:rPr>
        <w:t>validate</w:t>
      </w:r>
      <w:proofErr w:type="spellEnd"/>
      <w:r w:rsidRPr="00A30882">
        <w:rPr>
          <w:color w:val="000000"/>
          <w:highlight w:val="white"/>
          <w:lang w:val="lv-LV"/>
        </w:rPr>
        <w:t xml:space="preserve"> </w:t>
      </w:r>
      <w:proofErr w:type="spellStart"/>
      <w:r w:rsidRPr="00A30882">
        <w:rPr>
          <w:color w:val="000000"/>
          <w:highlight w:val="white"/>
          <w:lang w:val="lv-LV"/>
        </w:rPr>
        <w:t>the</w:t>
      </w:r>
      <w:proofErr w:type="spellEnd"/>
      <w:r w:rsidRPr="00A30882">
        <w:rPr>
          <w:color w:val="000000"/>
          <w:highlight w:val="white"/>
          <w:lang w:val="lv-LV"/>
        </w:rPr>
        <w:t xml:space="preserve"> </w:t>
      </w:r>
      <w:proofErr w:type="spellStart"/>
      <w:r w:rsidRPr="00A30882">
        <w:rPr>
          <w:color w:val="000000"/>
          <w:highlight w:val="white"/>
          <w:lang w:val="lv-LV"/>
        </w:rPr>
        <w:t>certificate</w:t>
      </w:r>
      <w:proofErr w:type="spellEnd"/>
      <w:r w:rsidRPr="00A30882">
        <w:rPr>
          <w:color w:val="000000"/>
          <w:highlight w:val="white"/>
          <w:lang w:val="lv-LV"/>
        </w:rPr>
        <w:t xml:space="preserve"> </w:t>
      </w:r>
      <w:proofErr w:type="spellStart"/>
      <w:r w:rsidRPr="00A30882">
        <w:rPr>
          <w:color w:val="000000"/>
          <w:highlight w:val="white"/>
          <w:lang w:val="lv-LV"/>
        </w:rPr>
        <w:t>in</w:t>
      </w:r>
      <w:proofErr w:type="spellEnd"/>
      <w:r w:rsidRPr="00A30882">
        <w:rPr>
          <w:color w:val="000000"/>
          <w:highlight w:val="white"/>
          <w:lang w:val="lv-LV"/>
        </w:rPr>
        <w:t xml:space="preserve"> </w:t>
      </w:r>
      <w:proofErr w:type="spellStart"/>
      <w:r w:rsidRPr="00A30882">
        <w:rPr>
          <w:color w:val="000000"/>
          <w:highlight w:val="white"/>
          <w:lang w:val="lv-LV"/>
        </w:rPr>
        <w:t>an</w:t>
      </w:r>
      <w:proofErr w:type="spellEnd"/>
      <w:r w:rsidRPr="00A30882">
        <w:rPr>
          <w:color w:val="000000"/>
          <w:highlight w:val="white"/>
          <w:lang w:val="lv-LV"/>
        </w:rPr>
        <w:t xml:space="preserve"> SSL </w:t>
      </w:r>
      <w:proofErr w:type="spellStart"/>
      <w:r w:rsidRPr="00A30882">
        <w:rPr>
          <w:color w:val="000000"/>
          <w:highlight w:val="white"/>
          <w:lang w:val="lv-LV"/>
        </w:rPr>
        <w:t>conversation</w:t>
      </w:r>
      <w:proofErr w:type="spellEnd"/>
      <w:r w:rsidRPr="00A30882">
        <w:rPr>
          <w:color w:val="000000"/>
          <w:highlight w:val="white"/>
          <w:lang w:val="lv-LV"/>
        </w:rPr>
        <w:t xml:space="preserve"> </w:t>
      </w:r>
    </w:p>
    <w:p w14:paraId="43EB09B9" w14:textId="77777777" w:rsidR="00BC7ADC" w:rsidRPr="00A30882" w:rsidRDefault="00BC7ADC" w:rsidP="00BC7ADC">
      <w:pPr>
        <w:pStyle w:val="CodeBlock"/>
        <w:keepNext w:val="0"/>
        <w:rPr>
          <w:color w:val="000000"/>
          <w:highlight w:val="white"/>
          <w:lang w:val="lv-LV"/>
        </w:rPr>
      </w:pPr>
      <w:r w:rsidRPr="00A30882">
        <w:rPr>
          <w:color w:val="000000"/>
          <w:highlight w:val="white"/>
          <w:lang w:val="lv-LV"/>
        </w:rPr>
        <w:t xml:space="preserve">        </w:t>
      </w:r>
      <w:proofErr w:type="spellStart"/>
      <w:r w:rsidRPr="00A30882">
        <w:rPr>
          <w:color w:val="000000"/>
          <w:highlight w:val="white"/>
          <w:lang w:val="lv-LV"/>
        </w:rPr>
        <w:t>private</w:t>
      </w:r>
      <w:proofErr w:type="spellEnd"/>
      <w:r w:rsidRPr="00A30882">
        <w:rPr>
          <w:color w:val="000000"/>
          <w:highlight w:val="white"/>
          <w:lang w:val="lv-LV"/>
        </w:rPr>
        <w:t xml:space="preserve"> </w:t>
      </w:r>
      <w:proofErr w:type="spellStart"/>
      <w:r w:rsidRPr="00A30882">
        <w:rPr>
          <w:color w:val="000000"/>
          <w:highlight w:val="white"/>
          <w:lang w:val="lv-LV"/>
        </w:rPr>
        <w:t>static</w:t>
      </w:r>
      <w:proofErr w:type="spellEnd"/>
      <w:r w:rsidRPr="00A30882">
        <w:rPr>
          <w:color w:val="000000"/>
          <w:highlight w:val="white"/>
          <w:lang w:val="lv-LV"/>
        </w:rPr>
        <w:t xml:space="preserve"> </w:t>
      </w:r>
      <w:proofErr w:type="spellStart"/>
      <w:r w:rsidRPr="00A30882">
        <w:rPr>
          <w:color w:val="000000"/>
          <w:highlight w:val="white"/>
          <w:lang w:val="lv-LV"/>
        </w:rPr>
        <w:t>void</w:t>
      </w:r>
      <w:proofErr w:type="spellEnd"/>
      <w:r w:rsidRPr="00A30882">
        <w:rPr>
          <w:color w:val="000000"/>
          <w:highlight w:val="white"/>
          <w:lang w:val="lv-LV"/>
        </w:rPr>
        <w:t xml:space="preserve"> </w:t>
      </w:r>
      <w:proofErr w:type="spellStart"/>
      <w:r w:rsidRPr="00A30882">
        <w:rPr>
          <w:color w:val="000000"/>
          <w:highlight w:val="white"/>
          <w:lang w:val="lv-LV"/>
        </w:rPr>
        <w:t>myCertificateValidation</w:t>
      </w:r>
      <w:proofErr w:type="spellEnd"/>
      <w:r w:rsidRPr="00A30882">
        <w:rPr>
          <w:color w:val="000000"/>
          <w:highlight w:val="white"/>
          <w:lang w:val="lv-LV"/>
        </w:rPr>
        <w:t>(</w:t>
      </w:r>
      <w:proofErr w:type="spellStart"/>
      <w:r w:rsidRPr="00A30882">
        <w:rPr>
          <w:color w:val="000000"/>
          <w:highlight w:val="white"/>
          <w:lang w:val="lv-LV"/>
        </w:rPr>
        <w:t>System.Net.FtpClient.FtpClient</w:t>
      </w:r>
      <w:proofErr w:type="spellEnd"/>
      <w:r w:rsidRPr="00A30882">
        <w:rPr>
          <w:color w:val="000000"/>
          <w:highlight w:val="white"/>
          <w:lang w:val="lv-LV"/>
        </w:rPr>
        <w:t xml:space="preserve"> </w:t>
      </w:r>
      <w:proofErr w:type="spellStart"/>
      <w:r w:rsidRPr="00A30882">
        <w:rPr>
          <w:color w:val="000000"/>
          <w:highlight w:val="white"/>
          <w:lang w:val="lv-LV"/>
        </w:rPr>
        <w:t>control</w:t>
      </w:r>
      <w:proofErr w:type="spellEnd"/>
      <w:r w:rsidRPr="00A30882">
        <w:rPr>
          <w:color w:val="000000"/>
          <w:highlight w:val="white"/>
          <w:lang w:val="lv-LV"/>
        </w:rPr>
        <w:t xml:space="preserve">, </w:t>
      </w:r>
      <w:proofErr w:type="spellStart"/>
      <w:r w:rsidRPr="00A30882">
        <w:rPr>
          <w:color w:val="000000"/>
          <w:highlight w:val="white"/>
          <w:lang w:val="lv-LV"/>
        </w:rPr>
        <w:t>System.Net.FtpClient.FtpSslValidationEventArgs</w:t>
      </w:r>
      <w:proofErr w:type="spellEnd"/>
      <w:r w:rsidRPr="00A30882">
        <w:rPr>
          <w:color w:val="000000"/>
          <w:highlight w:val="white"/>
          <w:lang w:val="lv-LV"/>
        </w:rPr>
        <w:t xml:space="preserve"> e)</w:t>
      </w:r>
    </w:p>
    <w:p w14:paraId="2AE0CD55" w14:textId="77777777" w:rsidR="00BC7ADC" w:rsidRPr="00A30882" w:rsidRDefault="00BC7ADC" w:rsidP="00BC7ADC">
      <w:pPr>
        <w:pStyle w:val="CodeBlock"/>
        <w:keepNext w:val="0"/>
        <w:rPr>
          <w:color w:val="000000"/>
          <w:highlight w:val="white"/>
          <w:lang w:val="lv-LV"/>
        </w:rPr>
      </w:pPr>
      <w:r w:rsidRPr="00A30882">
        <w:rPr>
          <w:color w:val="000000"/>
          <w:highlight w:val="white"/>
          <w:lang w:val="lv-LV"/>
        </w:rPr>
        <w:t xml:space="preserve">        {</w:t>
      </w:r>
    </w:p>
    <w:p w14:paraId="0D320887" w14:textId="77777777" w:rsidR="00BC7ADC" w:rsidRPr="00A30882" w:rsidRDefault="00BC7ADC" w:rsidP="00BC7ADC">
      <w:pPr>
        <w:pStyle w:val="CodeBlock"/>
        <w:keepNext w:val="0"/>
        <w:rPr>
          <w:color w:val="000000"/>
          <w:highlight w:val="white"/>
          <w:lang w:val="lv-LV"/>
        </w:rPr>
      </w:pPr>
      <w:r w:rsidRPr="00A30882">
        <w:rPr>
          <w:color w:val="000000"/>
          <w:highlight w:val="white"/>
          <w:lang w:val="lv-LV"/>
        </w:rPr>
        <w:t xml:space="preserve">            </w:t>
      </w:r>
      <w:proofErr w:type="spellStart"/>
      <w:r w:rsidRPr="00A30882">
        <w:rPr>
          <w:color w:val="000000"/>
          <w:highlight w:val="white"/>
          <w:lang w:val="lv-LV"/>
        </w:rPr>
        <w:t>e.Accept</w:t>
      </w:r>
      <w:proofErr w:type="spellEnd"/>
      <w:r w:rsidRPr="00A30882">
        <w:rPr>
          <w:color w:val="000000"/>
          <w:highlight w:val="white"/>
          <w:lang w:val="lv-LV"/>
        </w:rPr>
        <w:t xml:space="preserve"> = </w:t>
      </w:r>
      <w:proofErr w:type="spellStart"/>
      <w:r w:rsidRPr="00A30882">
        <w:rPr>
          <w:color w:val="000000"/>
          <w:highlight w:val="white"/>
          <w:lang w:val="lv-LV"/>
        </w:rPr>
        <w:t>true</w:t>
      </w:r>
      <w:proofErr w:type="spellEnd"/>
      <w:r w:rsidRPr="00A30882">
        <w:rPr>
          <w:color w:val="000000"/>
          <w:highlight w:val="white"/>
          <w:lang w:val="lv-LV"/>
        </w:rPr>
        <w:t>;</w:t>
      </w:r>
    </w:p>
    <w:p w14:paraId="537DE3EE" w14:textId="77777777" w:rsidR="00BC7ADC" w:rsidRPr="00A30882" w:rsidRDefault="00BC7ADC" w:rsidP="00BC7ADC">
      <w:pPr>
        <w:pStyle w:val="CodeBlock"/>
        <w:keepNext w:val="0"/>
        <w:rPr>
          <w:color w:val="000000"/>
          <w:highlight w:val="white"/>
          <w:lang w:val="lv-LV"/>
        </w:rPr>
      </w:pPr>
      <w:r w:rsidRPr="00A30882">
        <w:rPr>
          <w:color w:val="000000"/>
          <w:highlight w:val="white"/>
          <w:lang w:val="lv-LV"/>
        </w:rPr>
        <w:t xml:space="preserve">        }</w:t>
      </w:r>
    </w:p>
    <w:p w14:paraId="561ED6FD" w14:textId="1F9E06D7" w:rsidR="00BC7ADC" w:rsidRPr="00A30882" w:rsidRDefault="00BC7ADC" w:rsidP="00BC7ADC">
      <w:pPr>
        <w:pStyle w:val="CodeBlock"/>
        <w:keepNext w:val="0"/>
        <w:rPr>
          <w:color w:val="000000"/>
          <w:highlight w:val="white"/>
          <w:lang w:val="lv-LV"/>
        </w:rPr>
      </w:pPr>
      <w:r w:rsidRPr="00A30882">
        <w:rPr>
          <w:color w:val="000000"/>
          <w:highlight w:val="white"/>
          <w:lang w:val="lv-LV"/>
        </w:rPr>
        <w:t xml:space="preserve">    }</w:t>
      </w:r>
    </w:p>
    <w:p w14:paraId="3B7F355F" w14:textId="668807B9" w:rsidR="001A26D9" w:rsidRPr="00A30882" w:rsidRDefault="001A26D9" w:rsidP="001A26D9">
      <w:pPr>
        <w:pStyle w:val="Heading4"/>
        <w:rPr>
          <w:rFonts w:eastAsia="Times New Roman"/>
        </w:rPr>
      </w:pPr>
      <w:bookmarkStart w:id="131" w:name="_Toc110419705"/>
      <w:r w:rsidRPr="00A30882">
        <w:rPr>
          <w:rFonts w:eastAsia="Times New Roman"/>
        </w:rPr>
        <w:t xml:space="preserve">Ziņojuma nosūtīšana </w:t>
      </w:r>
      <w:r w:rsidR="00A34CAE">
        <w:rPr>
          <w:rFonts w:eastAsia="Times New Roman"/>
        </w:rPr>
        <w:t>vienam vai vairākiem</w:t>
      </w:r>
      <w:r w:rsidRPr="00A30882">
        <w:rPr>
          <w:rFonts w:eastAsia="Times New Roman"/>
        </w:rPr>
        <w:t xml:space="preserve"> saņēmējiem DIT no pilnā pierakstītāju saraksta</w:t>
      </w:r>
      <w:bookmarkEnd w:id="131"/>
    </w:p>
    <w:p w14:paraId="3442BA31" w14:textId="62C0B974" w:rsidR="005A5AF9" w:rsidRPr="00A30882" w:rsidRDefault="005A5AF9" w:rsidP="005A5AF9">
      <w:r w:rsidRPr="00A30882">
        <w:t xml:space="preserve">Tiek izveidots </w:t>
      </w:r>
      <w:proofErr w:type="spellStart"/>
      <w:r w:rsidRPr="00A30882">
        <w:t>pieslēgums</w:t>
      </w:r>
      <w:proofErr w:type="spellEnd"/>
      <w:r w:rsidRPr="00A30882">
        <w:t xml:space="preserve"> FTP, un tiek pievienota datne kanāla mapei, kura atbilst „URN:IVIS:100001:CHA- SampleChannel-v1-0-TYPE-DIK” kanālam</w:t>
      </w:r>
      <w:r w:rsidR="00523BF4" w:rsidRPr="00A30882">
        <w:t xml:space="preserve"> konkrētajam </w:t>
      </w:r>
      <w:r w:rsidR="002E45A2" w:rsidRPr="00A30882">
        <w:t>saņēmējam</w:t>
      </w:r>
      <w:r w:rsidRPr="00A30882">
        <w:t>:</w:t>
      </w:r>
    </w:p>
    <w:p w14:paraId="71A5786D" w14:textId="77777777" w:rsidR="00A15806" w:rsidRPr="00A30882" w:rsidRDefault="00A15806" w:rsidP="00A15806">
      <w:pPr>
        <w:pStyle w:val="CodeBlock"/>
        <w:keepNext w:val="0"/>
        <w:rPr>
          <w:highlight w:val="white"/>
          <w:lang w:val="lv-LV"/>
        </w:rPr>
      </w:pPr>
      <w:proofErr w:type="spellStart"/>
      <w:r w:rsidRPr="00A30882">
        <w:rPr>
          <w:highlight w:val="white"/>
          <w:lang w:val="lv-LV"/>
        </w:rPr>
        <w:t>public</w:t>
      </w:r>
      <w:proofErr w:type="spellEnd"/>
      <w:r w:rsidRPr="00A30882">
        <w:rPr>
          <w:highlight w:val="white"/>
          <w:lang w:val="lv-LV"/>
        </w:rPr>
        <w:t xml:space="preserve"> </w:t>
      </w:r>
      <w:proofErr w:type="spellStart"/>
      <w:r w:rsidRPr="00A30882">
        <w:rPr>
          <w:highlight w:val="white"/>
          <w:lang w:val="lv-LV"/>
        </w:rPr>
        <w:t>static</w:t>
      </w:r>
      <w:proofErr w:type="spellEnd"/>
      <w:r w:rsidRPr="00A30882">
        <w:rPr>
          <w:highlight w:val="white"/>
          <w:lang w:val="lv-LV"/>
        </w:rPr>
        <w:t xml:space="preserve"> </w:t>
      </w:r>
      <w:proofErr w:type="spellStart"/>
      <w:r w:rsidRPr="00A30882">
        <w:rPr>
          <w:highlight w:val="white"/>
          <w:lang w:val="lv-LV"/>
        </w:rPr>
        <w:t>class</w:t>
      </w:r>
      <w:proofErr w:type="spellEnd"/>
      <w:r w:rsidRPr="00A30882">
        <w:rPr>
          <w:highlight w:val="white"/>
          <w:lang w:val="lv-LV"/>
        </w:rPr>
        <w:t xml:space="preserve"> </w:t>
      </w:r>
      <w:proofErr w:type="spellStart"/>
      <w:r w:rsidRPr="00A30882">
        <w:rPr>
          <w:highlight w:val="white"/>
          <w:lang w:val="lv-LV"/>
        </w:rPr>
        <w:t>Program</w:t>
      </w:r>
      <w:proofErr w:type="spellEnd"/>
    </w:p>
    <w:p w14:paraId="7409EE2C" w14:textId="77777777" w:rsidR="00A15806" w:rsidRPr="00A30882" w:rsidRDefault="00A15806" w:rsidP="00A15806">
      <w:pPr>
        <w:pStyle w:val="CodeBlock"/>
        <w:keepNext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{</w:t>
      </w:r>
    </w:p>
    <w:p w14:paraId="3C030280" w14:textId="77777777" w:rsidR="00A15806" w:rsidRPr="00A30882" w:rsidRDefault="00A15806" w:rsidP="00A15806">
      <w:pPr>
        <w:pStyle w:val="CodeBlock"/>
        <w:keepNext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/// &lt;</w:t>
      </w:r>
      <w:proofErr w:type="spellStart"/>
      <w:r w:rsidRPr="00A30882">
        <w:rPr>
          <w:highlight w:val="white"/>
          <w:lang w:val="lv-LV"/>
        </w:rPr>
        <w:t>summary</w:t>
      </w:r>
      <w:proofErr w:type="spellEnd"/>
      <w:r w:rsidRPr="00A30882">
        <w:rPr>
          <w:highlight w:val="white"/>
          <w:lang w:val="lv-LV"/>
        </w:rPr>
        <w:t>&gt;</w:t>
      </w:r>
    </w:p>
    <w:p w14:paraId="5A83AD5C" w14:textId="77777777" w:rsidR="00A15806" w:rsidRPr="00A30882" w:rsidRDefault="00A15806" w:rsidP="00A15806">
      <w:pPr>
        <w:pStyle w:val="CodeBlock"/>
        <w:keepNext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/// </w:t>
      </w:r>
      <w:proofErr w:type="spellStart"/>
      <w:r w:rsidRPr="00A30882">
        <w:rPr>
          <w:highlight w:val="white"/>
          <w:lang w:val="lv-LV"/>
        </w:rPr>
        <w:t>Mains</w:t>
      </w:r>
      <w:proofErr w:type="spellEnd"/>
      <w:r w:rsidRPr="00A30882">
        <w:rPr>
          <w:highlight w:val="white"/>
          <w:lang w:val="lv-LV"/>
        </w:rPr>
        <w:t xml:space="preserve"> </w:t>
      </w:r>
      <w:proofErr w:type="spellStart"/>
      <w:r w:rsidRPr="00A30882">
        <w:rPr>
          <w:highlight w:val="white"/>
          <w:lang w:val="lv-LV"/>
        </w:rPr>
        <w:t>the</w:t>
      </w:r>
      <w:proofErr w:type="spellEnd"/>
      <w:r w:rsidRPr="00A30882">
        <w:rPr>
          <w:highlight w:val="white"/>
          <w:lang w:val="lv-LV"/>
        </w:rPr>
        <w:t xml:space="preserve"> </w:t>
      </w:r>
      <w:proofErr w:type="spellStart"/>
      <w:r w:rsidRPr="00A30882">
        <w:rPr>
          <w:highlight w:val="white"/>
          <w:lang w:val="lv-LV"/>
        </w:rPr>
        <w:t>specified</w:t>
      </w:r>
      <w:proofErr w:type="spellEnd"/>
      <w:r w:rsidRPr="00A30882">
        <w:rPr>
          <w:highlight w:val="white"/>
          <w:lang w:val="lv-LV"/>
        </w:rPr>
        <w:t xml:space="preserve"> </w:t>
      </w:r>
      <w:proofErr w:type="spellStart"/>
      <w:r w:rsidRPr="00A30882">
        <w:rPr>
          <w:highlight w:val="white"/>
          <w:lang w:val="lv-LV"/>
        </w:rPr>
        <w:t>args</w:t>
      </w:r>
      <w:proofErr w:type="spellEnd"/>
      <w:r w:rsidRPr="00A30882">
        <w:rPr>
          <w:highlight w:val="white"/>
          <w:lang w:val="lv-LV"/>
        </w:rPr>
        <w:t>.</w:t>
      </w:r>
    </w:p>
    <w:p w14:paraId="089E797E" w14:textId="77777777" w:rsidR="00A15806" w:rsidRPr="00A30882" w:rsidRDefault="00A15806" w:rsidP="00A15806">
      <w:pPr>
        <w:pStyle w:val="CodeBlock"/>
        <w:keepNext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/// &lt;/</w:t>
      </w:r>
      <w:proofErr w:type="spellStart"/>
      <w:r w:rsidRPr="00A30882">
        <w:rPr>
          <w:highlight w:val="white"/>
          <w:lang w:val="lv-LV"/>
        </w:rPr>
        <w:t>summary</w:t>
      </w:r>
      <w:proofErr w:type="spellEnd"/>
      <w:r w:rsidRPr="00A30882">
        <w:rPr>
          <w:highlight w:val="white"/>
          <w:lang w:val="lv-LV"/>
        </w:rPr>
        <w:t>&gt;</w:t>
      </w:r>
    </w:p>
    <w:p w14:paraId="42A78CCC" w14:textId="77777777" w:rsidR="00A15806" w:rsidRPr="00A30882" w:rsidRDefault="00A15806" w:rsidP="00A15806">
      <w:pPr>
        <w:pStyle w:val="CodeBlock"/>
        <w:keepNext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/// &lt;</w:t>
      </w:r>
      <w:proofErr w:type="spellStart"/>
      <w:r w:rsidRPr="00A30882">
        <w:rPr>
          <w:highlight w:val="white"/>
          <w:lang w:val="lv-LV"/>
        </w:rPr>
        <w:t>param</w:t>
      </w:r>
      <w:proofErr w:type="spellEnd"/>
      <w:r w:rsidRPr="00A30882">
        <w:rPr>
          <w:highlight w:val="white"/>
          <w:lang w:val="lv-LV"/>
        </w:rPr>
        <w:t xml:space="preserve"> </w:t>
      </w:r>
      <w:proofErr w:type="spellStart"/>
      <w:r w:rsidRPr="00A30882">
        <w:rPr>
          <w:highlight w:val="white"/>
          <w:lang w:val="lv-LV"/>
        </w:rPr>
        <w:t>name</w:t>
      </w:r>
      <w:proofErr w:type="spellEnd"/>
      <w:r w:rsidRPr="00A30882">
        <w:rPr>
          <w:highlight w:val="white"/>
          <w:lang w:val="lv-LV"/>
        </w:rPr>
        <w:t>="</w:t>
      </w:r>
      <w:proofErr w:type="spellStart"/>
      <w:r w:rsidRPr="00A30882">
        <w:rPr>
          <w:highlight w:val="white"/>
          <w:lang w:val="lv-LV"/>
        </w:rPr>
        <w:t>args</w:t>
      </w:r>
      <w:proofErr w:type="spellEnd"/>
      <w:r w:rsidRPr="00A30882">
        <w:rPr>
          <w:highlight w:val="white"/>
          <w:lang w:val="lv-LV"/>
        </w:rPr>
        <w:t xml:space="preserve">"&gt; </w:t>
      </w:r>
      <w:proofErr w:type="spellStart"/>
      <w:r w:rsidRPr="00A30882">
        <w:rPr>
          <w:highlight w:val="white"/>
          <w:lang w:val="lv-LV"/>
        </w:rPr>
        <w:t>The</w:t>
      </w:r>
      <w:proofErr w:type="spellEnd"/>
      <w:r w:rsidRPr="00A30882">
        <w:rPr>
          <w:highlight w:val="white"/>
          <w:lang w:val="lv-LV"/>
        </w:rPr>
        <w:t xml:space="preserve"> </w:t>
      </w:r>
      <w:proofErr w:type="spellStart"/>
      <w:r w:rsidRPr="00A30882">
        <w:rPr>
          <w:highlight w:val="white"/>
          <w:lang w:val="lv-LV"/>
        </w:rPr>
        <w:t>args</w:t>
      </w:r>
      <w:proofErr w:type="spellEnd"/>
      <w:r w:rsidRPr="00A30882">
        <w:rPr>
          <w:highlight w:val="white"/>
          <w:lang w:val="lv-LV"/>
        </w:rPr>
        <w:t>. &lt;/</w:t>
      </w:r>
      <w:proofErr w:type="spellStart"/>
      <w:r w:rsidRPr="00A30882">
        <w:rPr>
          <w:highlight w:val="white"/>
          <w:lang w:val="lv-LV"/>
        </w:rPr>
        <w:t>param</w:t>
      </w:r>
      <w:proofErr w:type="spellEnd"/>
      <w:r w:rsidRPr="00A30882">
        <w:rPr>
          <w:highlight w:val="white"/>
          <w:lang w:val="lv-LV"/>
        </w:rPr>
        <w:t>&gt;</w:t>
      </w:r>
    </w:p>
    <w:p w14:paraId="30D14687" w14:textId="77777777" w:rsidR="00A15806" w:rsidRPr="00A30882" w:rsidRDefault="00A15806" w:rsidP="00A15806">
      <w:pPr>
        <w:pStyle w:val="CodeBlock"/>
        <w:keepNext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</w:t>
      </w:r>
      <w:proofErr w:type="spellStart"/>
      <w:r w:rsidRPr="00A30882">
        <w:rPr>
          <w:highlight w:val="white"/>
          <w:lang w:val="lv-LV"/>
        </w:rPr>
        <w:t>public</w:t>
      </w:r>
      <w:proofErr w:type="spellEnd"/>
      <w:r w:rsidRPr="00A30882">
        <w:rPr>
          <w:highlight w:val="white"/>
          <w:lang w:val="lv-LV"/>
        </w:rPr>
        <w:t xml:space="preserve"> </w:t>
      </w:r>
      <w:proofErr w:type="spellStart"/>
      <w:r w:rsidRPr="00A30882">
        <w:rPr>
          <w:highlight w:val="white"/>
          <w:lang w:val="lv-LV"/>
        </w:rPr>
        <w:t>static</w:t>
      </w:r>
      <w:proofErr w:type="spellEnd"/>
      <w:r w:rsidRPr="00A30882">
        <w:rPr>
          <w:highlight w:val="white"/>
          <w:lang w:val="lv-LV"/>
        </w:rPr>
        <w:t xml:space="preserve"> </w:t>
      </w:r>
      <w:proofErr w:type="spellStart"/>
      <w:r w:rsidRPr="00A30882">
        <w:rPr>
          <w:highlight w:val="white"/>
          <w:lang w:val="lv-LV"/>
        </w:rPr>
        <w:t>void</w:t>
      </w:r>
      <w:proofErr w:type="spellEnd"/>
      <w:r w:rsidRPr="00A30882">
        <w:rPr>
          <w:highlight w:val="white"/>
          <w:lang w:val="lv-LV"/>
        </w:rPr>
        <w:t xml:space="preserve"> </w:t>
      </w:r>
      <w:proofErr w:type="spellStart"/>
      <w:r w:rsidRPr="00A30882">
        <w:rPr>
          <w:highlight w:val="white"/>
          <w:lang w:val="lv-LV"/>
        </w:rPr>
        <w:t>Main</w:t>
      </w:r>
      <w:proofErr w:type="spellEnd"/>
      <w:r w:rsidRPr="00A30882">
        <w:rPr>
          <w:highlight w:val="white"/>
          <w:lang w:val="lv-LV"/>
        </w:rPr>
        <w:t>(</w:t>
      </w:r>
      <w:proofErr w:type="spellStart"/>
      <w:r w:rsidRPr="00A30882">
        <w:rPr>
          <w:highlight w:val="white"/>
          <w:lang w:val="lv-LV"/>
        </w:rPr>
        <w:t>string</w:t>
      </w:r>
      <w:proofErr w:type="spellEnd"/>
      <w:r w:rsidRPr="00A30882">
        <w:rPr>
          <w:highlight w:val="white"/>
          <w:lang w:val="lv-LV"/>
        </w:rPr>
        <w:t xml:space="preserve">[] </w:t>
      </w:r>
      <w:proofErr w:type="spellStart"/>
      <w:r w:rsidRPr="00A30882">
        <w:rPr>
          <w:highlight w:val="white"/>
          <w:lang w:val="lv-LV"/>
        </w:rPr>
        <w:t>args</w:t>
      </w:r>
      <w:proofErr w:type="spellEnd"/>
      <w:r w:rsidRPr="00A30882">
        <w:rPr>
          <w:highlight w:val="white"/>
          <w:lang w:val="lv-LV"/>
        </w:rPr>
        <w:t>)</w:t>
      </w:r>
    </w:p>
    <w:p w14:paraId="678B6967" w14:textId="77777777" w:rsidR="00A15806" w:rsidRPr="00A30882" w:rsidRDefault="00A15806" w:rsidP="00A15806">
      <w:pPr>
        <w:pStyle w:val="CodeBlock"/>
        <w:keepNext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{</w:t>
      </w:r>
    </w:p>
    <w:p w14:paraId="6A5795BE" w14:textId="77777777" w:rsidR="00A15806" w:rsidRPr="00A30882" w:rsidRDefault="00A15806" w:rsidP="00A15806">
      <w:pPr>
        <w:pStyle w:val="CodeBlock"/>
        <w:keepNext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</w:t>
      </w:r>
      <w:proofErr w:type="spellStart"/>
      <w:r w:rsidRPr="00A30882">
        <w:rPr>
          <w:highlight w:val="white"/>
          <w:lang w:val="lv-LV"/>
        </w:rPr>
        <w:t>Dictionary</w:t>
      </w:r>
      <w:proofErr w:type="spellEnd"/>
      <w:r w:rsidRPr="00A30882">
        <w:rPr>
          <w:highlight w:val="white"/>
          <w:lang w:val="lv-LV"/>
        </w:rPr>
        <w:t>&lt;</w:t>
      </w:r>
      <w:proofErr w:type="spellStart"/>
      <w:r w:rsidRPr="00A30882">
        <w:rPr>
          <w:highlight w:val="white"/>
          <w:lang w:val="lv-LV"/>
        </w:rPr>
        <w:t>string</w:t>
      </w:r>
      <w:proofErr w:type="spellEnd"/>
      <w:r w:rsidRPr="00A30882">
        <w:rPr>
          <w:highlight w:val="white"/>
          <w:lang w:val="lv-LV"/>
        </w:rPr>
        <w:t xml:space="preserve">, </w:t>
      </w:r>
      <w:proofErr w:type="spellStart"/>
      <w:r w:rsidRPr="00A30882">
        <w:rPr>
          <w:highlight w:val="white"/>
          <w:lang w:val="lv-LV"/>
        </w:rPr>
        <w:t>int</w:t>
      </w:r>
      <w:proofErr w:type="spellEnd"/>
      <w:r w:rsidRPr="00A30882">
        <w:rPr>
          <w:highlight w:val="white"/>
          <w:lang w:val="lv-LV"/>
        </w:rPr>
        <w:t xml:space="preserve">&gt; </w:t>
      </w:r>
      <w:proofErr w:type="spellStart"/>
      <w:r w:rsidRPr="00A30882">
        <w:rPr>
          <w:highlight w:val="white"/>
          <w:lang w:val="lv-LV"/>
        </w:rPr>
        <w:t>fileSendDic</w:t>
      </w:r>
      <w:proofErr w:type="spellEnd"/>
      <w:r w:rsidRPr="00A30882">
        <w:rPr>
          <w:highlight w:val="white"/>
          <w:lang w:val="lv-LV"/>
        </w:rPr>
        <w:t xml:space="preserve"> = </w:t>
      </w:r>
      <w:proofErr w:type="spellStart"/>
      <w:r w:rsidRPr="00A30882">
        <w:rPr>
          <w:highlight w:val="white"/>
          <w:lang w:val="lv-LV"/>
        </w:rPr>
        <w:t>new</w:t>
      </w:r>
      <w:proofErr w:type="spellEnd"/>
      <w:r w:rsidRPr="00A30882">
        <w:rPr>
          <w:highlight w:val="white"/>
          <w:lang w:val="lv-LV"/>
        </w:rPr>
        <w:t xml:space="preserve"> </w:t>
      </w:r>
      <w:proofErr w:type="spellStart"/>
      <w:r w:rsidRPr="00A30882">
        <w:rPr>
          <w:highlight w:val="white"/>
          <w:lang w:val="lv-LV"/>
        </w:rPr>
        <w:t>Dictionary</w:t>
      </w:r>
      <w:proofErr w:type="spellEnd"/>
      <w:r w:rsidRPr="00A30882">
        <w:rPr>
          <w:highlight w:val="white"/>
          <w:lang w:val="lv-LV"/>
        </w:rPr>
        <w:t>&lt;</w:t>
      </w:r>
      <w:proofErr w:type="spellStart"/>
      <w:r w:rsidRPr="00A30882">
        <w:rPr>
          <w:highlight w:val="white"/>
          <w:lang w:val="lv-LV"/>
        </w:rPr>
        <w:t>string</w:t>
      </w:r>
      <w:proofErr w:type="spellEnd"/>
      <w:r w:rsidRPr="00A30882">
        <w:rPr>
          <w:highlight w:val="white"/>
          <w:lang w:val="lv-LV"/>
        </w:rPr>
        <w:t xml:space="preserve">, </w:t>
      </w:r>
      <w:proofErr w:type="spellStart"/>
      <w:r w:rsidRPr="00A30882">
        <w:rPr>
          <w:highlight w:val="white"/>
          <w:lang w:val="lv-LV"/>
        </w:rPr>
        <w:t>int</w:t>
      </w:r>
      <w:proofErr w:type="spellEnd"/>
      <w:r w:rsidRPr="00A30882">
        <w:rPr>
          <w:highlight w:val="white"/>
          <w:lang w:val="lv-LV"/>
        </w:rPr>
        <w:t>&gt;();</w:t>
      </w:r>
    </w:p>
    <w:p w14:paraId="3D18877F" w14:textId="77777777" w:rsidR="00A15806" w:rsidRPr="00A30882" w:rsidRDefault="00A15806" w:rsidP="00A15806">
      <w:pPr>
        <w:pStyle w:val="CodeBlock"/>
        <w:keepNext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</w:t>
      </w:r>
      <w:proofErr w:type="spellStart"/>
      <w:r w:rsidRPr="00A30882">
        <w:rPr>
          <w:highlight w:val="white"/>
          <w:lang w:val="lv-LV"/>
        </w:rPr>
        <w:t>fileSendDic.Add</w:t>
      </w:r>
      <w:proofErr w:type="spellEnd"/>
      <w:r w:rsidRPr="00A30882">
        <w:rPr>
          <w:highlight w:val="white"/>
          <w:lang w:val="lv-LV"/>
        </w:rPr>
        <w:t>("../../../DIT10MB.xml", 2);</w:t>
      </w:r>
    </w:p>
    <w:p w14:paraId="7112D512" w14:textId="77777777" w:rsidR="00A15806" w:rsidRPr="00A30882" w:rsidRDefault="00A15806" w:rsidP="00A15806">
      <w:pPr>
        <w:pStyle w:val="CodeBlock"/>
        <w:keepNext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lastRenderedPageBreak/>
        <w:t xml:space="preserve">            </w:t>
      </w:r>
      <w:proofErr w:type="spellStart"/>
      <w:r w:rsidRPr="00A30882">
        <w:rPr>
          <w:highlight w:val="white"/>
          <w:lang w:val="lv-LV"/>
        </w:rPr>
        <w:t>string</w:t>
      </w:r>
      <w:proofErr w:type="spellEnd"/>
      <w:r w:rsidRPr="00A30882">
        <w:rPr>
          <w:highlight w:val="white"/>
          <w:lang w:val="lv-LV"/>
        </w:rPr>
        <w:t xml:space="preserve"> </w:t>
      </w:r>
      <w:proofErr w:type="spellStart"/>
      <w:r w:rsidRPr="00A30882">
        <w:rPr>
          <w:highlight w:val="white"/>
          <w:lang w:val="lv-LV"/>
        </w:rPr>
        <w:t>authority</w:t>
      </w:r>
      <w:proofErr w:type="spellEnd"/>
      <w:r w:rsidRPr="00A30882">
        <w:rPr>
          <w:highlight w:val="white"/>
          <w:lang w:val="lv-LV"/>
        </w:rPr>
        <w:t xml:space="preserve"> = "100001";</w:t>
      </w:r>
    </w:p>
    <w:p w14:paraId="7A850DBE" w14:textId="77777777" w:rsidR="00A15806" w:rsidRPr="00A30882" w:rsidRDefault="00A15806" w:rsidP="00A15806">
      <w:pPr>
        <w:pStyle w:val="CodeBlock"/>
        <w:keepNext w:val="0"/>
        <w:rPr>
          <w:highlight w:val="white"/>
          <w:lang w:val="lv-LV"/>
        </w:rPr>
      </w:pPr>
    </w:p>
    <w:p w14:paraId="5D6D3C1D" w14:textId="77777777" w:rsidR="00A15806" w:rsidRPr="00A30882" w:rsidRDefault="00A15806" w:rsidP="00A15806">
      <w:pPr>
        <w:pStyle w:val="CodeBlock"/>
        <w:keepNext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</w:t>
      </w:r>
      <w:proofErr w:type="spellStart"/>
      <w:r w:rsidRPr="00A30882">
        <w:rPr>
          <w:highlight w:val="white"/>
          <w:lang w:val="lv-LV"/>
        </w:rPr>
        <w:t>string</w:t>
      </w:r>
      <w:proofErr w:type="spellEnd"/>
      <w:r w:rsidRPr="00A30882">
        <w:rPr>
          <w:highlight w:val="white"/>
          <w:lang w:val="lv-LV"/>
        </w:rPr>
        <w:t xml:space="preserve"> </w:t>
      </w:r>
      <w:proofErr w:type="spellStart"/>
      <w:r w:rsidRPr="00A30882">
        <w:rPr>
          <w:highlight w:val="white"/>
          <w:lang w:val="lv-LV"/>
        </w:rPr>
        <w:t>channelName</w:t>
      </w:r>
      <w:proofErr w:type="spellEnd"/>
      <w:r w:rsidRPr="00A30882">
        <w:rPr>
          <w:highlight w:val="white"/>
          <w:lang w:val="lv-LV"/>
        </w:rPr>
        <w:t xml:space="preserve"> = "SampleChannel7";</w:t>
      </w:r>
    </w:p>
    <w:p w14:paraId="42A81BBF" w14:textId="77777777" w:rsidR="00A15806" w:rsidRPr="00A30882" w:rsidRDefault="00A15806" w:rsidP="00A15806">
      <w:pPr>
        <w:pStyle w:val="CodeBlock"/>
        <w:keepNext w:val="0"/>
        <w:rPr>
          <w:highlight w:val="white"/>
          <w:lang w:val="lv-LV"/>
        </w:rPr>
      </w:pPr>
    </w:p>
    <w:p w14:paraId="463D47DA" w14:textId="77777777" w:rsidR="00A15806" w:rsidRPr="00A30882" w:rsidRDefault="00A15806" w:rsidP="00A15806">
      <w:pPr>
        <w:pStyle w:val="CodeBlock"/>
        <w:keepNext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</w:t>
      </w:r>
      <w:proofErr w:type="spellStart"/>
      <w:r w:rsidRPr="00A30882">
        <w:rPr>
          <w:highlight w:val="white"/>
          <w:lang w:val="lv-LV"/>
        </w:rPr>
        <w:t>foreach</w:t>
      </w:r>
      <w:proofErr w:type="spellEnd"/>
      <w:r w:rsidRPr="00A30882">
        <w:rPr>
          <w:highlight w:val="white"/>
          <w:lang w:val="lv-LV"/>
        </w:rPr>
        <w:t xml:space="preserve"> (var </w:t>
      </w:r>
      <w:proofErr w:type="spellStart"/>
      <w:r w:rsidRPr="00A30882">
        <w:rPr>
          <w:highlight w:val="white"/>
          <w:lang w:val="lv-LV"/>
        </w:rPr>
        <w:t>item</w:t>
      </w:r>
      <w:proofErr w:type="spellEnd"/>
      <w:r w:rsidRPr="00A30882">
        <w:rPr>
          <w:highlight w:val="white"/>
          <w:lang w:val="lv-LV"/>
        </w:rPr>
        <w:t xml:space="preserve"> </w:t>
      </w:r>
      <w:proofErr w:type="spellStart"/>
      <w:r w:rsidRPr="00A30882">
        <w:rPr>
          <w:highlight w:val="white"/>
          <w:lang w:val="lv-LV"/>
        </w:rPr>
        <w:t>in</w:t>
      </w:r>
      <w:proofErr w:type="spellEnd"/>
      <w:r w:rsidRPr="00A30882">
        <w:rPr>
          <w:highlight w:val="white"/>
          <w:lang w:val="lv-LV"/>
        </w:rPr>
        <w:t xml:space="preserve"> </w:t>
      </w:r>
      <w:proofErr w:type="spellStart"/>
      <w:r w:rsidRPr="00A30882">
        <w:rPr>
          <w:highlight w:val="white"/>
          <w:lang w:val="lv-LV"/>
        </w:rPr>
        <w:t>fileSendDic</w:t>
      </w:r>
      <w:proofErr w:type="spellEnd"/>
      <w:r w:rsidRPr="00A30882">
        <w:rPr>
          <w:highlight w:val="white"/>
          <w:lang w:val="lv-LV"/>
        </w:rPr>
        <w:t>)</w:t>
      </w:r>
    </w:p>
    <w:p w14:paraId="37FA4B64" w14:textId="77777777" w:rsidR="00A15806" w:rsidRPr="00A30882" w:rsidRDefault="00A15806" w:rsidP="00A15806">
      <w:pPr>
        <w:pStyle w:val="CodeBlock"/>
        <w:keepNext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{</w:t>
      </w:r>
    </w:p>
    <w:p w14:paraId="182B02F6" w14:textId="77777777" w:rsidR="00A15806" w:rsidRPr="00A30882" w:rsidRDefault="00A15806" w:rsidP="00A15806">
      <w:pPr>
        <w:pStyle w:val="CodeBlock"/>
        <w:keepNext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    </w:t>
      </w:r>
      <w:proofErr w:type="spellStart"/>
      <w:r w:rsidRPr="00A30882">
        <w:rPr>
          <w:highlight w:val="white"/>
          <w:lang w:val="lv-LV"/>
        </w:rPr>
        <w:t>for</w:t>
      </w:r>
      <w:proofErr w:type="spellEnd"/>
      <w:r w:rsidRPr="00A30882">
        <w:rPr>
          <w:highlight w:val="white"/>
          <w:lang w:val="lv-LV"/>
        </w:rPr>
        <w:t xml:space="preserve"> (</w:t>
      </w:r>
      <w:proofErr w:type="spellStart"/>
      <w:r w:rsidRPr="00A30882">
        <w:rPr>
          <w:highlight w:val="white"/>
          <w:lang w:val="lv-LV"/>
        </w:rPr>
        <w:t>int</w:t>
      </w:r>
      <w:proofErr w:type="spellEnd"/>
      <w:r w:rsidRPr="00A30882">
        <w:rPr>
          <w:highlight w:val="white"/>
          <w:lang w:val="lv-LV"/>
        </w:rPr>
        <w:t xml:space="preserve"> i = 0; i &lt; </w:t>
      </w:r>
      <w:proofErr w:type="spellStart"/>
      <w:r w:rsidRPr="00A30882">
        <w:rPr>
          <w:highlight w:val="white"/>
          <w:lang w:val="lv-LV"/>
        </w:rPr>
        <w:t>item.Value</w:t>
      </w:r>
      <w:proofErr w:type="spellEnd"/>
      <w:r w:rsidRPr="00A30882">
        <w:rPr>
          <w:highlight w:val="white"/>
          <w:lang w:val="lv-LV"/>
        </w:rPr>
        <w:t>; i++)</w:t>
      </w:r>
    </w:p>
    <w:p w14:paraId="451D63B8" w14:textId="77777777" w:rsidR="00A15806" w:rsidRPr="00A30882" w:rsidRDefault="00A15806" w:rsidP="00A15806">
      <w:pPr>
        <w:pStyle w:val="CodeBlock"/>
        <w:keepNext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    {</w:t>
      </w:r>
    </w:p>
    <w:p w14:paraId="13876735" w14:textId="77777777" w:rsidR="00A15806" w:rsidRPr="00A30882" w:rsidRDefault="00A15806" w:rsidP="00A15806">
      <w:pPr>
        <w:pStyle w:val="CodeBlock"/>
        <w:keepNext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        </w:t>
      </w:r>
      <w:proofErr w:type="spellStart"/>
      <w:r w:rsidRPr="00A30882">
        <w:rPr>
          <w:highlight w:val="white"/>
          <w:lang w:val="lv-LV"/>
        </w:rPr>
        <w:t>UploadFileToFtp</w:t>
      </w:r>
      <w:proofErr w:type="spellEnd"/>
      <w:r w:rsidRPr="00A30882">
        <w:rPr>
          <w:highlight w:val="white"/>
          <w:lang w:val="lv-LV"/>
        </w:rPr>
        <w:t>(</w:t>
      </w:r>
      <w:proofErr w:type="spellStart"/>
      <w:r w:rsidRPr="00A30882">
        <w:rPr>
          <w:highlight w:val="white"/>
          <w:lang w:val="lv-LV"/>
        </w:rPr>
        <w:t>new</w:t>
      </w:r>
      <w:proofErr w:type="spellEnd"/>
      <w:r w:rsidRPr="00A30882">
        <w:rPr>
          <w:highlight w:val="white"/>
          <w:lang w:val="lv-LV"/>
        </w:rPr>
        <w:t xml:space="preserve"> </w:t>
      </w:r>
      <w:proofErr w:type="spellStart"/>
      <w:r w:rsidRPr="00A30882">
        <w:rPr>
          <w:highlight w:val="white"/>
          <w:lang w:val="lv-LV"/>
        </w:rPr>
        <w:t>FileInfo</w:t>
      </w:r>
      <w:proofErr w:type="spellEnd"/>
      <w:r w:rsidRPr="00A30882">
        <w:rPr>
          <w:highlight w:val="white"/>
          <w:lang w:val="lv-LV"/>
        </w:rPr>
        <w:t>(</w:t>
      </w:r>
      <w:proofErr w:type="spellStart"/>
      <w:r w:rsidRPr="00A30882">
        <w:rPr>
          <w:highlight w:val="white"/>
          <w:lang w:val="lv-LV"/>
        </w:rPr>
        <w:t>item.Key</w:t>
      </w:r>
      <w:proofErr w:type="spellEnd"/>
      <w:r w:rsidRPr="00A30882">
        <w:rPr>
          <w:highlight w:val="white"/>
          <w:lang w:val="lv-LV"/>
        </w:rPr>
        <w:t xml:space="preserve">), </w:t>
      </w:r>
      <w:proofErr w:type="spellStart"/>
      <w:r w:rsidRPr="00A30882">
        <w:rPr>
          <w:highlight w:val="white"/>
          <w:lang w:val="lv-LV"/>
        </w:rPr>
        <w:t>channelName</w:t>
      </w:r>
      <w:proofErr w:type="spellEnd"/>
      <w:r w:rsidRPr="00A30882">
        <w:rPr>
          <w:highlight w:val="white"/>
          <w:lang w:val="lv-LV"/>
        </w:rPr>
        <w:t xml:space="preserve">, i, </w:t>
      </w:r>
      <w:proofErr w:type="spellStart"/>
      <w:r w:rsidRPr="00A30882">
        <w:rPr>
          <w:highlight w:val="white"/>
          <w:lang w:val="lv-LV"/>
        </w:rPr>
        <w:t>authority</w:t>
      </w:r>
      <w:proofErr w:type="spellEnd"/>
      <w:r w:rsidRPr="00A30882">
        <w:rPr>
          <w:highlight w:val="white"/>
          <w:lang w:val="lv-LV"/>
        </w:rPr>
        <w:t>);</w:t>
      </w:r>
    </w:p>
    <w:p w14:paraId="4C8F1C2B" w14:textId="77777777" w:rsidR="00A15806" w:rsidRPr="00A30882" w:rsidRDefault="00A15806" w:rsidP="00A15806">
      <w:pPr>
        <w:pStyle w:val="CodeBlock"/>
        <w:keepNext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        </w:t>
      </w:r>
      <w:proofErr w:type="spellStart"/>
      <w:r w:rsidRPr="00A30882">
        <w:rPr>
          <w:highlight w:val="white"/>
          <w:lang w:val="lv-LV"/>
        </w:rPr>
        <w:t>Console.WriteLine</w:t>
      </w:r>
      <w:proofErr w:type="spellEnd"/>
      <w:r w:rsidRPr="00A30882">
        <w:rPr>
          <w:highlight w:val="white"/>
          <w:lang w:val="lv-LV"/>
        </w:rPr>
        <w:t>(i);</w:t>
      </w:r>
    </w:p>
    <w:p w14:paraId="29387524" w14:textId="77777777" w:rsidR="00A15806" w:rsidRPr="00A30882" w:rsidRDefault="00A15806" w:rsidP="00A15806">
      <w:pPr>
        <w:pStyle w:val="CodeBlock"/>
        <w:keepNext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    }</w:t>
      </w:r>
    </w:p>
    <w:p w14:paraId="75F29F8C" w14:textId="77777777" w:rsidR="00A15806" w:rsidRPr="00A30882" w:rsidRDefault="00A15806" w:rsidP="00A15806">
      <w:pPr>
        <w:pStyle w:val="CodeBlock"/>
        <w:keepNext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}</w:t>
      </w:r>
    </w:p>
    <w:p w14:paraId="77DFA3E9" w14:textId="77777777" w:rsidR="00A15806" w:rsidRPr="00A30882" w:rsidRDefault="00A15806" w:rsidP="00A15806">
      <w:pPr>
        <w:pStyle w:val="CodeBlock"/>
        <w:keepNext w:val="0"/>
        <w:rPr>
          <w:highlight w:val="white"/>
          <w:lang w:val="lv-LV"/>
        </w:rPr>
      </w:pPr>
    </w:p>
    <w:p w14:paraId="59A00AC5" w14:textId="77777777" w:rsidR="00A15806" w:rsidRPr="00A30882" w:rsidRDefault="00A15806" w:rsidP="00A15806">
      <w:pPr>
        <w:pStyle w:val="CodeBlock"/>
        <w:keepNext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</w:t>
      </w:r>
      <w:proofErr w:type="spellStart"/>
      <w:r w:rsidRPr="00A30882">
        <w:rPr>
          <w:highlight w:val="white"/>
          <w:lang w:val="lv-LV"/>
        </w:rPr>
        <w:t>Console.ReadLine</w:t>
      </w:r>
      <w:proofErr w:type="spellEnd"/>
      <w:r w:rsidRPr="00A30882">
        <w:rPr>
          <w:highlight w:val="white"/>
          <w:lang w:val="lv-LV"/>
        </w:rPr>
        <w:t>();</w:t>
      </w:r>
    </w:p>
    <w:p w14:paraId="6BC9FB69" w14:textId="77777777" w:rsidR="00A15806" w:rsidRPr="00A30882" w:rsidRDefault="00A15806" w:rsidP="00A15806">
      <w:pPr>
        <w:pStyle w:val="CodeBlock"/>
        <w:keepNext w:val="0"/>
        <w:rPr>
          <w:highlight w:val="white"/>
          <w:lang w:val="lv-LV"/>
        </w:rPr>
      </w:pPr>
    </w:p>
    <w:p w14:paraId="3EBECECD" w14:textId="77777777" w:rsidR="00A15806" w:rsidRPr="00A30882" w:rsidRDefault="00A15806" w:rsidP="00A15806">
      <w:pPr>
        <w:pStyle w:val="CodeBlock"/>
        <w:keepNext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}</w:t>
      </w:r>
    </w:p>
    <w:p w14:paraId="3910586D" w14:textId="77777777" w:rsidR="00A15806" w:rsidRPr="00A30882" w:rsidRDefault="00A15806" w:rsidP="00A15806">
      <w:pPr>
        <w:pStyle w:val="CodeBlock"/>
        <w:keepNext w:val="0"/>
        <w:rPr>
          <w:highlight w:val="white"/>
          <w:lang w:val="lv-LV"/>
        </w:rPr>
      </w:pPr>
    </w:p>
    <w:p w14:paraId="431D3227" w14:textId="77777777" w:rsidR="00A15806" w:rsidRPr="00A30882" w:rsidRDefault="00A15806" w:rsidP="00A15806">
      <w:pPr>
        <w:pStyle w:val="CodeBlock"/>
        <w:keepNext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</w:t>
      </w:r>
      <w:proofErr w:type="spellStart"/>
      <w:r w:rsidRPr="00A30882">
        <w:rPr>
          <w:highlight w:val="white"/>
          <w:lang w:val="lv-LV"/>
        </w:rPr>
        <w:t>public</w:t>
      </w:r>
      <w:proofErr w:type="spellEnd"/>
      <w:r w:rsidRPr="00A30882">
        <w:rPr>
          <w:highlight w:val="white"/>
          <w:lang w:val="lv-LV"/>
        </w:rPr>
        <w:t xml:space="preserve"> </w:t>
      </w:r>
      <w:proofErr w:type="spellStart"/>
      <w:r w:rsidRPr="00A30882">
        <w:rPr>
          <w:highlight w:val="white"/>
          <w:lang w:val="lv-LV"/>
        </w:rPr>
        <w:t>static</w:t>
      </w:r>
      <w:proofErr w:type="spellEnd"/>
      <w:r w:rsidRPr="00A30882">
        <w:rPr>
          <w:highlight w:val="white"/>
          <w:lang w:val="lv-LV"/>
        </w:rPr>
        <w:t xml:space="preserve"> </w:t>
      </w:r>
      <w:proofErr w:type="spellStart"/>
      <w:r w:rsidRPr="00A30882">
        <w:rPr>
          <w:highlight w:val="white"/>
          <w:lang w:val="lv-LV"/>
        </w:rPr>
        <w:t>void</w:t>
      </w:r>
      <w:proofErr w:type="spellEnd"/>
      <w:r w:rsidRPr="00A30882">
        <w:rPr>
          <w:highlight w:val="white"/>
          <w:lang w:val="lv-LV"/>
        </w:rPr>
        <w:t xml:space="preserve"> </w:t>
      </w:r>
      <w:proofErr w:type="spellStart"/>
      <w:r w:rsidRPr="00A30882">
        <w:rPr>
          <w:highlight w:val="white"/>
          <w:lang w:val="lv-LV"/>
        </w:rPr>
        <w:t>UploadFileToFtp</w:t>
      </w:r>
      <w:proofErr w:type="spellEnd"/>
      <w:r w:rsidRPr="00A30882">
        <w:rPr>
          <w:highlight w:val="white"/>
          <w:lang w:val="lv-LV"/>
        </w:rPr>
        <w:t>(</w:t>
      </w:r>
      <w:proofErr w:type="spellStart"/>
      <w:r w:rsidRPr="00A30882">
        <w:rPr>
          <w:highlight w:val="white"/>
          <w:lang w:val="lv-LV"/>
        </w:rPr>
        <w:t>FileInfo</w:t>
      </w:r>
      <w:proofErr w:type="spellEnd"/>
      <w:r w:rsidRPr="00A30882">
        <w:rPr>
          <w:highlight w:val="white"/>
          <w:lang w:val="lv-LV"/>
        </w:rPr>
        <w:t xml:space="preserve"> </w:t>
      </w:r>
      <w:proofErr w:type="spellStart"/>
      <w:r w:rsidRPr="00A30882">
        <w:rPr>
          <w:highlight w:val="white"/>
          <w:lang w:val="lv-LV"/>
        </w:rPr>
        <w:t>fileInfo</w:t>
      </w:r>
      <w:proofErr w:type="spellEnd"/>
      <w:r w:rsidRPr="00A30882">
        <w:rPr>
          <w:highlight w:val="white"/>
          <w:lang w:val="lv-LV"/>
        </w:rPr>
        <w:t xml:space="preserve">, </w:t>
      </w:r>
      <w:proofErr w:type="spellStart"/>
      <w:r w:rsidRPr="00A30882">
        <w:rPr>
          <w:highlight w:val="white"/>
          <w:lang w:val="lv-LV"/>
        </w:rPr>
        <w:t>string</w:t>
      </w:r>
      <w:proofErr w:type="spellEnd"/>
      <w:r w:rsidRPr="00A30882">
        <w:rPr>
          <w:highlight w:val="white"/>
          <w:lang w:val="lv-LV"/>
        </w:rPr>
        <w:t xml:space="preserve"> </w:t>
      </w:r>
      <w:proofErr w:type="spellStart"/>
      <w:r w:rsidRPr="00A30882">
        <w:rPr>
          <w:highlight w:val="white"/>
          <w:lang w:val="lv-LV"/>
        </w:rPr>
        <w:t>channelName</w:t>
      </w:r>
      <w:proofErr w:type="spellEnd"/>
      <w:r w:rsidRPr="00A30882">
        <w:rPr>
          <w:highlight w:val="white"/>
          <w:lang w:val="lv-LV"/>
        </w:rPr>
        <w:t xml:space="preserve">, </w:t>
      </w:r>
      <w:proofErr w:type="spellStart"/>
      <w:r w:rsidRPr="00A30882">
        <w:rPr>
          <w:highlight w:val="white"/>
          <w:lang w:val="lv-LV"/>
        </w:rPr>
        <w:t>int</w:t>
      </w:r>
      <w:proofErr w:type="spellEnd"/>
      <w:r w:rsidRPr="00A30882">
        <w:rPr>
          <w:highlight w:val="white"/>
          <w:lang w:val="lv-LV"/>
        </w:rPr>
        <w:t xml:space="preserve"> i, </w:t>
      </w:r>
      <w:proofErr w:type="spellStart"/>
      <w:r w:rsidRPr="00A30882">
        <w:rPr>
          <w:highlight w:val="white"/>
          <w:lang w:val="lv-LV"/>
        </w:rPr>
        <w:t>string</w:t>
      </w:r>
      <w:proofErr w:type="spellEnd"/>
      <w:r w:rsidRPr="00A30882">
        <w:rPr>
          <w:highlight w:val="white"/>
          <w:lang w:val="lv-LV"/>
        </w:rPr>
        <w:t xml:space="preserve"> </w:t>
      </w:r>
      <w:proofErr w:type="spellStart"/>
      <w:r w:rsidRPr="00A30882">
        <w:rPr>
          <w:highlight w:val="white"/>
          <w:lang w:val="lv-LV"/>
        </w:rPr>
        <w:t>authority</w:t>
      </w:r>
      <w:proofErr w:type="spellEnd"/>
      <w:r w:rsidRPr="00A30882">
        <w:rPr>
          <w:highlight w:val="white"/>
          <w:lang w:val="lv-LV"/>
        </w:rPr>
        <w:t>)</w:t>
      </w:r>
    </w:p>
    <w:p w14:paraId="5219D2DD" w14:textId="77777777" w:rsidR="00A15806" w:rsidRPr="00A30882" w:rsidRDefault="00A15806" w:rsidP="00A15806">
      <w:pPr>
        <w:pStyle w:val="CodeBlock"/>
        <w:keepNext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{</w:t>
      </w:r>
    </w:p>
    <w:p w14:paraId="43BB5A2D" w14:textId="77777777" w:rsidR="00A15806" w:rsidRPr="00A30882" w:rsidRDefault="00A15806" w:rsidP="00A15806">
      <w:pPr>
        <w:pStyle w:val="CodeBlock"/>
        <w:keepNext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</w:t>
      </w:r>
      <w:proofErr w:type="spellStart"/>
      <w:r w:rsidRPr="00A30882">
        <w:rPr>
          <w:highlight w:val="white"/>
          <w:lang w:val="lv-LV"/>
        </w:rPr>
        <w:t>if</w:t>
      </w:r>
      <w:proofErr w:type="spellEnd"/>
      <w:r w:rsidRPr="00A30882">
        <w:rPr>
          <w:highlight w:val="white"/>
          <w:lang w:val="lv-LV"/>
        </w:rPr>
        <w:t xml:space="preserve"> (</w:t>
      </w:r>
      <w:proofErr w:type="spellStart"/>
      <w:r w:rsidRPr="00A30882">
        <w:rPr>
          <w:highlight w:val="white"/>
          <w:lang w:val="lv-LV"/>
        </w:rPr>
        <w:t>fileInfo</w:t>
      </w:r>
      <w:proofErr w:type="spellEnd"/>
      <w:r w:rsidRPr="00A30882">
        <w:rPr>
          <w:highlight w:val="white"/>
          <w:lang w:val="lv-LV"/>
        </w:rPr>
        <w:t xml:space="preserve"> == </w:t>
      </w:r>
      <w:proofErr w:type="spellStart"/>
      <w:r w:rsidRPr="00A30882">
        <w:rPr>
          <w:highlight w:val="white"/>
          <w:lang w:val="lv-LV"/>
        </w:rPr>
        <w:t>null</w:t>
      </w:r>
      <w:proofErr w:type="spellEnd"/>
      <w:r w:rsidRPr="00A30882">
        <w:rPr>
          <w:highlight w:val="white"/>
          <w:lang w:val="lv-LV"/>
        </w:rPr>
        <w:t>)</w:t>
      </w:r>
    </w:p>
    <w:p w14:paraId="057F4DCA" w14:textId="77777777" w:rsidR="00A15806" w:rsidRPr="00A30882" w:rsidRDefault="00A15806" w:rsidP="00A15806">
      <w:pPr>
        <w:pStyle w:val="CodeBlock"/>
        <w:keepNext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{</w:t>
      </w:r>
    </w:p>
    <w:p w14:paraId="7FD7DEE6" w14:textId="77777777" w:rsidR="00A15806" w:rsidRPr="00A30882" w:rsidRDefault="00A15806" w:rsidP="00A15806">
      <w:pPr>
        <w:pStyle w:val="CodeBlock"/>
        <w:keepNext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    </w:t>
      </w:r>
      <w:proofErr w:type="spellStart"/>
      <w:r w:rsidRPr="00A30882">
        <w:rPr>
          <w:highlight w:val="white"/>
          <w:lang w:val="lv-LV"/>
        </w:rPr>
        <w:t>throw</w:t>
      </w:r>
      <w:proofErr w:type="spellEnd"/>
      <w:r w:rsidRPr="00A30882">
        <w:rPr>
          <w:highlight w:val="white"/>
          <w:lang w:val="lv-LV"/>
        </w:rPr>
        <w:t xml:space="preserve"> </w:t>
      </w:r>
      <w:proofErr w:type="spellStart"/>
      <w:r w:rsidRPr="00A30882">
        <w:rPr>
          <w:highlight w:val="white"/>
          <w:lang w:val="lv-LV"/>
        </w:rPr>
        <w:t>new</w:t>
      </w:r>
      <w:proofErr w:type="spellEnd"/>
      <w:r w:rsidRPr="00A30882">
        <w:rPr>
          <w:highlight w:val="white"/>
          <w:lang w:val="lv-LV"/>
        </w:rPr>
        <w:t xml:space="preserve"> </w:t>
      </w:r>
      <w:proofErr w:type="spellStart"/>
      <w:r w:rsidRPr="00A30882">
        <w:rPr>
          <w:highlight w:val="white"/>
          <w:lang w:val="lv-LV"/>
        </w:rPr>
        <w:t>ArgumentException</w:t>
      </w:r>
      <w:proofErr w:type="spellEnd"/>
      <w:r w:rsidRPr="00A30882">
        <w:rPr>
          <w:highlight w:val="white"/>
          <w:lang w:val="lv-LV"/>
        </w:rPr>
        <w:t>("</w:t>
      </w:r>
      <w:proofErr w:type="spellStart"/>
      <w:r w:rsidRPr="00A30882">
        <w:rPr>
          <w:highlight w:val="white"/>
          <w:lang w:val="lv-LV"/>
        </w:rPr>
        <w:t>fileInfo</w:t>
      </w:r>
      <w:proofErr w:type="spellEnd"/>
      <w:r w:rsidRPr="00A30882">
        <w:rPr>
          <w:highlight w:val="white"/>
          <w:lang w:val="lv-LV"/>
        </w:rPr>
        <w:t xml:space="preserve"> </w:t>
      </w:r>
      <w:proofErr w:type="spellStart"/>
      <w:r w:rsidRPr="00A30882">
        <w:rPr>
          <w:highlight w:val="white"/>
          <w:lang w:val="lv-LV"/>
        </w:rPr>
        <w:t>is</w:t>
      </w:r>
      <w:proofErr w:type="spellEnd"/>
      <w:r w:rsidRPr="00A30882">
        <w:rPr>
          <w:highlight w:val="white"/>
          <w:lang w:val="lv-LV"/>
        </w:rPr>
        <w:t xml:space="preserve"> </w:t>
      </w:r>
      <w:proofErr w:type="spellStart"/>
      <w:r w:rsidRPr="00A30882">
        <w:rPr>
          <w:highlight w:val="white"/>
          <w:lang w:val="lv-LV"/>
        </w:rPr>
        <w:t>null</w:t>
      </w:r>
      <w:proofErr w:type="spellEnd"/>
      <w:r w:rsidRPr="00A30882">
        <w:rPr>
          <w:highlight w:val="white"/>
          <w:lang w:val="lv-LV"/>
        </w:rPr>
        <w:t>");</w:t>
      </w:r>
    </w:p>
    <w:p w14:paraId="178F1751" w14:textId="77777777" w:rsidR="00A15806" w:rsidRPr="00A30882" w:rsidRDefault="00A15806" w:rsidP="00A15806">
      <w:pPr>
        <w:pStyle w:val="CodeBlock"/>
        <w:keepNext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}</w:t>
      </w:r>
    </w:p>
    <w:p w14:paraId="677E3858" w14:textId="77777777" w:rsidR="00A15806" w:rsidRPr="00A30882" w:rsidRDefault="00A15806" w:rsidP="00A15806">
      <w:pPr>
        <w:pStyle w:val="CodeBlock"/>
        <w:keepNext w:val="0"/>
        <w:rPr>
          <w:highlight w:val="white"/>
          <w:lang w:val="lv-LV"/>
        </w:rPr>
      </w:pPr>
    </w:p>
    <w:p w14:paraId="70447177" w14:textId="77777777" w:rsidR="00A15806" w:rsidRPr="00A30882" w:rsidRDefault="00A15806" w:rsidP="00A15806">
      <w:pPr>
        <w:pStyle w:val="CodeBlock"/>
        <w:keepNext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var </w:t>
      </w:r>
      <w:proofErr w:type="spellStart"/>
      <w:r w:rsidRPr="00A30882">
        <w:rPr>
          <w:highlight w:val="white"/>
          <w:lang w:val="lv-LV"/>
        </w:rPr>
        <w:t>ftpAdress</w:t>
      </w:r>
      <w:proofErr w:type="spellEnd"/>
      <w:r w:rsidRPr="00A30882">
        <w:rPr>
          <w:highlight w:val="white"/>
          <w:lang w:val="lv-LV"/>
        </w:rPr>
        <w:t xml:space="preserve"> = System.Configuration.ConfigurationManager.AppSettings.Get("FtpAdress");</w:t>
      </w:r>
    </w:p>
    <w:p w14:paraId="0CC1D8D8" w14:textId="77777777" w:rsidR="00A15806" w:rsidRPr="00A30882" w:rsidRDefault="00A15806" w:rsidP="00A15806">
      <w:pPr>
        <w:pStyle w:val="CodeBlock"/>
        <w:keepNext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var port = System.Configuration.ConfigurationManager.AppSettings.Get("FtpPort");</w:t>
      </w:r>
    </w:p>
    <w:p w14:paraId="03A89EA1" w14:textId="77777777" w:rsidR="00A15806" w:rsidRPr="00A30882" w:rsidRDefault="00A15806" w:rsidP="00A15806">
      <w:pPr>
        <w:pStyle w:val="CodeBlock"/>
        <w:keepNext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var </w:t>
      </w:r>
      <w:proofErr w:type="spellStart"/>
      <w:r w:rsidRPr="00A30882">
        <w:rPr>
          <w:highlight w:val="white"/>
          <w:lang w:val="lv-LV"/>
        </w:rPr>
        <w:t>userName</w:t>
      </w:r>
      <w:proofErr w:type="spellEnd"/>
      <w:r w:rsidRPr="00A30882">
        <w:rPr>
          <w:highlight w:val="white"/>
          <w:lang w:val="lv-LV"/>
        </w:rPr>
        <w:t xml:space="preserve"> = System.Configuration.ConfigurationManager.AppSettings.Get("UserName");</w:t>
      </w:r>
    </w:p>
    <w:p w14:paraId="76DA36E4" w14:textId="77777777" w:rsidR="00A15806" w:rsidRPr="00A30882" w:rsidRDefault="00A15806" w:rsidP="00A15806">
      <w:pPr>
        <w:pStyle w:val="CodeBlock"/>
        <w:keepNext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var </w:t>
      </w:r>
      <w:proofErr w:type="spellStart"/>
      <w:r w:rsidRPr="00A30882">
        <w:rPr>
          <w:highlight w:val="white"/>
          <w:lang w:val="lv-LV"/>
        </w:rPr>
        <w:t>password</w:t>
      </w:r>
      <w:proofErr w:type="spellEnd"/>
      <w:r w:rsidRPr="00A30882">
        <w:rPr>
          <w:highlight w:val="white"/>
          <w:lang w:val="lv-LV"/>
        </w:rPr>
        <w:t xml:space="preserve"> = System.Configuration.ConfigurationManager.AppSettings.Get("Password");</w:t>
      </w:r>
    </w:p>
    <w:p w14:paraId="2C78AFB5" w14:textId="77777777" w:rsidR="00A15806" w:rsidRPr="00A30882" w:rsidRDefault="00A15806" w:rsidP="00A15806">
      <w:pPr>
        <w:pStyle w:val="CodeBlock"/>
        <w:keepNext w:val="0"/>
        <w:rPr>
          <w:highlight w:val="white"/>
          <w:lang w:val="lv-LV"/>
        </w:rPr>
      </w:pPr>
    </w:p>
    <w:p w14:paraId="2CF9755E" w14:textId="77777777" w:rsidR="00A15806" w:rsidRPr="00A30882" w:rsidRDefault="00A15806" w:rsidP="00A15806">
      <w:pPr>
        <w:pStyle w:val="CodeBlock"/>
        <w:keepNext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</w:t>
      </w:r>
      <w:proofErr w:type="spellStart"/>
      <w:r w:rsidRPr="00A30882">
        <w:rPr>
          <w:highlight w:val="white"/>
          <w:lang w:val="lv-LV"/>
        </w:rPr>
        <w:t>using</w:t>
      </w:r>
      <w:proofErr w:type="spellEnd"/>
      <w:r w:rsidRPr="00A30882">
        <w:rPr>
          <w:highlight w:val="white"/>
          <w:lang w:val="lv-LV"/>
        </w:rPr>
        <w:t xml:space="preserve"> (var </w:t>
      </w:r>
      <w:proofErr w:type="spellStart"/>
      <w:r w:rsidRPr="00A30882">
        <w:rPr>
          <w:highlight w:val="white"/>
          <w:lang w:val="lv-LV"/>
        </w:rPr>
        <w:t>ftpClient</w:t>
      </w:r>
      <w:proofErr w:type="spellEnd"/>
      <w:r w:rsidRPr="00A30882">
        <w:rPr>
          <w:highlight w:val="white"/>
          <w:lang w:val="lv-LV"/>
        </w:rPr>
        <w:t xml:space="preserve"> = </w:t>
      </w:r>
      <w:proofErr w:type="spellStart"/>
      <w:r w:rsidRPr="00A30882">
        <w:rPr>
          <w:highlight w:val="white"/>
          <w:lang w:val="lv-LV"/>
        </w:rPr>
        <w:t>new</w:t>
      </w:r>
      <w:proofErr w:type="spellEnd"/>
      <w:r w:rsidRPr="00A30882">
        <w:rPr>
          <w:highlight w:val="white"/>
          <w:lang w:val="lv-LV"/>
        </w:rPr>
        <w:t xml:space="preserve"> </w:t>
      </w:r>
      <w:proofErr w:type="spellStart"/>
      <w:r w:rsidRPr="00A30882">
        <w:rPr>
          <w:highlight w:val="white"/>
          <w:lang w:val="lv-LV"/>
        </w:rPr>
        <w:t>FtpClient</w:t>
      </w:r>
      <w:proofErr w:type="spellEnd"/>
      <w:r w:rsidRPr="00A30882">
        <w:rPr>
          <w:highlight w:val="white"/>
          <w:lang w:val="lv-LV"/>
        </w:rPr>
        <w:t>())</w:t>
      </w:r>
    </w:p>
    <w:p w14:paraId="79185CFA" w14:textId="77777777" w:rsidR="00A15806" w:rsidRPr="00A30882" w:rsidRDefault="00A15806" w:rsidP="00A15806">
      <w:pPr>
        <w:pStyle w:val="CodeBlock"/>
        <w:keepNext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{</w:t>
      </w:r>
    </w:p>
    <w:p w14:paraId="36B3EE1D" w14:textId="77777777" w:rsidR="00A15806" w:rsidRPr="00A30882" w:rsidRDefault="00A15806" w:rsidP="00A15806">
      <w:pPr>
        <w:pStyle w:val="CodeBlock"/>
        <w:keepNext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    </w:t>
      </w:r>
      <w:proofErr w:type="spellStart"/>
      <w:r w:rsidRPr="00A30882">
        <w:rPr>
          <w:highlight w:val="white"/>
          <w:lang w:val="lv-LV"/>
        </w:rPr>
        <w:t>string</w:t>
      </w:r>
      <w:proofErr w:type="spellEnd"/>
      <w:r w:rsidRPr="00A30882">
        <w:rPr>
          <w:highlight w:val="white"/>
          <w:lang w:val="lv-LV"/>
        </w:rPr>
        <w:t xml:space="preserve"> </w:t>
      </w:r>
      <w:proofErr w:type="spellStart"/>
      <w:r w:rsidRPr="00A30882">
        <w:rPr>
          <w:highlight w:val="white"/>
          <w:lang w:val="lv-LV"/>
        </w:rPr>
        <w:t>write</w:t>
      </w:r>
      <w:proofErr w:type="spellEnd"/>
      <w:r w:rsidRPr="00A30882">
        <w:rPr>
          <w:highlight w:val="white"/>
          <w:lang w:val="lv-LV"/>
        </w:rPr>
        <w:t xml:space="preserve"> = "</w:t>
      </w:r>
      <w:proofErr w:type="spellStart"/>
      <w:r w:rsidRPr="00A30882">
        <w:rPr>
          <w:highlight w:val="white"/>
          <w:lang w:val="lv-LV"/>
        </w:rPr>
        <w:t>Write</w:t>
      </w:r>
      <w:proofErr w:type="spellEnd"/>
      <w:r w:rsidRPr="00A30882">
        <w:rPr>
          <w:highlight w:val="white"/>
          <w:lang w:val="lv-LV"/>
        </w:rPr>
        <w:t>";</w:t>
      </w:r>
    </w:p>
    <w:p w14:paraId="2FC29BCA" w14:textId="77777777" w:rsidR="00A15806" w:rsidRPr="00A30882" w:rsidRDefault="00A15806" w:rsidP="00A15806">
      <w:pPr>
        <w:pStyle w:val="CodeBlock"/>
        <w:keepNext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    </w:t>
      </w:r>
      <w:proofErr w:type="spellStart"/>
      <w:r w:rsidRPr="00A30882">
        <w:rPr>
          <w:highlight w:val="white"/>
          <w:lang w:val="lv-LV"/>
        </w:rPr>
        <w:t>string</w:t>
      </w:r>
      <w:proofErr w:type="spellEnd"/>
      <w:r w:rsidRPr="00A30882">
        <w:rPr>
          <w:highlight w:val="white"/>
          <w:lang w:val="lv-LV"/>
        </w:rPr>
        <w:t xml:space="preserve"> </w:t>
      </w:r>
      <w:proofErr w:type="spellStart"/>
      <w:r w:rsidRPr="00A30882">
        <w:rPr>
          <w:highlight w:val="white"/>
          <w:lang w:val="lv-LV"/>
        </w:rPr>
        <w:t>folderName</w:t>
      </w:r>
      <w:proofErr w:type="spellEnd"/>
      <w:r w:rsidRPr="00A30882">
        <w:rPr>
          <w:highlight w:val="white"/>
          <w:lang w:val="lv-LV"/>
        </w:rPr>
        <w:t xml:space="preserve"> = $"{</w:t>
      </w:r>
      <w:proofErr w:type="spellStart"/>
      <w:r w:rsidRPr="00A30882">
        <w:rPr>
          <w:highlight w:val="white"/>
          <w:lang w:val="lv-LV"/>
        </w:rPr>
        <w:t>channelName</w:t>
      </w:r>
      <w:proofErr w:type="spellEnd"/>
      <w:r w:rsidRPr="00A30882">
        <w:rPr>
          <w:highlight w:val="white"/>
          <w:lang w:val="lv-LV"/>
        </w:rPr>
        <w:t>}/DIK-v1-0/{</w:t>
      </w:r>
      <w:proofErr w:type="spellStart"/>
      <w:r w:rsidRPr="00A30882">
        <w:rPr>
          <w:highlight w:val="white"/>
          <w:lang w:val="lv-LV"/>
        </w:rPr>
        <w:t>write</w:t>
      </w:r>
      <w:proofErr w:type="spellEnd"/>
      <w:r w:rsidRPr="00A30882">
        <w:rPr>
          <w:highlight w:val="white"/>
          <w:lang w:val="lv-LV"/>
        </w:rPr>
        <w:t>}/{</w:t>
      </w:r>
      <w:proofErr w:type="spellStart"/>
      <w:r w:rsidRPr="00A30882">
        <w:rPr>
          <w:highlight w:val="white"/>
          <w:lang w:val="lv-LV"/>
        </w:rPr>
        <w:t>authority</w:t>
      </w:r>
      <w:proofErr w:type="spellEnd"/>
      <w:r w:rsidRPr="00A30882">
        <w:rPr>
          <w:highlight w:val="white"/>
          <w:lang w:val="lv-LV"/>
        </w:rPr>
        <w:t>}/{i}.</w:t>
      </w:r>
      <w:proofErr w:type="spellStart"/>
      <w:r w:rsidRPr="00A30882">
        <w:rPr>
          <w:highlight w:val="white"/>
          <w:lang w:val="lv-LV"/>
        </w:rPr>
        <w:t>xml</w:t>
      </w:r>
      <w:proofErr w:type="spellEnd"/>
      <w:r w:rsidRPr="00A30882">
        <w:rPr>
          <w:highlight w:val="white"/>
          <w:lang w:val="lv-LV"/>
        </w:rPr>
        <w:t>";</w:t>
      </w:r>
    </w:p>
    <w:p w14:paraId="57DF5246" w14:textId="77777777" w:rsidR="00A15806" w:rsidRPr="00A30882" w:rsidRDefault="00A15806" w:rsidP="00A15806">
      <w:pPr>
        <w:pStyle w:val="CodeBlock"/>
        <w:keepNext w:val="0"/>
        <w:rPr>
          <w:highlight w:val="white"/>
          <w:lang w:val="lv-LV"/>
        </w:rPr>
      </w:pPr>
    </w:p>
    <w:p w14:paraId="2D64229E" w14:textId="77777777" w:rsidR="00A15806" w:rsidRPr="00A30882" w:rsidRDefault="00A15806" w:rsidP="00A15806">
      <w:pPr>
        <w:pStyle w:val="CodeBlock"/>
        <w:keepNext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    </w:t>
      </w:r>
      <w:proofErr w:type="spellStart"/>
      <w:r w:rsidRPr="00A30882">
        <w:rPr>
          <w:highlight w:val="white"/>
          <w:lang w:val="lv-LV"/>
        </w:rPr>
        <w:t>ftpClient.ValidateCertificate</w:t>
      </w:r>
      <w:proofErr w:type="spellEnd"/>
      <w:r w:rsidRPr="00A30882">
        <w:rPr>
          <w:highlight w:val="white"/>
          <w:lang w:val="lv-LV"/>
        </w:rPr>
        <w:t xml:space="preserve"> += </w:t>
      </w:r>
      <w:proofErr w:type="spellStart"/>
      <w:r w:rsidRPr="00A30882">
        <w:rPr>
          <w:highlight w:val="white"/>
          <w:lang w:val="lv-LV"/>
        </w:rPr>
        <w:t>new</w:t>
      </w:r>
      <w:proofErr w:type="spellEnd"/>
      <w:r w:rsidRPr="00A30882">
        <w:rPr>
          <w:highlight w:val="white"/>
          <w:lang w:val="lv-LV"/>
        </w:rPr>
        <w:t xml:space="preserve"> </w:t>
      </w:r>
      <w:proofErr w:type="spellStart"/>
      <w:r w:rsidRPr="00A30882">
        <w:rPr>
          <w:highlight w:val="white"/>
          <w:lang w:val="lv-LV"/>
        </w:rPr>
        <w:t>FtpSslValidation</w:t>
      </w:r>
      <w:proofErr w:type="spellEnd"/>
      <w:r w:rsidRPr="00A30882">
        <w:rPr>
          <w:highlight w:val="white"/>
          <w:lang w:val="lv-LV"/>
        </w:rPr>
        <w:t>(</w:t>
      </w:r>
      <w:proofErr w:type="spellStart"/>
      <w:r w:rsidRPr="00A30882">
        <w:rPr>
          <w:highlight w:val="white"/>
          <w:lang w:val="lv-LV"/>
        </w:rPr>
        <w:t>myCertificateValidation</w:t>
      </w:r>
      <w:proofErr w:type="spellEnd"/>
      <w:r w:rsidRPr="00A30882">
        <w:rPr>
          <w:highlight w:val="white"/>
          <w:lang w:val="lv-LV"/>
        </w:rPr>
        <w:t>);</w:t>
      </w:r>
    </w:p>
    <w:p w14:paraId="7590E368" w14:textId="77777777" w:rsidR="00A15806" w:rsidRPr="00A30882" w:rsidRDefault="00A15806" w:rsidP="00A15806">
      <w:pPr>
        <w:pStyle w:val="CodeBlock"/>
        <w:keepNext w:val="0"/>
        <w:rPr>
          <w:highlight w:val="white"/>
          <w:lang w:val="lv-LV"/>
        </w:rPr>
      </w:pPr>
    </w:p>
    <w:p w14:paraId="52710F15" w14:textId="77777777" w:rsidR="00A15806" w:rsidRPr="00A30882" w:rsidRDefault="00A15806" w:rsidP="00A15806">
      <w:pPr>
        <w:pStyle w:val="CodeBlock"/>
        <w:keepNext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    </w:t>
      </w:r>
      <w:proofErr w:type="spellStart"/>
      <w:r w:rsidRPr="00A30882">
        <w:rPr>
          <w:highlight w:val="white"/>
          <w:lang w:val="lv-LV"/>
        </w:rPr>
        <w:t>ftpClient.Host</w:t>
      </w:r>
      <w:proofErr w:type="spellEnd"/>
      <w:r w:rsidRPr="00A30882">
        <w:rPr>
          <w:highlight w:val="white"/>
          <w:lang w:val="lv-LV"/>
        </w:rPr>
        <w:t xml:space="preserve"> = </w:t>
      </w:r>
      <w:proofErr w:type="spellStart"/>
      <w:r w:rsidRPr="00A30882">
        <w:rPr>
          <w:highlight w:val="white"/>
          <w:lang w:val="lv-LV"/>
        </w:rPr>
        <w:t>ftpAdress</w:t>
      </w:r>
      <w:proofErr w:type="spellEnd"/>
      <w:r w:rsidRPr="00A30882">
        <w:rPr>
          <w:highlight w:val="white"/>
          <w:lang w:val="lv-LV"/>
        </w:rPr>
        <w:t>;</w:t>
      </w:r>
    </w:p>
    <w:p w14:paraId="565C6DAC" w14:textId="77777777" w:rsidR="00A15806" w:rsidRPr="00A30882" w:rsidRDefault="00A15806" w:rsidP="00A15806">
      <w:pPr>
        <w:pStyle w:val="CodeBlock"/>
        <w:keepNext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    </w:t>
      </w:r>
      <w:proofErr w:type="spellStart"/>
      <w:r w:rsidRPr="00A30882">
        <w:rPr>
          <w:highlight w:val="white"/>
          <w:lang w:val="lv-LV"/>
        </w:rPr>
        <w:t>ftpClient.EncryptionMode</w:t>
      </w:r>
      <w:proofErr w:type="spellEnd"/>
      <w:r w:rsidRPr="00A30882">
        <w:rPr>
          <w:highlight w:val="white"/>
          <w:lang w:val="lv-LV"/>
        </w:rPr>
        <w:t xml:space="preserve"> = </w:t>
      </w:r>
      <w:proofErr w:type="spellStart"/>
      <w:r w:rsidRPr="00A30882">
        <w:rPr>
          <w:highlight w:val="white"/>
          <w:lang w:val="lv-LV"/>
        </w:rPr>
        <w:t>FtpEncryptionMode.Explicit</w:t>
      </w:r>
      <w:proofErr w:type="spellEnd"/>
      <w:r w:rsidRPr="00A30882">
        <w:rPr>
          <w:highlight w:val="white"/>
          <w:lang w:val="lv-LV"/>
        </w:rPr>
        <w:t>;</w:t>
      </w:r>
    </w:p>
    <w:p w14:paraId="32E83F8B" w14:textId="77777777" w:rsidR="00A15806" w:rsidRPr="00A30882" w:rsidRDefault="00A15806" w:rsidP="00A15806">
      <w:pPr>
        <w:pStyle w:val="CodeBlock"/>
        <w:keepNext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    </w:t>
      </w:r>
      <w:proofErr w:type="spellStart"/>
      <w:r w:rsidRPr="00A30882">
        <w:rPr>
          <w:highlight w:val="white"/>
          <w:lang w:val="lv-LV"/>
        </w:rPr>
        <w:t>ftpClient.Port</w:t>
      </w:r>
      <w:proofErr w:type="spellEnd"/>
      <w:r w:rsidRPr="00A30882">
        <w:rPr>
          <w:highlight w:val="white"/>
          <w:lang w:val="lv-LV"/>
        </w:rPr>
        <w:t xml:space="preserve"> = Convert.ToInt32(port, </w:t>
      </w:r>
      <w:proofErr w:type="spellStart"/>
      <w:r w:rsidRPr="00A30882">
        <w:rPr>
          <w:highlight w:val="white"/>
          <w:lang w:val="lv-LV"/>
        </w:rPr>
        <w:t>CultureInfo.InvariantCulture</w:t>
      </w:r>
      <w:proofErr w:type="spellEnd"/>
      <w:r w:rsidRPr="00A30882">
        <w:rPr>
          <w:highlight w:val="white"/>
          <w:lang w:val="lv-LV"/>
        </w:rPr>
        <w:t>);</w:t>
      </w:r>
    </w:p>
    <w:p w14:paraId="12DA8C18" w14:textId="77777777" w:rsidR="00A15806" w:rsidRPr="00A30882" w:rsidRDefault="00A15806" w:rsidP="00A15806">
      <w:pPr>
        <w:pStyle w:val="CodeBlock"/>
        <w:keepNext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    </w:t>
      </w:r>
      <w:proofErr w:type="spellStart"/>
      <w:r w:rsidRPr="00A30882">
        <w:rPr>
          <w:highlight w:val="white"/>
          <w:lang w:val="lv-LV"/>
        </w:rPr>
        <w:t>ftpClient.Credentials</w:t>
      </w:r>
      <w:proofErr w:type="spellEnd"/>
      <w:r w:rsidRPr="00A30882">
        <w:rPr>
          <w:highlight w:val="white"/>
          <w:lang w:val="lv-LV"/>
        </w:rPr>
        <w:t xml:space="preserve"> = </w:t>
      </w:r>
      <w:proofErr w:type="spellStart"/>
      <w:r w:rsidRPr="00A30882">
        <w:rPr>
          <w:highlight w:val="white"/>
          <w:lang w:val="lv-LV"/>
        </w:rPr>
        <w:t>new</w:t>
      </w:r>
      <w:proofErr w:type="spellEnd"/>
      <w:r w:rsidRPr="00A30882">
        <w:rPr>
          <w:highlight w:val="white"/>
          <w:lang w:val="lv-LV"/>
        </w:rPr>
        <w:t xml:space="preserve"> </w:t>
      </w:r>
      <w:proofErr w:type="spellStart"/>
      <w:r w:rsidRPr="00A30882">
        <w:rPr>
          <w:highlight w:val="white"/>
          <w:lang w:val="lv-LV"/>
        </w:rPr>
        <w:t>NetworkCredential</w:t>
      </w:r>
      <w:proofErr w:type="spellEnd"/>
      <w:r w:rsidRPr="00A30882">
        <w:rPr>
          <w:highlight w:val="white"/>
          <w:lang w:val="lv-LV"/>
        </w:rPr>
        <w:t>(</w:t>
      </w:r>
      <w:proofErr w:type="spellStart"/>
      <w:r w:rsidRPr="00A30882">
        <w:rPr>
          <w:highlight w:val="white"/>
          <w:lang w:val="lv-LV"/>
        </w:rPr>
        <w:t>userName</w:t>
      </w:r>
      <w:proofErr w:type="spellEnd"/>
      <w:r w:rsidRPr="00A30882">
        <w:rPr>
          <w:highlight w:val="white"/>
          <w:lang w:val="lv-LV"/>
        </w:rPr>
        <w:t xml:space="preserve">, </w:t>
      </w:r>
      <w:proofErr w:type="spellStart"/>
      <w:r w:rsidRPr="00A30882">
        <w:rPr>
          <w:highlight w:val="white"/>
          <w:lang w:val="lv-LV"/>
        </w:rPr>
        <w:t>password</w:t>
      </w:r>
      <w:proofErr w:type="spellEnd"/>
      <w:r w:rsidRPr="00A30882">
        <w:rPr>
          <w:highlight w:val="white"/>
          <w:lang w:val="lv-LV"/>
        </w:rPr>
        <w:t>);</w:t>
      </w:r>
    </w:p>
    <w:p w14:paraId="653D2AF7" w14:textId="77777777" w:rsidR="00A15806" w:rsidRPr="00A30882" w:rsidRDefault="00A15806" w:rsidP="00A15806">
      <w:pPr>
        <w:pStyle w:val="CodeBlock"/>
        <w:keepNext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    </w:t>
      </w:r>
      <w:proofErr w:type="spellStart"/>
      <w:r w:rsidRPr="00A30882">
        <w:rPr>
          <w:highlight w:val="white"/>
          <w:lang w:val="lv-LV"/>
        </w:rPr>
        <w:t>ftpClient.EnableThreadSafeDataConnections</w:t>
      </w:r>
      <w:proofErr w:type="spellEnd"/>
      <w:r w:rsidRPr="00A30882">
        <w:rPr>
          <w:highlight w:val="white"/>
          <w:lang w:val="lv-LV"/>
        </w:rPr>
        <w:t xml:space="preserve"> = </w:t>
      </w:r>
      <w:proofErr w:type="spellStart"/>
      <w:r w:rsidRPr="00A30882">
        <w:rPr>
          <w:highlight w:val="white"/>
          <w:lang w:val="lv-LV"/>
        </w:rPr>
        <w:t>true</w:t>
      </w:r>
      <w:proofErr w:type="spellEnd"/>
      <w:r w:rsidRPr="00A30882">
        <w:rPr>
          <w:highlight w:val="white"/>
          <w:lang w:val="lv-LV"/>
        </w:rPr>
        <w:t>;</w:t>
      </w:r>
    </w:p>
    <w:p w14:paraId="76A6330C" w14:textId="77777777" w:rsidR="00A15806" w:rsidRPr="00A30882" w:rsidRDefault="00A15806" w:rsidP="00A15806">
      <w:pPr>
        <w:pStyle w:val="CodeBlock"/>
        <w:keepNext w:val="0"/>
        <w:rPr>
          <w:highlight w:val="white"/>
          <w:lang w:val="lv-LV"/>
        </w:rPr>
      </w:pPr>
    </w:p>
    <w:p w14:paraId="61015416" w14:textId="77777777" w:rsidR="00A15806" w:rsidRPr="00A30882" w:rsidRDefault="00A15806" w:rsidP="00A15806">
      <w:pPr>
        <w:pStyle w:val="CodeBlock"/>
        <w:keepNext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    // do </w:t>
      </w:r>
      <w:proofErr w:type="spellStart"/>
      <w:r w:rsidRPr="00A30882">
        <w:rPr>
          <w:highlight w:val="white"/>
          <w:lang w:val="lv-LV"/>
        </w:rPr>
        <w:t>not</w:t>
      </w:r>
      <w:proofErr w:type="spellEnd"/>
      <w:r w:rsidRPr="00A30882">
        <w:rPr>
          <w:highlight w:val="white"/>
          <w:lang w:val="lv-LV"/>
        </w:rPr>
        <w:t xml:space="preserve"> </w:t>
      </w:r>
      <w:proofErr w:type="spellStart"/>
      <w:r w:rsidRPr="00A30882">
        <w:rPr>
          <w:highlight w:val="white"/>
          <w:lang w:val="lv-LV"/>
        </w:rPr>
        <w:t>open</w:t>
      </w:r>
      <w:proofErr w:type="spellEnd"/>
      <w:r w:rsidRPr="00A30882">
        <w:rPr>
          <w:highlight w:val="white"/>
          <w:lang w:val="lv-LV"/>
        </w:rPr>
        <w:t xml:space="preserve"> a </w:t>
      </w:r>
      <w:proofErr w:type="spellStart"/>
      <w:r w:rsidRPr="00A30882">
        <w:rPr>
          <w:highlight w:val="white"/>
          <w:lang w:val="lv-LV"/>
        </w:rPr>
        <w:t>new</w:t>
      </w:r>
      <w:proofErr w:type="spellEnd"/>
      <w:r w:rsidRPr="00A30882">
        <w:rPr>
          <w:highlight w:val="white"/>
          <w:lang w:val="lv-LV"/>
        </w:rPr>
        <w:t xml:space="preserve"> </w:t>
      </w:r>
      <w:proofErr w:type="spellStart"/>
      <w:r w:rsidRPr="00A30882">
        <w:rPr>
          <w:highlight w:val="white"/>
          <w:lang w:val="lv-LV"/>
        </w:rPr>
        <w:t>connection</w:t>
      </w:r>
      <w:proofErr w:type="spellEnd"/>
      <w:r w:rsidRPr="00A30882">
        <w:rPr>
          <w:highlight w:val="white"/>
          <w:lang w:val="lv-LV"/>
        </w:rPr>
        <w:t xml:space="preserve"> </w:t>
      </w:r>
      <w:proofErr w:type="spellStart"/>
      <w:r w:rsidRPr="00A30882">
        <w:rPr>
          <w:highlight w:val="white"/>
          <w:lang w:val="lv-LV"/>
        </w:rPr>
        <w:t>for</w:t>
      </w:r>
      <w:proofErr w:type="spellEnd"/>
      <w:r w:rsidRPr="00A30882">
        <w:rPr>
          <w:highlight w:val="white"/>
          <w:lang w:val="lv-LV"/>
        </w:rPr>
        <w:t xml:space="preserve"> </w:t>
      </w:r>
      <w:proofErr w:type="spellStart"/>
      <w:r w:rsidRPr="00A30882">
        <w:rPr>
          <w:highlight w:val="white"/>
          <w:lang w:val="lv-LV"/>
        </w:rPr>
        <w:t>each</w:t>
      </w:r>
      <w:proofErr w:type="spellEnd"/>
      <w:r w:rsidRPr="00A30882">
        <w:rPr>
          <w:highlight w:val="white"/>
          <w:lang w:val="lv-LV"/>
        </w:rPr>
        <w:t xml:space="preserve"> </w:t>
      </w:r>
      <w:proofErr w:type="spellStart"/>
      <w:r w:rsidRPr="00A30882">
        <w:rPr>
          <w:highlight w:val="white"/>
          <w:lang w:val="lv-LV"/>
        </w:rPr>
        <w:t>file</w:t>
      </w:r>
      <w:proofErr w:type="spellEnd"/>
    </w:p>
    <w:p w14:paraId="0B03AC3C" w14:textId="77777777" w:rsidR="00A15806" w:rsidRPr="00A30882" w:rsidRDefault="00A15806" w:rsidP="00A15806">
      <w:pPr>
        <w:pStyle w:val="CodeBlock"/>
        <w:keepNext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    </w:t>
      </w:r>
      <w:proofErr w:type="spellStart"/>
      <w:r w:rsidRPr="00A30882">
        <w:rPr>
          <w:highlight w:val="white"/>
          <w:lang w:val="lv-LV"/>
        </w:rPr>
        <w:t>ftpClient.DataConnectionType</w:t>
      </w:r>
      <w:proofErr w:type="spellEnd"/>
      <w:r w:rsidRPr="00A30882">
        <w:rPr>
          <w:highlight w:val="white"/>
          <w:lang w:val="lv-LV"/>
        </w:rPr>
        <w:t xml:space="preserve"> = </w:t>
      </w:r>
      <w:proofErr w:type="spellStart"/>
      <w:r w:rsidRPr="00A30882">
        <w:rPr>
          <w:highlight w:val="white"/>
          <w:lang w:val="lv-LV"/>
        </w:rPr>
        <w:t>FtpDataConnectionType.EPSV</w:t>
      </w:r>
      <w:proofErr w:type="spellEnd"/>
      <w:r w:rsidRPr="00A30882">
        <w:rPr>
          <w:highlight w:val="white"/>
          <w:lang w:val="lv-LV"/>
        </w:rPr>
        <w:t>;</w:t>
      </w:r>
    </w:p>
    <w:p w14:paraId="26F31DEA" w14:textId="77777777" w:rsidR="00A15806" w:rsidRPr="00A30882" w:rsidRDefault="00A15806" w:rsidP="00A15806">
      <w:pPr>
        <w:pStyle w:val="CodeBlock"/>
        <w:keepNext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    </w:t>
      </w:r>
      <w:proofErr w:type="spellStart"/>
      <w:r w:rsidRPr="00A30882">
        <w:rPr>
          <w:highlight w:val="white"/>
          <w:lang w:val="lv-LV"/>
        </w:rPr>
        <w:t>ftpClient.SocketKeepAlive</w:t>
      </w:r>
      <w:proofErr w:type="spellEnd"/>
      <w:r w:rsidRPr="00A30882">
        <w:rPr>
          <w:highlight w:val="white"/>
          <w:lang w:val="lv-LV"/>
        </w:rPr>
        <w:t xml:space="preserve"> = </w:t>
      </w:r>
      <w:proofErr w:type="spellStart"/>
      <w:r w:rsidRPr="00A30882">
        <w:rPr>
          <w:highlight w:val="white"/>
          <w:lang w:val="lv-LV"/>
        </w:rPr>
        <w:t>true</w:t>
      </w:r>
      <w:proofErr w:type="spellEnd"/>
      <w:r w:rsidRPr="00A30882">
        <w:rPr>
          <w:highlight w:val="white"/>
          <w:lang w:val="lv-LV"/>
        </w:rPr>
        <w:t>;</w:t>
      </w:r>
    </w:p>
    <w:p w14:paraId="57CF629D" w14:textId="77777777" w:rsidR="00A15806" w:rsidRPr="00A30882" w:rsidRDefault="00A15806" w:rsidP="00A15806">
      <w:pPr>
        <w:pStyle w:val="CodeBlock"/>
        <w:keepNext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    System.Net.ServicePointManager.Expect100Continue = </w:t>
      </w:r>
      <w:proofErr w:type="spellStart"/>
      <w:r w:rsidRPr="00A30882">
        <w:rPr>
          <w:highlight w:val="white"/>
          <w:lang w:val="lv-LV"/>
        </w:rPr>
        <w:t>false</w:t>
      </w:r>
      <w:proofErr w:type="spellEnd"/>
      <w:r w:rsidRPr="00A30882">
        <w:rPr>
          <w:highlight w:val="white"/>
          <w:lang w:val="lv-LV"/>
        </w:rPr>
        <w:t>;</w:t>
      </w:r>
    </w:p>
    <w:p w14:paraId="4A06FB40" w14:textId="77777777" w:rsidR="00A15806" w:rsidRPr="00A30882" w:rsidRDefault="00A15806" w:rsidP="00A15806">
      <w:pPr>
        <w:pStyle w:val="CodeBlock"/>
        <w:keepNext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    </w:t>
      </w:r>
      <w:proofErr w:type="spellStart"/>
      <w:r w:rsidRPr="00A30882">
        <w:rPr>
          <w:highlight w:val="white"/>
          <w:lang w:val="lv-LV"/>
        </w:rPr>
        <w:t>System.Net.ServicePointManager.SecurityProtocol</w:t>
      </w:r>
      <w:proofErr w:type="spellEnd"/>
      <w:r w:rsidRPr="00A30882">
        <w:rPr>
          <w:highlight w:val="white"/>
          <w:lang w:val="lv-LV"/>
        </w:rPr>
        <w:t xml:space="preserve"> = System.Net.SecurityProtocolType.Ssl3 | </w:t>
      </w:r>
      <w:proofErr w:type="spellStart"/>
      <w:r w:rsidRPr="00A30882">
        <w:rPr>
          <w:highlight w:val="white"/>
          <w:lang w:val="lv-LV"/>
        </w:rPr>
        <w:t>System.Net.SecurityProtocolType.Tls</w:t>
      </w:r>
      <w:proofErr w:type="spellEnd"/>
      <w:r w:rsidRPr="00A30882">
        <w:rPr>
          <w:highlight w:val="white"/>
          <w:lang w:val="lv-LV"/>
        </w:rPr>
        <w:t>;</w:t>
      </w:r>
    </w:p>
    <w:p w14:paraId="08E19467" w14:textId="77777777" w:rsidR="00A15806" w:rsidRPr="00A30882" w:rsidRDefault="00A15806" w:rsidP="00A15806">
      <w:pPr>
        <w:pStyle w:val="CodeBlock"/>
        <w:keepNext w:val="0"/>
        <w:rPr>
          <w:highlight w:val="white"/>
          <w:lang w:val="lv-LV"/>
        </w:rPr>
      </w:pPr>
    </w:p>
    <w:p w14:paraId="5106F834" w14:textId="77777777" w:rsidR="00A15806" w:rsidRPr="00A30882" w:rsidRDefault="00A15806" w:rsidP="00A15806">
      <w:pPr>
        <w:pStyle w:val="CodeBlock"/>
        <w:keepNext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    </w:t>
      </w:r>
      <w:proofErr w:type="spellStart"/>
      <w:r w:rsidRPr="00A30882">
        <w:rPr>
          <w:highlight w:val="white"/>
          <w:lang w:val="lv-LV"/>
        </w:rPr>
        <w:t>ftpClient.Connect</w:t>
      </w:r>
      <w:proofErr w:type="spellEnd"/>
      <w:r w:rsidRPr="00A30882">
        <w:rPr>
          <w:highlight w:val="white"/>
          <w:lang w:val="lv-LV"/>
        </w:rPr>
        <w:t>();</w:t>
      </w:r>
    </w:p>
    <w:p w14:paraId="136CB2FE" w14:textId="77777777" w:rsidR="00A15806" w:rsidRPr="00A30882" w:rsidRDefault="00A15806" w:rsidP="00A15806">
      <w:pPr>
        <w:pStyle w:val="CodeBlock"/>
        <w:keepNext w:val="0"/>
        <w:rPr>
          <w:highlight w:val="white"/>
          <w:lang w:val="lv-LV"/>
        </w:rPr>
      </w:pPr>
    </w:p>
    <w:p w14:paraId="4C1B746B" w14:textId="77777777" w:rsidR="00A15806" w:rsidRPr="00A30882" w:rsidRDefault="00A15806" w:rsidP="00A15806">
      <w:pPr>
        <w:pStyle w:val="CodeBlock"/>
        <w:keepNext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    </w:t>
      </w:r>
      <w:proofErr w:type="spellStart"/>
      <w:r w:rsidRPr="00A30882">
        <w:rPr>
          <w:highlight w:val="white"/>
          <w:lang w:val="lv-LV"/>
        </w:rPr>
        <w:t>using</w:t>
      </w:r>
      <w:proofErr w:type="spellEnd"/>
      <w:r w:rsidRPr="00A30882">
        <w:rPr>
          <w:highlight w:val="white"/>
          <w:lang w:val="lv-LV"/>
        </w:rPr>
        <w:t xml:space="preserve"> (var </w:t>
      </w:r>
      <w:proofErr w:type="spellStart"/>
      <w:r w:rsidRPr="00A30882">
        <w:rPr>
          <w:highlight w:val="white"/>
          <w:lang w:val="lv-LV"/>
        </w:rPr>
        <w:t>fileStream</w:t>
      </w:r>
      <w:proofErr w:type="spellEnd"/>
      <w:r w:rsidRPr="00A30882">
        <w:rPr>
          <w:highlight w:val="white"/>
          <w:lang w:val="lv-LV"/>
        </w:rPr>
        <w:t xml:space="preserve"> = </w:t>
      </w:r>
      <w:proofErr w:type="spellStart"/>
      <w:r w:rsidRPr="00A30882">
        <w:rPr>
          <w:highlight w:val="white"/>
          <w:lang w:val="lv-LV"/>
        </w:rPr>
        <w:t>File.OpenRead</w:t>
      </w:r>
      <w:proofErr w:type="spellEnd"/>
      <w:r w:rsidRPr="00A30882">
        <w:rPr>
          <w:highlight w:val="white"/>
          <w:lang w:val="lv-LV"/>
        </w:rPr>
        <w:t>(</w:t>
      </w:r>
      <w:proofErr w:type="spellStart"/>
      <w:r w:rsidRPr="00A30882">
        <w:rPr>
          <w:highlight w:val="white"/>
          <w:lang w:val="lv-LV"/>
        </w:rPr>
        <w:t>fileInfo.FullName</w:t>
      </w:r>
      <w:proofErr w:type="spellEnd"/>
      <w:r w:rsidRPr="00A30882">
        <w:rPr>
          <w:highlight w:val="white"/>
          <w:lang w:val="lv-LV"/>
        </w:rPr>
        <w:t>))</w:t>
      </w:r>
    </w:p>
    <w:p w14:paraId="544E04E9" w14:textId="77777777" w:rsidR="00A15806" w:rsidRPr="00A30882" w:rsidRDefault="00A15806" w:rsidP="00A15806">
      <w:pPr>
        <w:pStyle w:val="CodeBlock"/>
        <w:keepNext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    {</w:t>
      </w:r>
    </w:p>
    <w:p w14:paraId="501F48E4" w14:textId="77777777" w:rsidR="00A15806" w:rsidRPr="00A30882" w:rsidRDefault="00A15806" w:rsidP="00A15806">
      <w:pPr>
        <w:pStyle w:val="CodeBlock"/>
        <w:keepNext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        </w:t>
      </w:r>
      <w:proofErr w:type="spellStart"/>
      <w:r w:rsidRPr="00A30882">
        <w:rPr>
          <w:highlight w:val="white"/>
          <w:lang w:val="lv-LV"/>
        </w:rPr>
        <w:t>using</w:t>
      </w:r>
      <w:proofErr w:type="spellEnd"/>
      <w:r w:rsidRPr="00A30882">
        <w:rPr>
          <w:highlight w:val="white"/>
          <w:lang w:val="lv-LV"/>
        </w:rPr>
        <w:t xml:space="preserve"> (var </w:t>
      </w:r>
      <w:proofErr w:type="spellStart"/>
      <w:r w:rsidRPr="00A30882">
        <w:rPr>
          <w:highlight w:val="white"/>
          <w:lang w:val="lv-LV"/>
        </w:rPr>
        <w:t>ftpStream</w:t>
      </w:r>
      <w:proofErr w:type="spellEnd"/>
      <w:r w:rsidRPr="00A30882">
        <w:rPr>
          <w:highlight w:val="white"/>
          <w:lang w:val="lv-LV"/>
        </w:rPr>
        <w:t xml:space="preserve"> = </w:t>
      </w:r>
      <w:proofErr w:type="spellStart"/>
      <w:r w:rsidRPr="00A30882">
        <w:rPr>
          <w:highlight w:val="white"/>
          <w:lang w:val="lv-LV"/>
        </w:rPr>
        <w:t>ftpClient.OpenWrite</w:t>
      </w:r>
      <w:proofErr w:type="spellEnd"/>
      <w:r w:rsidRPr="00A30882">
        <w:rPr>
          <w:highlight w:val="white"/>
          <w:lang w:val="lv-LV"/>
        </w:rPr>
        <w:t>(</w:t>
      </w:r>
      <w:proofErr w:type="spellStart"/>
      <w:r w:rsidRPr="00A30882">
        <w:rPr>
          <w:highlight w:val="white"/>
          <w:lang w:val="lv-LV"/>
        </w:rPr>
        <w:t>folderName</w:t>
      </w:r>
      <w:proofErr w:type="spellEnd"/>
      <w:r w:rsidRPr="00A30882">
        <w:rPr>
          <w:highlight w:val="white"/>
          <w:lang w:val="lv-LV"/>
        </w:rPr>
        <w:t xml:space="preserve">, </w:t>
      </w:r>
      <w:proofErr w:type="spellStart"/>
      <w:r w:rsidRPr="00A30882">
        <w:rPr>
          <w:highlight w:val="white"/>
          <w:lang w:val="lv-LV"/>
        </w:rPr>
        <w:t>FtpDataType.ASCII</w:t>
      </w:r>
      <w:proofErr w:type="spellEnd"/>
      <w:r w:rsidRPr="00A30882">
        <w:rPr>
          <w:highlight w:val="white"/>
          <w:lang w:val="lv-LV"/>
        </w:rPr>
        <w:t>))</w:t>
      </w:r>
    </w:p>
    <w:p w14:paraId="5B3C4265" w14:textId="77777777" w:rsidR="00A15806" w:rsidRPr="00A30882" w:rsidRDefault="00A15806" w:rsidP="00A15806">
      <w:pPr>
        <w:pStyle w:val="CodeBlock"/>
        <w:keepNext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        {</w:t>
      </w:r>
    </w:p>
    <w:p w14:paraId="31CC084A" w14:textId="77777777" w:rsidR="00A15806" w:rsidRPr="00A30882" w:rsidRDefault="00A15806" w:rsidP="00A15806">
      <w:pPr>
        <w:pStyle w:val="CodeBlock"/>
        <w:keepNext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            var </w:t>
      </w:r>
      <w:proofErr w:type="spellStart"/>
      <w:r w:rsidRPr="00A30882">
        <w:rPr>
          <w:highlight w:val="white"/>
          <w:lang w:val="lv-LV"/>
        </w:rPr>
        <w:t>buffer</w:t>
      </w:r>
      <w:proofErr w:type="spellEnd"/>
      <w:r w:rsidRPr="00A30882">
        <w:rPr>
          <w:highlight w:val="white"/>
          <w:lang w:val="lv-LV"/>
        </w:rPr>
        <w:t xml:space="preserve"> = </w:t>
      </w:r>
      <w:proofErr w:type="spellStart"/>
      <w:r w:rsidRPr="00A30882">
        <w:rPr>
          <w:highlight w:val="white"/>
          <w:lang w:val="lv-LV"/>
        </w:rPr>
        <w:t>new</w:t>
      </w:r>
      <w:proofErr w:type="spellEnd"/>
      <w:r w:rsidRPr="00A30882">
        <w:rPr>
          <w:highlight w:val="white"/>
          <w:lang w:val="lv-LV"/>
        </w:rPr>
        <w:t xml:space="preserve"> </w:t>
      </w:r>
      <w:proofErr w:type="spellStart"/>
      <w:r w:rsidRPr="00A30882">
        <w:rPr>
          <w:highlight w:val="white"/>
          <w:lang w:val="lv-LV"/>
        </w:rPr>
        <w:t>byte</w:t>
      </w:r>
      <w:proofErr w:type="spellEnd"/>
      <w:r w:rsidRPr="00A30882">
        <w:rPr>
          <w:highlight w:val="white"/>
          <w:lang w:val="lv-LV"/>
        </w:rPr>
        <w:t>[8 * 1024];</w:t>
      </w:r>
    </w:p>
    <w:p w14:paraId="7B66D26D" w14:textId="77777777" w:rsidR="00A15806" w:rsidRPr="00A30882" w:rsidRDefault="00A15806" w:rsidP="00A15806">
      <w:pPr>
        <w:pStyle w:val="CodeBlock"/>
        <w:keepNext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            </w:t>
      </w:r>
      <w:proofErr w:type="spellStart"/>
      <w:r w:rsidRPr="00A30882">
        <w:rPr>
          <w:highlight w:val="white"/>
          <w:lang w:val="lv-LV"/>
        </w:rPr>
        <w:t>int</w:t>
      </w:r>
      <w:proofErr w:type="spellEnd"/>
      <w:r w:rsidRPr="00A30882">
        <w:rPr>
          <w:highlight w:val="white"/>
          <w:lang w:val="lv-LV"/>
        </w:rPr>
        <w:t xml:space="preserve"> </w:t>
      </w:r>
      <w:proofErr w:type="spellStart"/>
      <w:r w:rsidRPr="00A30882">
        <w:rPr>
          <w:highlight w:val="white"/>
          <w:lang w:val="lv-LV"/>
        </w:rPr>
        <w:t>count</w:t>
      </w:r>
      <w:proofErr w:type="spellEnd"/>
      <w:r w:rsidRPr="00A30882">
        <w:rPr>
          <w:highlight w:val="white"/>
          <w:lang w:val="lv-LV"/>
        </w:rPr>
        <w:t>;</w:t>
      </w:r>
    </w:p>
    <w:p w14:paraId="32A38DBE" w14:textId="77777777" w:rsidR="00A15806" w:rsidRPr="00A30882" w:rsidRDefault="00A15806" w:rsidP="00A15806">
      <w:pPr>
        <w:pStyle w:val="CodeBlock"/>
        <w:keepNext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            </w:t>
      </w:r>
      <w:proofErr w:type="spellStart"/>
      <w:r w:rsidRPr="00A30882">
        <w:rPr>
          <w:highlight w:val="white"/>
          <w:lang w:val="lv-LV"/>
        </w:rPr>
        <w:t>while</w:t>
      </w:r>
      <w:proofErr w:type="spellEnd"/>
      <w:r w:rsidRPr="00A30882">
        <w:rPr>
          <w:highlight w:val="white"/>
          <w:lang w:val="lv-LV"/>
        </w:rPr>
        <w:t xml:space="preserve"> ((</w:t>
      </w:r>
      <w:proofErr w:type="spellStart"/>
      <w:r w:rsidRPr="00A30882">
        <w:rPr>
          <w:highlight w:val="white"/>
          <w:lang w:val="lv-LV"/>
        </w:rPr>
        <w:t>count</w:t>
      </w:r>
      <w:proofErr w:type="spellEnd"/>
      <w:r w:rsidRPr="00A30882">
        <w:rPr>
          <w:highlight w:val="white"/>
          <w:lang w:val="lv-LV"/>
        </w:rPr>
        <w:t xml:space="preserve"> = </w:t>
      </w:r>
      <w:proofErr w:type="spellStart"/>
      <w:r w:rsidRPr="00A30882">
        <w:rPr>
          <w:highlight w:val="white"/>
          <w:lang w:val="lv-LV"/>
        </w:rPr>
        <w:t>fileStream.Read</w:t>
      </w:r>
      <w:proofErr w:type="spellEnd"/>
      <w:r w:rsidRPr="00A30882">
        <w:rPr>
          <w:highlight w:val="white"/>
          <w:lang w:val="lv-LV"/>
        </w:rPr>
        <w:t>(</w:t>
      </w:r>
      <w:proofErr w:type="spellStart"/>
      <w:r w:rsidRPr="00A30882">
        <w:rPr>
          <w:highlight w:val="white"/>
          <w:lang w:val="lv-LV"/>
        </w:rPr>
        <w:t>buffer</w:t>
      </w:r>
      <w:proofErr w:type="spellEnd"/>
      <w:r w:rsidRPr="00A30882">
        <w:rPr>
          <w:highlight w:val="white"/>
          <w:lang w:val="lv-LV"/>
        </w:rPr>
        <w:t xml:space="preserve">, 0, </w:t>
      </w:r>
      <w:proofErr w:type="spellStart"/>
      <w:r w:rsidRPr="00A30882">
        <w:rPr>
          <w:highlight w:val="white"/>
          <w:lang w:val="lv-LV"/>
        </w:rPr>
        <w:t>buffer.Length</w:t>
      </w:r>
      <w:proofErr w:type="spellEnd"/>
      <w:r w:rsidRPr="00A30882">
        <w:rPr>
          <w:highlight w:val="white"/>
          <w:lang w:val="lv-LV"/>
        </w:rPr>
        <w:t>)) &gt; 0)</w:t>
      </w:r>
    </w:p>
    <w:p w14:paraId="47818C76" w14:textId="77777777" w:rsidR="00A15806" w:rsidRPr="00A30882" w:rsidRDefault="00A15806" w:rsidP="00A15806">
      <w:pPr>
        <w:pStyle w:val="CodeBlock"/>
        <w:keepNext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            {</w:t>
      </w:r>
    </w:p>
    <w:p w14:paraId="4FF66DEC" w14:textId="77777777" w:rsidR="00A15806" w:rsidRPr="00A30882" w:rsidRDefault="00A15806" w:rsidP="00A15806">
      <w:pPr>
        <w:pStyle w:val="CodeBlock"/>
        <w:keepNext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                </w:t>
      </w:r>
      <w:proofErr w:type="spellStart"/>
      <w:r w:rsidRPr="00A30882">
        <w:rPr>
          <w:highlight w:val="white"/>
          <w:lang w:val="lv-LV"/>
        </w:rPr>
        <w:t>ftpStream.Write</w:t>
      </w:r>
      <w:proofErr w:type="spellEnd"/>
      <w:r w:rsidRPr="00A30882">
        <w:rPr>
          <w:highlight w:val="white"/>
          <w:lang w:val="lv-LV"/>
        </w:rPr>
        <w:t>(</w:t>
      </w:r>
      <w:proofErr w:type="spellStart"/>
      <w:r w:rsidRPr="00A30882">
        <w:rPr>
          <w:highlight w:val="white"/>
          <w:lang w:val="lv-LV"/>
        </w:rPr>
        <w:t>buffer</w:t>
      </w:r>
      <w:proofErr w:type="spellEnd"/>
      <w:r w:rsidRPr="00A30882">
        <w:rPr>
          <w:highlight w:val="white"/>
          <w:lang w:val="lv-LV"/>
        </w:rPr>
        <w:t xml:space="preserve">, 0, </w:t>
      </w:r>
      <w:proofErr w:type="spellStart"/>
      <w:r w:rsidRPr="00A30882">
        <w:rPr>
          <w:highlight w:val="white"/>
          <w:lang w:val="lv-LV"/>
        </w:rPr>
        <w:t>count</w:t>
      </w:r>
      <w:proofErr w:type="spellEnd"/>
      <w:r w:rsidRPr="00A30882">
        <w:rPr>
          <w:highlight w:val="white"/>
          <w:lang w:val="lv-LV"/>
        </w:rPr>
        <w:t>);</w:t>
      </w:r>
    </w:p>
    <w:p w14:paraId="3BE3D585" w14:textId="77777777" w:rsidR="00A15806" w:rsidRPr="00A30882" w:rsidRDefault="00A15806" w:rsidP="00A15806">
      <w:pPr>
        <w:pStyle w:val="CodeBlock"/>
        <w:keepNext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            }</w:t>
      </w:r>
    </w:p>
    <w:p w14:paraId="2E83208A" w14:textId="77777777" w:rsidR="00A15806" w:rsidRPr="00A30882" w:rsidRDefault="00A15806" w:rsidP="00A15806">
      <w:pPr>
        <w:pStyle w:val="CodeBlock"/>
        <w:keepNext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        }</w:t>
      </w:r>
    </w:p>
    <w:p w14:paraId="77842413" w14:textId="77777777" w:rsidR="00A15806" w:rsidRPr="00A30882" w:rsidRDefault="00A15806" w:rsidP="00A15806">
      <w:pPr>
        <w:pStyle w:val="CodeBlock"/>
        <w:keepNext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    }</w:t>
      </w:r>
    </w:p>
    <w:p w14:paraId="2368D3DB" w14:textId="77777777" w:rsidR="00A15806" w:rsidRPr="00A30882" w:rsidRDefault="00A15806" w:rsidP="00A15806">
      <w:pPr>
        <w:pStyle w:val="CodeBlock"/>
        <w:keepNext w:val="0"/>
        <w:rPr>
          <w:highlight w:val="white"/>
          <w:lang w:val="lv-LV"/>
        </w:rPr>
      </w:pPr>
    </w:p>
    <w:p w14:paraId="07944238" w14:textId="77777777" w:rsidR="00A15806" w:rsidRPr="00A30882" w:rsidRDefault="00A15806" w:rsidP="00A15806">
      <w:pPr>
        <w:pStyle w:val="CodeBlock"/>
        <w:keepNext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    </w:t>
      </w:r>
      <w:proofErr w:type="spellStart"/>
      <w:r w:rsidRPr="00A30882">
        <w:rPr>
          <w:highlight w:val="white"/>
          <w:lang w:val="lv-LV"/>
        </w:rPr>
        <w:t>ftpClient.Disconnect</w:t>
      </w:r>
      <w:proofErr w:type="spellEnd"/>
      <w:r w:rsidRPr="00A30882">
        <w:rPr>
          <w:highlight w:val="white"/>
          <w:lang w:val="lv-LV"/>
        </w:rPr>
        <w:t>();</w:t>
      </w:r>
    </w:p>
    <w:p w14:paraId="5DBD00A9" w14:textId="77777777" w:rsidR="00A15806" w:rsidRPr="00A30882" w:rsidRDefault="00A15806" w:rsidP="00A15806">
      <w:pPr>
        <w:pStyle w:val="CodeBlock"/>
        <w:keepNext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}</w:t>
      </w:r>
    </w:p>
    <w:p w14:paraId="36CF3494" w14:textId="77777777" w:rsidR="00A15806" w:rsidRPr="00A30882" w:rsidRDefault="00A15806" w:rsidP="00A15806">
      <w:pPr>
        <w:pStyle w:val="CodeBlock"/>
        <w:keepNext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}</w:t>
      </w:r>
    </w:p>
    <w:p w14:paraId="4620DBCB" w14:textId="77777777" w:rsidR="00A15806" w:rsidRPr="00A30882" w:rsidRDefault="00A15806" w:rsidP="00A15806">
      <w:pPr>
        <w:pStyle w:val="CodeBlock"/>
        <w:keepNext w:val="0"/>
        <w:rPr>
          <w:highlight w:val="white"/>
          <w:lang w:val="lv-LV"/>
        </w:rPr>
      </w:pPr>
    </w:p>
    <w:p w14:paraId="759CE644" w14:textId="77777777" w:rsidR="00A15806" w:rsidRPr="00A30882" w:rsidRDefault="00A15806" w:rsidP="00A15806">
      <w:pPr>
        <w:pStyle w:val="CodeBlock"/>
        <w:keepNext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</w:t>
      </w:r>
      <w:proofErr w:type="spellStart"/>
      <w:r w:rsidRPr="00A30882">
        <w:rPr>
          <w:highlight w:val="white"/>
          <w:lang w:val="lv-LV"/>
        </w:rPr>
        <w:t>private</w:t>
      </w:r>
      <w:proofErr w:type="spellEnd"/>
      <w:r w:rsidRPr="00A30882">
        <w:rPr>
          <w:highlight w:val="white"/>
          <w:lang w:val="lv-LV"/>
        </w:rPr>
        <w:t xml:space="preserve"> </w:t>
      </w:r>
      <w:proofErr w:type="spellStart"/>
      <w:r w:rsidRPr="00A30882">
        <w:rPr>
          <w:highlight w:val="white"/>
          <w:lang w:val="lv-LV"/>
        </w:rPr>
        <w:t>static</w:t>
      </w:r>
      <w:proofErr w:type="spellEnd"/>
      <w:r w:rsidRPr="00A30882">
        <w:rPr>
          <w:highlight w:val="white"/>
          <w:lang w:val="lv-LV"/>
        </w:rPr>
        <w:t xml:space="preserve"> </w:t>
      </w:r>
      <w:proofErr w:type="spellStart"/>
      <w:r w:rsidRPr="00A30882">
        <w:rPr>
          <w:highlight w:val="white"/>
          <w:lang w:val="lv-LV"/>
        </w:rPr>
        <w:t>void</w:t>
      </w:r>
      <w:proofErr w:type="spellEnd"/>
      <w:r w:rsidRPr="00A30882">
        <w:rPr>
          <w:highlight w:val="white"/>
          <w:lang w:val="lv-LV"/>
        </w:rPr>
        <w:t xml:space="preserve"> </w:t>
      </w:r>
      <w:proofErr w:type="spellStart"/>
      <w:r w:rsidRPr="00A30882">
        <w:rPr>
          <w:highlight w:val="white"/>
          <w:lang w:val="lv-LV"/>
        </w:rPr>
        <w:t>myCertificateValidation</w:t>
      </w:r>
      <w:proofErr w:type="spellEnd"/>
      <w:r w:rsidRPr="00A30882">
        <w:rPr>
          <w:highlight w:val="white"/>
          <w:lang w:val="lv-LV"/>
        </w:rPr>
        <w:t>(</w:t>
      </w:r>
      <w:proofErr w:type="spellStart"/>
      <w:r w:rsidRPr="00A30882">
        <w:rPr>
          <w:highlight w:val="white"/>
          <w:lang w:val="lv-LV"/>
        </w:rPr>
        <w:t>FtpClient</w:t>
      </w:r>
      <w:proofErr w:type="spellEnd"/>
      <w:r w:rsidRPr="00A30882">
        <w:rPr>
          <w:highlight w:val="white"/>
          <w:lang w:val="lv-LV"/>
        </w:rPr>
        <w:t xml:space="preserve"> </w:t>
      </w:r>
      <w:proofErr w:type="spellStart"/>
      <w:r w:rsidRPr="00A30882">
        <w:rPr>
          <w:highlight w:val="white"/>
          <w:lang w:val="lv-LV"/>
        </w:rPr>
        <w:t>control</w:t>
      </w:r>
      <w:proofErr w:type="spellEnd"/>
      <w:r w:rsidRPr="00A30882">
        <w:rPr>
          <w:highlight w:val="white"/>
          <w:lang w:val="lv-LV"/>
        </w:rPr>
        <w:t xml:space="preserve">, </w:t>
      </w:r>
      <w:proofErr w:type="spellStart"/>
      <w:r w:rsidRPr="00A30882">
        <w:rPr>
          <w:highlight w:val="white"/>
          <w:lang w:val="lv-LV"/>
        </w:rPr>
        <w:t>FtpSslValidationEventArgs</w:t>
      </w:r>
      <w:proofErr w:type="spellEnd"/>
      <w:r w:rsidRPr="00A30882">
        <w:rPr>
          <w:highlight w:val="white"/>
          <w:lang w:val="lv-LV"/>
        </w:rPr>
        <w:t xml:space="preserve"> e)</w:t>
      </w:r>
    </w:p>
    <w:p w14:paraId="1F3AB1A5" w14:textId="77777777" w:rsidR="00A15806" w:rsidRPr="00A30882" w:rsidRDefault="00A15806" w:rsidP="00A15806">
      <w:pPr>
        <w:pStyle w:val="CodeBlock"/>
        <w:keepNext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{</w:t>
      </w:r>
    </w:p>
    <w:p w14:paraId="29BDD2FF" w14:textId="77777777" w:rsidR="00A15806" w:rsidRPr="00A30882" w:rsidRDefault="00A15806" w:rsidP="00A15806">
      <w:pPr>
        <w:pStyle w:val="CodeBlock"/>
        <w:keepNext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</w:t>
      </w:r>
      <w:proofErr w:type="spellStart"/>
      <w:r w:rsidRPr="00A30882">
        <w:rPr>
          <w:highlight w:val="white"/>
          <w:lang w:val="lv-LV"/>
        </w:rPr>
        <w:t>e.Accept</w:t>
      </w:r>
      <w:proofErr w:type="spellEnd"/>
      <w:r w:rsidRPr="00A30882">
        <w:rPr>
          <w:highlight w:val="white"/>
          <w:lang w:val="lv-LV"/>
        </w:rPr>
        <w:t xml:space="preserve"> = </w:t>
      </w:r>
      <w:proofErr w:type="spellStart"/>
      <w:r w:rsidRPr="00A30882">
        <w:rPr>
          <w:highlight w:val="white"/>
          <w:lang w:val="lv-LV"/>
        </w:rPr>
        <w:t>true</w:t>
      </w:r>
      <w:proofErr w:type="spellEnd"/>
      <w:r w:rsidRPr="00A30882">
        <w:rPr>
          <w:highlight w:val="white"/>
          <w:lang w:val="lv-LV"/>
        </w:rPr>
        <w:t>;</w:t>
      </w:r>
    </w:p>
    <w:p w14:paraId="7254421F" w14:textId="77777777" w:rsidR="00A15806" w:rsidRPr="00A30882" w:rsidRDefault="00A15806" w:rsidP="00A15806">
      <w:pPr>
        <w:pStyle w:val="CodeBlock"/>
        <w:keepNext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}</w:t>
      </w:r>
    </w:p>
    <w:p w14:paraId="1FFFF810" w14:textId="25799606" w:rsidR="00A15806" w:rsidRPr="00A30882" w:rsidRDefault="00A15806" w:rsidP="00A15806">
      <w:pPr>
        <w:pStyle w:val="CodeBlock"/>
        <w:keepNext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}</w:t>
      </w:r>
    </w:p>
    <w:p w14:paraId="483219EA" w14:textId="77777777" w:rsidR="00A15806" w:rsidRPr="00A30882" w:rsidRDefault="00A15806" w:rsidP="00483056">
      <w:pPr>
        <w:pStyle w:val="CodeBlock"/>
        <w:keepNext w:val="0"/>
        <w:rPr>
          <w:highlight w:val="white"/>
          <w:lang w:val="lv-LV"/>
        </w:rPr>
      </w:pPr>
    </w:p>
    <w:p w14:paraId="3347FB35" w14:textId="4282551E" w:rsidR="009F4FCD" w:rsidRPr="00A30882" w:rsidRDefault="009F4FCD" w:rsidP="009F4FCD">
      <w:pPr>
        <w:pStyle w:val="Heading4"/>
        <w:rPr>
          <w:rFonts w:eastAsia="Times New Roman"/>
        </w:rPr>
      </w:pPr>
      <w:bookmarkStart w:id="132" w:name="_Toc110419706"/>
      <w:r w:rsidRPr="00A30882">
        <w:rPr>
          <w:rFonts w:eastAsia="Times New Roman"/>
        </w:rPr>
        <w:t>Atbildes ziņojuma nosūtīšana</w:t>
      </w:r>
      <w:bookmarkEnd w:id="132"/>
    </w:p>
    <w:p w14:paraId="78BA4B98" w14:textId="735231A8" w:rsidR="00791FE7" w:rsidRPr="00A30882" w:rsidRDefault="00791FE7" w:rsidP="00791FE7">
      <w:r w:rsidRPr="00A30882">
        <w:t xml:space="preserve">Tiek izveidots </w:t>
      </w:r>
      <w:proofErr w:type="spellStart"/>
      <w:r w:rsidRPr="00A30882">
        <w:t>pieslēgums</w:t>
      </w:r>
      <w:proofErr w:type="spellEnd"/>
      <w:r w:rsidRPr="00A30882">
        <w:t xml:space="preserve"> FTP, un tiek </w:t>
      </w:r>
      <w:r w:rsidR="001F26B7" w:rsidRPr="00A30882">
        <w:t xml:space="preserve">pievienota </w:t>
      </w:r>
      <w:r w:rsidR="004C627C" w:rsidRPr="00A30882">
        <w:t xml:space="preserve">datne </w:t>
      </w:r>
      <w:r w:rsidRPr="00A30882">
        <w:t xml:space="preserve">kanāla </w:t>
      </w:r>
      <w:r w:rsidR="001F26B7" w:rsidRPr="00A30882">
        <w:t>mapei</w:t>
      </w:r>
      <w:r w:rsidRPr="00A30882">
        <w:t>, kura atbilst „URN:IVIS:100001:CHA- SampleChannel-v1-0-TYPE-DIK” kanālam</w:t>
      </w:r>
      <w:r w:rsidR="001F26B7" w:rsidRPr="00A30882">
        <w:t xml:space="preserve"> zem </w:t>
      </w:r>
      <w:proofErr w:type="spellStart"/>
      <w:r w:rsidR="0098408E" w:rsidRPr="00A30882">
        <w:t>WriteEventError</w:t>
      </w:r>
      <w:proofErr w:type="spellEnd"/>
      <w:r w:rsidRPr="00A30882">
        <w:t>:</w:t>
      </w:r>
    </w:p>
    <w:p w14:paraId="7D694563" w14:textId="77777777" w:rsidR="00990737" w:rsidRPr="00A30882" w:rsidRDefault="00990737" w:rsidP="00990737">
      <w:pPr>
        <w:pStyle w:val="CodeBlock"/>
        <w:keepNext w:val="0"/>
        <w:rPr>
          <w:highlight w:val="white"/>
          <w:lang w:val="lv-LV"/>
        </w:rPr>
      </w:pPr>
      <w:proofErr w:type="spellStart"/>
      <w:r w:rsidRPr="00A30882">
        <w:rPr>
          <w:highlight w:val="white"/>
          <w:lang w:val="lv-LV"/>
        </w:rPr>
        <w:t>public</w:t>
      </w:r>
      <w:proofErr w:type="spellEnd"/>
      <w:r w:rsidRPr="00A30882">
        <w:rPr>
          <w:highlight w:val="white"/>
          <w:lang w:val="lv-LV"/>
        </w:rPr>
        <w:t xml:space="preserve"> </w:t>
      </w:r>
      <w:proofErr w:type="spellStart"/>
      <w:r w:rsidRPr="00A30882">
        <w:rPr>
          <w:highlight w:val="white"/>
          <w:lang w:val="lv-LV"/>
        </w:rPr>
        <w:t>class</w:t>
      </w:r>
      <w:proofErr w:type="spellEnd"/>
      <w:r w:rsidRPr="00A30882">
        <w:rPr>
          <w:highlight w:val="white"/>
          <w:lang w:val="lv-LV"/>
        </w:rPr>
        <w:t xml:space="preserve"> </w:t>
      </w:r>
      <w:proofErr w:type="spellStart"/>
      <w:r w:rsidRPr="00A30882">
        <w:rPr>
          <w:highlight w:val="white"/>
          <w:lang w:val="lv-LV"/>
        </w:rPr>
        <w:t>Program</w:t>
      </w:r>
      <w:proofErr w:type="spellEnd"/>
    </w:p>
    <w:p w14:paraId="4A97D7A8" w14:textId="77777777" w:rsidR="00990737" w:rsidRPr="00A30882" w:rsidRDefault="00990737" w:rsidP="00990737">
      <w:pPr>
        <w:pStyle w:val="CodeBlock"/>
        <w:keepNext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{</w:t>
      </w:r>
    </w:p>
    <w:p w14:paraId="3E392910" w14:textId="77777777" w:rsidR="00990737" w:rsidRPr="00A30882" w:rsidRDefault="00990737" w:rsidP="00990737">
      <w:pPr>
        <w:pStyle w:val="CodeBlock"/>
        <w:keepNext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/// &lt;</w:t>
      </w:r>
      <w:proofErr w:type="spellStart"/>
      <w:r w:rsidRPr="00A30882">
        <w:rPr>
          <w:highlight w:val="white"/>
          <w:lang w:val="lv-LV"/>
        </w:rPr>
        <w:t>summary</w:t>
      </w:r>
      <w:proofErr w:type="spellEnd"/>
      <w:r w:rsidRPr="00A30882">
        <w:rPr>
          <w:highlight w:val="white"/>
          <w:lang w:val="lv-LV"/>
        </w:rPr>
        <w:t>&gt;</w:t>
      </w:r>
    </w:p>
    <w:p w14:paraId="31E92D45" w14:textId="77777777" w:rsidR="00990737" w:rsidRPr="00A30882" w:rsidRDefault="00990737" w:rsidP="00990737">
      <w:pPr>
        <w:pStyle w:val="CodeBlock"/>
        <w:keepNext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/// </w:t>
      </w:r>
      <w:proofErr w:type="spellStart"/>
      <w:r w:rsidRPr="00A30882">
        <w:rPr>
          <w:highlight w:val="white"/>
          <w:lang w:val="lv-LV"/>
        </w:rPr>
        <w:t>Mains</w:t>
      </w:r>
      <w:proofErr w:type="spellEnd"/>
      <w:r w:rsidRPr="00A30882">
        <w:rPr>
          <w:highlight w:val="white"/>
          <w:lang w:val="lv-LV"/>
        </w:rPr>
        <w:t xml:space="preserve"> </w:t>
      </w:r>
      <w:proofErr w:type="spellStart"/>
      <w:r w:rsidRPr="00A30882">
        <w:rPr>
          <w:highlight w:val="white"/>
          <w:lang w:val="lv-LV"/>
        </w:rPr>
        <w:t>the</w:t>
      </w:r>
      <w:proofErr w:type="spellEnd"/>
      <w:r w:rsidRPr="00A30882">
        <w:rPr>
          <w:highlight w:val="white"/>
          <w:lang w:val="lv-LV"/>
        </w:rPr>
        <w:t xml:space="preserve"> </w:t>
      </w:r>
      <w:proofErr w:type="spellStart"/>
      <w:r w:rsidRPr="00A30882">
        <w:rPr>
          <w:highlight w:val="white"/>
          <w:lang w:val="lv-LV"/>
        </w:rPr>
        <w:t>specified</w:t>
      </w:r>
      <w:proofErr w:type="spellEnd"/>
      <w:r w:rsidRPr="00A30882">
        <w:rPr>
          <w:highlight w:val="white"/>
          <w:lang w:val="lv-LV"/>
        </w:rPr>
        <w:t xml:space="preserve"> </w:t>
      </w:r>
      <w:proofErr w:type="spellStart"/>
      <w:r w:rsidRPr="00A30882">
        <w:rPr>
          <w:highlight w:val="white"/>
          <w:lang w:val="lv-LV"/>
        </w:rPr>
        <w:t>args</w:t>
      </w:r>
      <w:proofErr w:type="spellEnd"/>
      <w:r w:rsidRPr="00A30882">
        <w:rPr>
          <w:highlight w:val="white"/>
          <w:lang w:val="lv-LV"/>
        </w:rPr>
        <w:t>.</w:t>
      </w:r>
    </w:p>
    <w:p w14:paraId="597A7D77" w14:textId="77777777" w:rsidR="00990737" w:rsidRPr="00A30882" w:rsidRDefault="00990737" w:rsidP="00990737">
      <w:pPr>
        <w:pStyle w:val="CodeBlock"/>
        <w:keepNext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/// &lt;/</w:t>
      </w:r>
      <w:proofErr w:type="spellStart"/>
      <w:r w:rsidRPr="00A30882">
        <w:rPr>
          <w:highlight w:val="white"/>
          <w:lang w:val="lv-LV"/>
        </w:rPr>
        <w:t>summary</w:t>
      </w:r>
      <w:proofErr w:type="spellEnd"/>
      <w:r w:rsidRPr="00A30882">
        <w:rPr>
          <w:highlight w:val="white"/>
          <w:lang w:val="lv-LV"/>
        </w:rPr>
        <w:t>&gt;</w:t>
      </w:r>
    </w:p>
    <w:p w14:paraId="4B2C306C" w14:textId="77777777" w:rsidR="00990737" w:rsidRPr="00A30882" w:rsidRDefault="00990737" w:rsidP="00990737">
      <w:pPr>
        <w:pStyle w:val="CodeBlock"/>
        <w:keepNext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/// &lt;</w:t>
      </w:r>
      <w:proofErr w:type="spellStart"/>
      <w:r w:rsidRPr="00A30882">
        <w:rPr>
          <w:highlight w:val="white"/>
          <w:lang w:val="lv-LV"/>
        </w:rPr>
        <w:t>param</w:t>
      </w:r>
      <w:proofErr w:type="spellEnd"/>
      <w:r w:rsidRPr="00A30882">
        <w:rPr>
          <w:highlight w:val="white"/>
          <w:lang w:val="lv-LV"/>
        </w:rPr>
        <w:t xml:space="preserve"> </w:t>
      </w:r>
      <w:proofErr w:type="spellStart"/>
      <w:r w:rsidRPr="00A30882">
        <w:rPr>
          <w:highlight w:val="white"/>
          <w:lang w:val="lv-LV"/>
        </w:rPr>
        <w:t>name</w:t>
      </w:r>
      <w:proofErr w:type="spellEnd"/>
      <w:r w:rsidRPr="00A30882">
        <w:rPr>
          <w:highlight w:val="white"/>
          <w:lang w:val="lv-LV"/>
        </w:rPr>
        <w:t>="</w:t>
      </w:r>
      <w:proofErr w:type="spellStart"/>
      <w:r w:rsidRPr="00A30882">
        <w:rPr>
          <w:highlight w:val="white"/>
          <w:lang w:val="lv-LV"/>
        </w:rPr>
        <w:t>args</w:t>
      </w:r>
      <w:proofErr w:type="spellEnd"/>
      <w:r w:rsidRPr="00A30882">
        <w:rPr>
          <w:highlight w:val="white"/>
          <w:lang w:val="lv-LV"/>
        </w:rPr>
        <w:t xml:space="preserve">"&gt; </w:t>
      </w:r>
      <w:proofErr w:type="spellStart"/>
      <w:r w:rsidRPr="00A30882">
        <w:rPr>
          <w:highlight w:val="white"/>
          <w:lang w:val="lv-LV"/>
        </w:rPr>
        <w:t>The</w:t>
      </w:r>
      <w:proofErr w:type="spellEnd"/>
      <w:r w:rsidRPr="00A30882">
        <w:rPr>
          <w:highlight w:val="white"/>
          <w:lang w:val="lv-LV"/>
        </w:rPr>
        <w:t xml:space="preserve"> </w:t>
      </w:r>
      <w:proofErr w:type="spellStart"/>
      <w:r w:rsidRPr="00A30882">
        <w:rPr>
          <w:highlight w:val="white"/>
          <w:lang w:val="lv-LV"/>
        </w:rPr>
        <w:t>args</w:t>
      </w:r>
      <w:proofErr w:type="spellEnd"/>
      <w:r w:rsidRPr="00A30882">
        <w:rPr>
          <w:highlight w:val="white"/>
          <w:lang w:val="lv-LV"/>
        </w:rPr>
        <w:t>. &lt;/</w:t>
      </w:r>
      <w:proofErr w:type="spellStart"/>
      <w:r w:rsidRPr="00A30882">
        <w:rPr>
          <w:highlight w:val="white"/>
          <w:lang w:val="lv-LV"/>
        </w:rPr>
        <w:t>param</w:t>
      </w:r>
      <w:proofErr w:type="spellEnd"/>
      <w:r w:rsidRPr="00A30882">
        <w:rPr>
          <w:highlight w:val="white"/>
          <w:lang w:val="lv-LV"/>
        </w:rPr>
        <w:t>&gt;</w:t>
      </w:r>
    </w:p>
    <w:p w14:paraId="794A722D" w14:textId="77777777" w:rsidR="00990737" w:rsidRPr="00A30882" w:rsidRDefault="00990737" w:rsidP="00990737">
      <w:pPr>
        <w:pStyle w:val="CodeBlock"/>
        <w:keepNext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</w:t>
      </w:r>
      <w:proofErr w:type="spellStart"/>
      <w:r w:rsidRPr="00A30882">
        <w:rPr>
          <w:highlight w:val="white"/>
          <w:lang w:val="lv-LV"/>
        </w:rPr>
        <w:t>public</w:t>
      </w:r>
      <w:proofErr w:type="spellEnd"/>
      <w:r w:rsidRPr="00A30882">
        <w:rPr>
          <w:highlight w:val="white"/>
          <w:lang w:val="lv-LV"/>
        </w:rPr>
        <w:t xml:space="preserve"> </w:t>
      </w:r>
      <w:proofErr w:type="spellStart"/>
      <w:r w:rsidRPr="00A30882">
        <w:rPr>
          <w:highlight w:val="white"/>
          <w:lang w:val="lv-LV"/>
        </w:rPr>
        <w:t>static</w:t>
      </w:r>
      <w:proofErr w:type="spellEnd"/>
      <w:r w:rsidRPr="00A30882">
        <w:rPr>
          <w:highlight w:val="white"/>
          <w:lang w:val="lv-LV"/>
        </w:rPr>
        <w:t xml:space="preserve"> </w:t>
      </w:r>
      <w:proofErr w:type="spellStart"/>
      <w:r w:rsidRPr="00A30882">
        <w:rPr>
          <w:highlight w:val="white"/>
          <w:lang w:val="lv-LV"/>
        </w:rPr>
        <w:t>void</w:t>
      </w:r>
      <w:proofErr w:type="spellEnd"/>
      <w:r w:rsidRPr="00A30882">
        <w:rPr>
          <w:highlight w:val="white"/>
          <w:lang w:val="lv-LV"/>
        </w:rPr>
        <w:t xml:space="preserve"> </w:t>
      </w:r>
      <w:proofErr w:type="spellStart"/>
      <w:r w:rsidRPr="00A30882">
        <w:rPr>
          <w:highlight w:val="white"/>
          <w:lang w:val="lv-LV"/>
        </w:rPr>
        <w:t>Main</w:t>
      </w:r>
      <w:proofErr w:type="spellEnd"/>
      <w:r w:rsidRPr="00A30882">
        <w:rPr>
          <w:highlight w:val="white"/>
          <w:lang w:val="lv-LV"/>
        </w:rPr>
        <w:t>(</w:t>
      </w:r>
      <w:proofErr w:type="spellStart"/>
      <w:r w:rsidRPr="00A30882">
        <w:rPr>
          <w:highlight w:val="white"/>
          <w:lang w:val="lv-LV"/>
        </w:rPr>
        <w:t>string</w:t>
      </w:r>
      <w:proofErr w:type="spellEnd"/>
      <w:r w:rsidRPr="00A30882">
        <w:rPr>
          <w:highlight w:val="white"/>
          <w:lang w:val="lv-LV"/>
        </w:rPr>
        <w:t xml:space="preserve">[] </w:t>
      </w:r>
      <w:proofErr w:type="spellStart"/>
      <w:r w:rsidRPr="00A30882">
        <w:rPr>
          <w:highlight w:val="white"/>
          <w:lang w:val="lv-LV"/>
        </w:rPr>
        <w:t>args</w:t>
      </w:r>
      <w:proofErr w:type="spellEnd"/>
      <w:r w:rsidRPr="00A30882">
        <w:rPr>
          <w:highlight w:val="white"/>
          <w:lang w:val="lv-LV"/>
        </w:rPr>
        <w:t>)</w:t>
      </w:r>
    </w:p>
    <w:p w14:paraId="380B2B79" w14:textId="77777777" w:rsidR="00990737" w:rsidRPr="00A30882" w:rsidRDefault="00990737" w:rsidP="00990737">
      <w:pPr>
        <w:pStyle w:val="CodeBlock"/>
        <w:keepNext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{</w:t>
      </w:r>
    </w:p>
    <w:p w14:paraId="1F8F9601" w14:textId="77777777" w:rsidR="00990737" w:rsidRPr="00A30882" w:rsidRDefault="00990737" w:rsidP="00990737">
      <w:pPr>
        <w:pStyle w:val="CodeBlock"/>
        <w:keepNext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</w:t>
      </w:r>
      <w:proofErr w:type="spellStart"/>
      <w:r w:rsidRPr="00A30882">
        <w:rPr>
          <w:highlight w:val="white"/>
          <w:lang w:val="lv-LV"/>
        </w:rPr>
        <w:t>Dictionary</w:t>
      </w:r>
      <w:proofErr w:type="spellEnd"/>
      <w:r w:rsidRPr="00A30882">
        <w:rPr>
          <w:highlight w:val="white"/>
          <w:lang w:val="lv-LV"/>
        </w:rPr>
        <w:t>&lt;</w:t>
      </w:r>
      <w:proofErr w:type="spellStart"/>
      <w:r w:rsidRPr="00A30882">
        <w:rPr>
          <w:highlight w:val="white"/>
          <w:lang w:val="lv-LV"/>
        </w:rPr>
        <w:t>string</w:t>
      </w:r>
      <w:proofErr w:type="spellEnd"/>
      <w:r w:rsidRPr="00A30882">
        <w:rPr>
          <w:highlight w:val="white"/>
          <w:lang w:val="lv-LV"/>
        </w:rPr>
        <w:t xml:space="preserve">, </w:t>
      </w:r>
      <w:proofErr w:type="spellStart"/>
      <w:r w:rsidRPr="00A30882">
        <w:rPr>
          <w:highlight w:val="white"/>
          <w:lang w:val="lv-LV"/>
        </w:rPr>
        <w:t>int</w:t>
      </w:r>
      <w:proofErr w:type="spellEnd"/>
      <w:r w:rsidRPr="00A30882">
        <w:rPr>
          <w:highlight w:val="white"/>
          <w:lang w:val="lv-LV"/>
        </w:rPr>
        <w:t xml:space="preserve">&gt; </w:t>
      </w:r>
      <w:proofErr w:type="spellStart"/>
      <w:r w:rsidRPr="00A30882">
        <w:rPr>
          <w:highlight w:val="white"/>
          <w:lang w:val="lv-LV"/>
        </w:rPr>
        <w:t>fileSendDic</w:t>
      </w:r>
      <w:proofErr w:type="spellEnd"/>
      <w:r w:rsidRPr="00A30882">
        <w:rPr>
          <w:highlight w:val="white"/>
          <w:lang w:val="lv-LV"/>
        </w:rPr>
        <w:t xml:space="preserve"> = </w:t>
      </w:r>
      <w:proofErr w:type="spellStart"/>
      <w:r w:rsidRPr="00A30882">
        <w:rPr>
          <w:highlight w:val="white"/>
          <w:lang w:val="lv-LV"/>
        </w:rPr>
        <w:t>new</w:t>
      </w:r>
      <w:proofErr w:type="spellEnd"/>
      <w:r w:rsidRPr="00A30882">
        <w:rPr>
          <w:highlight w:val="white"/>
          <w:lang w:val="lv-LV"/>
        </w:rPr>
        <w:t xml:space="preserve"> </w:t>
      </w:r>
      <w:proofErr w:type="spellStart"/>
      <w:r w:rsidRPr="00A30882">
        <w:rPr>
          <w:highlight w:val="white"/>
          <w:lang w:val="lv-LV"/>
        </w:rPr>
        <w:t>Dictionary</w:t>
      </w:r>
      <w:proofErr w:type="spellEnd"/>
      <w:r w:rsidRPr="00A30882">
        <w:rPr>
          <w:highlight w:val="white"/>
          <w:lang w:val="lv-LV"/>
        </w:rPr>
        <w:t>&lt;</w:t>
      </w:r>
      <w:proofErr w:type="spellStart"/>
      <w:r w:rsidRPr="00A30882">
        <w:rPr>
          <w:highlight w:val="white"/>
          <w:lang w:val="lv-LV"/>
        </w:rPr>
        <w:t>string</w:t>
      </w:r>
      <w:proofErr w:type="spellEnd"/>
      <w:r w:rsidRPr="00A30882">
        <w:rPr>
          <w:highlight w:val="white"/>
          <w:lang w:val="lv-LV"/>
        </w:rPr>
        <w:t xml:space="preserve">, </w:t>
      </w:r>
      <w:proofErr w:type="spellStart"/>
      <w:r w:rsidRPr="00A30882">
        <w:rPr>
          <w:highlight w:val="white"/>
          <w:lang w:val="lv-LV"/>
        </w:rPr>
        <w:t>int</w:t>
      </w:r>
      <w:proofErr w:type="spellEnd"/>
      <w:r w:rsidRPr="00A30882">
        <w:rPr>
          <w:highlight w:val="white"/>
          <w:lang w:val="lv-LV"/>
        </w:rPr>
        <w:t>&gt;();</w:t>
      </w:r>
    </w:p>
    <w:p w14:paraId="627A5E0E" w14:textId="77777777" w:rsidR="00990737" w:rsidRPr="00A30882" w:rsidRDefault="00990737" w:rsidP="00990737">
      <w:pPr>
        <w:pStyle w:val="CodeBlock"/>
        <w:keepNext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</w:t>
      </w:r>
      <w:proofErr w:type="spellStart"/>
      <w:r w:rsidRPr="00A30882">
        <w:rPr>
          <w:highlight w:val="white"/>
          <w:lang w:val="lv-LV"/>
        </w:rPr>
        <w:t>fileSendDic.Add</w:t>
      </w:r>
      <w:proofErr w:type="spellEnd"/>
      <w:r w:rsidRPr="00A30882">
        <w:rPr>
          <w:highlight w:val="white"/>
          <w:lang w:val="lv-LV"/>
        </w:rPr>
        <w:t>("../../../kluda.xml", 2);</w:t>
      </w:r>
    </w:p>
    <w:p w14:paraId="0B773A0C" w14:textId="77777777" w:rsidR="00990737" w:rsidRPr="00A30882" w:rsidRDefault="00990737" w:rsidP="00990737">
      <w:pPr>
        <w:pStyle w:val="CodeBlock"/>
        <w:keepNext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</w:t>
      </w:r>
      <w:proofErr w:type="spellStart"/>
      <w:r w:rsidRPr="00A30882">
        <w:rPr>
          <w:highlight w:val="white"/>
          <w:lang w:val="lv-LV"/>
        </w:rPr>
        <w:t>string</w:t>
      </w:r>
      <w:proofErr w:type="spellEnd"/>
      <w:r w:rsidRPr="00A30882">
        <w:rPr>
          <w:highlight w:val="white"/>
          <w:lang w:val="lv-LV"/>
        </w:rPr>
        <w:t xml:space="preserve"> </w:t>
      </w:r>
      <w:proofErr w:type="spellStart"/>
      <w:r w:rsidRPr="00A30882">
        <w:rPr>
          <w:highlight w:val="white"/>
          <w:lang w:val="lv-LV"/>
        </w:rPr>
        <w:t>authority</w:t>
      </w:r>
      <w:proofErr w:type="spellEnd"/>
      <w:r w:rsidRPr="00A30882">
        <w:rPr>
          <w:highlight w:val="white"/>
          <w:lang w:val="lv-LV"/>
        </w:rPr>
        <w:t xml:space="preserve"> = "100001";</w:t>
      </w:r>
    </w:p>
    <w:p w14:paraId="77FA949B" w14:textId="77777777" w:rsidR="00990737" w:rsidRPr="00A30882" w:rsidRDefault="00990737" w:rsidP="00990737">
      <w:pPr>
        <w:pStyle w:val="CodeBlock"/>
        <w:keepNext w:val="0"/>
        <w:rPr>
          <w:highlight w:val="white"/>
          <w:lang w:val="lv-LV"/>
        </w:rPr>
      </w:pPr>
    </w:p>
    <w:p w14:paraId="6323EBA1" w14:textId="77777777" w:rsidR="00990737" w:rsidRPr="00A30882" w:rsidRDefault="00990737" w:rsidP="00990737">
      <w:pPr>
        <w:pStyle w:val="CodeBlock"/>
        <w:keepNext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</w:t>
      </w:r>
      <w:proofErr w:type="spellStart"/>
      <w:r w:rsidRPr="00A30882">
        <w:rPr>
          <w:highlight w:val="white"/>
          <w:lang w:val="lv-LV"/>
        </w:rPr>
        <w:t>string</w:t>
      </w:r>
      <w:proofErr w:type="spellEnd"/>
      <w:r w:rsidRPr="00A30882">
        <w:rPr>
          <w:highlight w:val="white"/>
          <w:lang w:val="lv-LV"/>
        </w:rPr>
        <w:t xml:space="preserve"> </w:t>
      </w:r>
      <w:proofErr w:type="spellStart"/>
      <w:r w:rsidRPr="00A30882">
        <w:rPr>
          <w:highlight w:val="white"/>
          <w:lang w:val="lv-LV"/>
        </w:rPr>
        <w:t>channelName</w:t>
      </w:r>
      <w:proofErr w:type="spellEnd"/>
      <w:r w:rsidRPr="00A30882">
        <w:rPr>
          <w:highlight w:val="white"/>
          <w:lang w:val="lv-LV"/>
        </w:rPr>
        <w:t xml:space="preserve"> = "SampleChannel4";</w:t>
      </w:r>
    </w:p>
    <w:p w14:paraId="741359ED" w14:textId="77777777" w:rsidR="00990737" w:rsidRPr="00A30882" w:rsidRDefault="00990737" w:rsidP="00990737">
      <w:pPr>
        <w:pStyle w:val="CodeBlock"/>
        <w:keepNext w:val="0"/>
        <w:rPr>
          <w:highlight w:val="white"/>
          <w:lang w:val="lv-LV"/>
        </w:rPr>
      </w:pPr>
    </w:p>
    <w:p w14:paraId="256DBC28" w14:textId="77777777" w:rsidR="00990737" w:rsidRPr="00A30882" w:rsidRDefault="00990737" w:rsidP="00990737">
      <w:pPr>
        <w:pStyle w:val="CodeBlock"/>
        <w:keepNext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</w:t>
      </w:r>
      <w:proofErr w:type="spellStart"/>
      <w:r w:rsidRPr="00A30882">
        <w:rPr>
          <w:highlight w:val="white"/>
          <w:lang w:val="lv-LV"/>
        </w:rPr>
        <w:t>foreach</w:t>
      </w:r>
      <w:proofErr w:type="spellEnd"/>
      <w:r w:rsidRPr="00A30882">
        <w:rPr>
          <w:highlight w:val="white"/>
          <w:lang w:val="lv-LV"/>
        </w:rPr>
        <w:t xml:space="preserve"> (var </w:t>
      </w:r>
      <w:proofErr w:type="spellStart"/>
      <w:r w:rsidRPr="00A30882">
        <w:rPr>
          <w:highlight w:val="white"/>
          <w:lang w:val="lv-LV"/>
        </w:rPr>
        <w:t>item</w:t>
      </w:r>
      <w:proofErr w:type="spellEnd"/>
      <w:r w:rsidRPr="00A30882">
        <w:rPr>
          <w:highlight w:val="white"/>
          <w:lang w:val="lv-LV"/>
        </w:rPr>
        <w:t xml:space="preserve"> </w:t>
      </w:r>
      <w:proofErr w:type="spellStart"/>
      <w:r w:rsidRPr="00A30882">
        <w:rPr>
          <w:highlight w:val="white"/>
          <w:lang w:val="lv-LV"/>
        </w:rPr>
        <w:t>in</w:t>
      </w:r>
      <w:proofErr w:type="spellEnd"/>
      <w:r w:rsidRPr="00A30882">
        <w:rPr>
          <w:highlight w:val="white"/>
          <w:lang w:val="lv-LV"/>
        </w:rPr>
        <w:t xml:space="preserve"> </w:t>
      </w:r>
      <w:proofErr w:type="spellStart"/>
      <w:r w:rsidRPr="00A30882">
        <w:rPr>
          <w:highlight w:val="white"/>
          <w:lang w:val="lv-LV"/>
        </w:rPr>
        <w:t>fileSendDic</w:t>
      </w:r>
      <w:proofErr w:type="spellEnd"/>
      <w:r w:rsidRPr="00A30882">
        <w:rPr>
          <w:highlight w:val="white"/>
          <w:lang w:val="lv-LV"/>
        </w:rPr>
        <w:t>)</w:t>
      </w:r>
    </w:p>
    <w:p w14:paraId="7DD80319" w14:textId="77777777" w:rsidR="00990737" w:rsidRPr="00A30882" w:rsidRDefault="00990737" w:rsidP="00990737">
      <w:pPr>
        <w:pStyle w:val="CodeBlock"/>
        <w:keepNext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{</w:t>
      </w:r>
    </w:p>
    <w:p w14:paraId="62FBDB9A" w14:textId="77777777" w:rsidR="00990737" w:rsidRPr="00A30882" w:rsidRDefault="00990737" w:rsidP="00990737">
      <w:pPr>
        <w:pStyle w:val="CodeBlock"/>
        <w:keepNext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    </w:t>
      </w:r>
      <w:proofErr w:type="spellStart"/>
      <w:r w:rsidRPr="00A30882">
        <w:rPr>
          <w:highlight w:val="white"/>
          <w:lang w:val="lv-LV"/>
        </w:rPr>
        <w:t>for</w:t>
      </w:r>
      <w:proofErr w:type="spellEnd"/>
      <w:r w:rsidRPr="00A30882">
        <w:rPr>
          <w:highlight w:val="white"/>
          <w:lang w:val="lv-LV"/>
        </w:rPr>
        <w:t xml:space="preserve"> (</w:t>
      </w:r>
      <w:proofErr w:type="spellStart"/>
      <w:r w:rsidRPr="00A30882">
        <w:rPr>
          <w:highlight w:val="white"/>
          <w:lang w:val="lv-LV"/>
        </w:rPr>
        <w:t>int</w:t>
      </w:r>
      <w:proofErr w:type="spellEnd"/>
      <w:r w:rsidRPr="00A30882">
        <w:rPr>
          <w:highlight w:val="white"/>
          <w:lang w:val="lv-LV"/>
        </w:rPr>
        <w:t xml:space="preserve"> i = 0; i &lt; </w:t>
      </w:r>
      <w:proofErr w:type="spellStart"/>
      <w:r w:rsidRPr="00A30882">
        <w:rPr>
          <w:highlight w:val="white"/>
          <w:lang w:val="lv-LV"/>
        </w:rPr>
        <w:t>item.Value</w:t>
      </w:r>
      <w:proofErr w:type="spellEnd"/>
      <w:r w:rsidRPr="00A30882">
        <w:rPr>
          <w:highlight w:val="white"/>
          <w:lang w:val="lv-LV"/>
        </w:rPr>
        <w:t>; i++)</w:t>
      </w:r>
    </w:p>
    <w:p w14:paraId="73249728" w14:textId="77777777" w:rsidR="00990737" w:rsidRPr="00A30882" w:rsidRDefault="00990737" w:rsidP="00990737">
      <w:pPr>
        <w:pStyle w:val="CodeBlock"/>
        <w:keepNext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    {</w:t>
      </w:r>
    </w:p>
    <w:p w14:paraId="5DC7CF2B" w14:textId="77777777" w:rsidR="00990737" w:rsidRPr="00A30882" w:rsidRDefault="00990737" w:rsidP="00990737">
      <w:pPr>
        <w:pStyle w:val="CodeBlock"/>
        <w:keepNext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        </w:t>
      </w:r>
      <w:proofErr w:type="spellStart"/>
      <w:r w:rsidRPr="00A30882">
        <w:rPr>
          <w:highlight w:val="white"/>
          <w:lang w:val="lv-LV"/>
        </w:rPr>
        <w:t>UploadFileToFtp</w:t>
      </w:r>
      <w:proofErr w:type="spellEnd"/>
      <w:r w:rsidRPr="00A30882">
        <w:rPr>
          <w:highlight w:val="white"/>
          <w:lang w:val="lv-LV"/>
        </w:rPr>
        <w:t>(</w:t>
      </w:r>
      <w:proofErr w:type="spellStart"/>
      <w:r w:rsidRPr="00A30882">
        <w:rPr>
          <w:highlight w:val="white"/>
          <w:lang w:val="lv-LV"/>
        </w:rPr>
        <w:t>new</w:t>
      </w:r>
      <w:proofErr w:type="spellEnd"/>
      <w:r w:rsidRPr="00A30882">
        <w:rPr>
          <w:highlight w:val="white"/>
          <w:lang w:val="lv-LV"/>
        </w:rPr>
        <w:t xml:space="preserve"> </w:t>
      </w:r>
      <w:proofErr w:type="spellStart"/>
      <w:r w:rsidRPr="00A30882">
        <w:rPr>
          <w:highlight w:val="white"/>
          <w:lang w:val="lv-LV"/>
        </w:rPr>
        <w:t>FileInfo</w:t>
      </w:r>
      <w:proofErr w:type="spellEnd"/>
      <w:r w:rsidRPr="00A30882">
        <w:rPr>
          <w:highlight w:val="white"/>
          <w:lang w:val="lv-LV"/>
        </w:rPr>
        <w:t>(</w:t>
      </w:r>
      <w:proofErr w:type="spellStart"/>
      <w:r w:rsidRPr="00A30882">
        <w:rPr>
          <w:highlight w:val="white"/>
          <w:lang w:val="lv-LV"/>
        </w:rPr>
        <w:t>item.Key</w:t>
      </w:r>
      <w:proofErr w:type="spellEnd"/>
      <w:r w:rsidRPr="00A30882">
        <w:rPr>
          <w:highlight w:val="white"/>
          <w:lang w:val="lv-LV"/>
        </w:rPr>
        <w:t xml:space="preserve">), </w:t>
      </w:r>
      <w:proofErr w:type="spellStart"/>
      <w:r w:rsidRPr="00A30882">
        <w:rPr>
          <w:highlight w:val="white"/>
          <w:lang w:val="lv-LV"/>
        </w:rPr>
        <w:t>channelName</w:t>
      </w:r>
      <w:proofErr w:type="spellEnd"/>
      <w:r w:rsidRPr="00A30882">
        <w:rPr>
          <w:highlight w:val="white"/>
          <w:lang w:val="lv-LV"/>
        </w:rPr>
        <w:t xml:space="preserve">, i, </w:t>
      </w:r>
      <w:proofErr w:type="spellStart"/>
      <w:r w:rsidRPr="00A30882">
        <w:rPr>
          <w:highlight w:val="white"/>
          <w:lang w:val="lv-LV"/>
        </w:rPr>
        <w:t>authority</w:t>
      </w:r>
      <w:proofErr w:type="spellEnd"/>
      <w:r w:rsidRPr="00A30882">
        <w:rPr>
          <w:highlight w:val="white"/>
          <w:lang w:val="lv-LV"/>
        </w:rPr>
        <w:t>);</w:t>
      </w:r>
    </w:p>
    <w:p w14:paraId="5563855A" w14:textId="77777777" w:rsidR="00990737" w:rsidRPr="00A30882" w:rsidRDefault="00990737" w:rsidP="00990737">
      <w:pPr>
        <w:pStyle w:val="CodeBlock"/>
        <w:keepNext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        </w:t>
      </w:r>
      <w:proofErr w:type="spellStart"/>
      <w:r w:rsidRPr="00A30882">
        <w:rPr>
          <w:highlight w:val="white"/>
          <w:lang w:val="lv-LV"/>
        </w:rPr>
        <w:t>Console.WriteLine</w:t>
      </w:r>
      <w:proofErr w:type="spellEnd"/>
      <w:r w:rsidRPr="00A30882">
        <w:rPr>
          <w:highlight w:val="white"/>
          <w:lang w:val="lv-LV"/>
        </w:rPr>
        <w:t>(i);</w:t>
      </w:r>
    </w:p>
    <w:p w14:paraId="65FFBAA4" w14:textId="77777777" w:rsidR="00990737" w:rsidRPr="00A30882" w:rsidRDefault="00990737" w:rsidP="00990737">
      <w:pPr>
        <w:pStyle w:val="CodeBlock"/>
        <w:keepNext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    }</w:t>
      </w:r>
    </w:p>
    <w:p w14:paraId="1EA80377" w14:textId="77777777" w:rsidR="00990737" w:rsidRPr="00A30882" w:rsidRDefault="00990737" w:rsidP="00990737">
      <w:pPr>
        <w:pStyle w:val="CodeBlock"/>
        <w:keepNext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}</w:t>
      </w:r>
    </w:p>
    <w:p w14:paraId="2E99B690" w14:textId="77777777" w:rsidR="00990737" w:rsidRPr="00A30882" w:rsidRDefault="00990737" w:rsidP="00990737">
      <w:pPr>
        <w:pStyle w:val="CodeBlock"/>
        <w:keepNext w:val="0"/>
        <w:rPr>
          <w:highlight w:val="white"/>
          <w:lang w:val="lv-LV"/>
        </w:rPr>
      </w:pPr>
    </w:p>
    <w:p w14:paraId="59FD6CFB" w14:textId="77777777" w:rsidR="00990737" w:rsidRPr="00A30882" w:rsidRDefault="00990737" w:rsidP="00990737">
      <w:pPr>
        <w:pStyle w:val="CodeBlock"/>
        <w:keepNext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</w:t>
      </w:r>
      <w:proofErr w:type="spellStart"/>
      <w:r w:rsidRPr="00A30882">
        <w:rPr>
          <w:highlight w:val="white"/>
          <w:lang w:val="lv-LV"/>
        </w:rPr>
        <w:t>Console.ReadLine</w:t>
      </w:r>
      <w:proofErr w:type="spellEnd"/>
      <w:r w:rsidRPr="00A30882">
        <w:rPr>
          <w:highlight w:val="white"/>
          <w:lang w:val="lv-LV"/>
        </w:rPr>
        <w:t>();</w:t>
      </w:r>
    </w:p>
    <w:p w14:paraId="6A4ABBA3" w14:textId="77777777" w:rsidR="00990737" w:rsidRPr="00A30882" w:rsidRDefault="00990737" w:rsidP="00990737">
      <w:pPr>
        <w:pStyle w:val="CodeBlock"/>
        <w:keepNext w:val="0"/>
        <w:rPr>
          <w:highlight w:val="white"/>
          <w:lang w:val="lv-LV"/>
        </w:rPr>
      </w:pPr>
    </w:p>
    <w:p w14:paraId="500D4FFA" w14:textId="77777777" w:rsidR="00990737" w:rsidRPr="00A30882" w:rsidRDefault="00990737" w:rsidP="00990737">
      <w:pPr>
        <w:pStyle w:val="CodeBlock"/>
        <w:keepNext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}</w:t>
      </w:r>
    </w:p>
    <w:p w14:paraId="29C21C03" w14:textId="77777777" w:rsidR="00990737" w:rsidRPr="00A30882" w:rsidRDefault="00990737" w:rsidP="00990737">
      <w:pPr>
        <w:pStyle w:val="CodeBlock"/>
        <w:keepNext w:val="0"/>
        <w:rPr>
          <w:highlight w:val="white"/>
          <w:lang w:val="lv-LV"/>
        </w:rPr>
      </w:pPr>
    </w:p>
    <w:p w14:paraId="16B9720A" w14:textId="77777777" w:rsidR="00990737" w:rsidRPr="00A30882" w:rsidRDefault="00990737" w:rsidP="00990737">
      <w:pPr>
        <w:pStyle w:val="CodeBlock"/>
        <w:keepNext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</w:t>
      </w:r>
      <w:proofErr w:type="spellStart"/>
      <w:r w:rsidRPr="00A30882">
        <w:rPr>
          <w:highlight w:val="white"/>
          <w:lang w:val="lv-LV"/>
        </w:rPr>
        <w:t>public</w:t>
      </w:r>
      <w:proofErr w:type="spellEnd"/>
      <w:r w:rsidRPr="00A30882">
        <w:rPr>
          <w:highlight w:val="white"/>
          <w:lang w:val="lv-LV"/>
        </w:rPr>
        <w:t xml:space="preserve"> </w:t>
      </w:r>
      <w:proofErr w:type="spellStart"/>
      <w:r w:rsidRPr="00A30882">
        <w:rPr>
          <w:highlight w:val="white"/>
          <w:lang w:val="lv-LV"/>
        </w:rPr>
        <w:t>static</w:t>
      </w:r>
      <w:proofErr w:type="spellEnd"/>
      <w:r w:rsidRPr="00A30882">
        <w:rPr>
          <w:highlight w:val="white"/>
          <w:lang w:val="lv-LV"/>
        </w:rPr>
        <w:t xml:space="preserve"> </w:t>
      </w:r>
      <w:proofErr w:type="spellStart"/>
      <w:r w:rsidRPr="00A30882">
        <w:rPr>
          <w:highlight w:val="white"/>
          <w:lang w:val="lv-LV"/>
        </w:rPr>
        <w:t>void</w:t>
      </w:r>
      <w:proofErr w:type="spellEnd"/>
      <w:r w:rsidRPr="00A30882">
        <w:rPr>
          <w:highlight w:val="white"/>
          <w:lang w:val="lv-LV"/>
        </w:rPr>
        <w:t xml:space="preserve"> </w:t>
      </w:r>
      <w:proofErr w:type="spellStart"/>
      <w:r w:rsidRPr="00A30882">
        <w:rPr>
          <w:highlight w:val="white"/>
          <w:lang w:val="lv-LV"/>
        </w:rPr>
        <w:t>UploadFileToFtp</w:t>
      </w:r>
      <w:proofErr w:type="spellEnd"/>
      <w:r w:rsidRPr="00A30882">
        <w:rPr>
          <w:highlight w:val="white"/>
          <w:lang w:val="lv-LV"/>
        </w:rPr>
        <w:t>(</w:t>
      </w:r>
      <w:proofErr w:type="spellStart"/>
      <w:r w:rsidRPr="00A30882">
        <w:rPr>
          <w:highlight w:val="white"/>
          <w:lang w:val="lv-LV"/>
        </w:rPr>
        <w:t>FileInfo</w:t>
      </w:r>
      <w:proofErr w:type="spellEnd"/>
      <w:r w:rsidRPr="00A30882">
        <w:rPr>
          <w:highlight w:val="white"/>
          <w:lang w:val="lv-LV"/>
        </w:rPr>
        <w:t xml:space="preserve"> </w:t>
      </w:r>
      <w:proofErr w:type="spellStart"/>
      <w:r w:rsidRPr="00A30882">
        <w:rPr>
          <w:highlight w:val="white"/>
          <w:lang w:val="lv-LV"/>
        </w:rPr>
        <w:t>fileInfo</w:t>
      </w:r>
      <w:proofErr w:type="spellEnd"/>
      <w:r w:rsidRPr="00A30882">
        <w:rPr>
          <w:highlight w:val="white"/>
          <w:lang w:val="lv-LV"/>
        </w:rPr>
        <w:t xml:space="preserve">, </w:t>
      </w:r>
      <w:proofErr w:type="spellStart"/>
      <w:r w:rsidRPr="00A30882">
        <w:rPr>
          <w:highlight w:val="white"/>
          <w:lang w:val="lv-LV"/>
        </w:rPr>
        <w:t>string</w:t>
      </w:r>
      <w:proofErr w:type="spellEnd"/>
      <w:r w:rsidRPr="00A30882">
        <w:rPr>
          <w:highlight w:val="white"/>
          <w:lang w:val="lv-LV"/>
        </w:rPr>
        <w:t xml:space="preserve"> </w:t>
      </w:r>
      <w:proofErr w:type="spellStart"/>
      <w:r w:rsidRPr="00A30882">
        <w:rPr>
          <w:highlight w:val="white"/>
          <w:lang w:val="lv-LV"/>
        </w:rPr>
        <w:t>channelName</w:t>
      </w:r>
      <w:proofErr w:type="spellEnd"/>
      <w:r w:rsidRPr="00A30882">
        <w:rPr>
          <w:highlight w:val="white"/>
          <w:lang w:val="lv-LV"/>
        </w:rPr>
        <w:t xml:space="preserve">, </w:t>
      </w:r>
      <w:proofErr w:type="spellStart"/>
      <w:r w:rsidRPr="00A30882">
        <w:rPr>
          <w:highlight w:val="white"/>
          <w:lang w:val="lv-LV"/>
        </w:rPr>
        <w:t>int</w:t>
      </w:r>
      <w:proofErr w:type="spellEnd"/>
      <w:r w:rsidRPr="00A30882">
        <w:rPr>
          <w:highlight w:val="white"/>
          <w:lang w:val="lv-LV"/>
        </w:rPr>
        <w:t xml:space="preserve"> i, </w:t>
      </w:r>
      <w:proofErr w:type="spellStart"/>
      <w:r w:rsidRPr="00A30882">
        <w:rPr>
          <w:highlight w:val="white"/>
          <w:lang w:val="lv-LV"/>
        </w:rPr>
        <w:t>string</w:t>
      </w:r>
      <w:proofErr w:type="spellEnd"/>
      <w:r w:rsidRPr="00A30882">
        <w:rPr>
          <w:highlight w:val="white"/>
          <w:lang w:val="lv-LV"/>
        </w:rPr>
        <w:t xml:space="preserve"> </w:t>
      </w:r>
      <w:proofErr w:type="spellStart"/>
      <w:r w:rsidRPr="00A30882">
        <w:rPr>
          <w:highlight w:val="white"/>
          <w:lang w:val="lv-LV"/>
        </w:rPr>
        <w:t>authority</w:t>
      </w:r>
      <w:proofErr w:type="spellEnd"/>
      <w:r w:rsidRPr="00A30882">
        <w:rPr>
          <w:highlight w:val="white"/>
          <w:lang w:val="lv-LV"/>
        </w:rPr>
        <w:t>)</w:t>
      </w:r>
    </w:p>
    <w:p w14:paraId="6358A007" w14:textId="77777777" w:rsidR="00990737" w:rsidRPr="00A30882" w:rsidRDefault="00990737" w:rsidP="00990737">
      <w:pPr>
        <w:pStyle w:val="CodeBlock"/>
        <w:keepNext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{</w:t>
      </w:r>
    </w:p>
    <w:p w14:paraId="5A0027CC" w14:textId="77777777" w:rsidR="00990737" w:rsidRPr="00A30882" w:rsidRDefault="00990737" w:rsidP="00990737">
      <w:pPr>
        <w:pStyle w:val="CodeBlock"/>
        <w:keepNext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</w:t>
      </w:r>
      <w:proofErr w:type="spellStart"/>
      <w:r w:rsidRPr="00A30882">
        <w:rPr>
          <w:highlight w:val="white"/>
          <w:lang w:val="lv-LV"/>
        </w:rPr>
        <w:t>if</w:t>
      </w:r>
      <w:proofErr w:type="spellEnd"/>
      <w:r w:rsidRPr="00A30882">
        <w:rPr>
          <w:highlight w:val="white"/>
          <w:lang w:val="lv-LV"/>
        </w:rPr>
        <w:t xml:space="preserve"> (</w:t>
      </w:r>
      <w:proofErr w:type="spellStart"/>
      <w:r w:rsidRPr="00A30882">
        <w:rPr>
          <w:highlight w:val="white"/>
          <w:lang w:val="lv-LV"/>
        </w:rPr>
        <w:t>fileInfo</w:t>
      </w:r>
      <w:proofErr w:type="spellEnd"/>
      <w:r w:rsidRPr="00A30882">
        <w:rPr>
          <w:highlight w:val="white"/>
          <w:lang w:val="lv-LV"/>
        </w:rPr>
        <w:t xml:space="preserve"> == </w:t>
      </w:r>
      <w:proofErr w:type="spellStart"/>
      <w:r w:rsidRPr="00A30882">
        <w:rPr>
          <w:highlight w:val="white"/>
          <w:lang w:val="lv-LV"/>
        </w:rPr>
        <w:t>null</w:t>
      </w:r>
      <w:proofErr w:type="spellEnd"/>
      <w:r w:rsidRPr="00A30882">
        <w:rPr>
          <w:highlight w:val="white"/>
          <w:lang w:val="lv-LV"/>
        </w:rPr>
        <w:t>)</w:t>
      </w:r>
    </w:p>
    <w:p w14:paraId="5303B598" w14:textId="77777777" w:rsidR="00990737" w:rsidRPr="00A30882" w:rsidRDefault="00990737" w:rsidP="00990737">
      <w:pPr>
        <w:pStyle w:val="CodeBlock"/>
        <w:keepNext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{</w:t>
      </w:r>
    </w:p>
    <w:p w14:paraId="505A650E" w14:textId="77777777" w:rsidR="00990737" w:rsidRPr="00A30882" w:rsidRDefault="00990737" w:rsidP="00990737">
      <w:pPr>
        <w:pStyle w:val="CodeBlock"/>
        <w:keepNext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    </w:t>
      </w:r>
      <w:proofErr w:type="spellStart"/>
      <w:r w:rsidRPr="00A30882">
        <w:rPr>
          <w:highlight w:val="white"/>
          <w:lang w:val="lv-LV"/>
        </w:rPr>
        <w:t>throw</w:t>
      </w:r>
      <w:proofErr w:type="spellEnd"/>
      <w:r w:rsidRPr="00A30882">
        <w:rPr>
          <w:highlight w:val="white"/>
          <w:lang w:val="lv-LV"/>
        </w:rPr>
        <w:t xml:space="preserve"> </w:t>
      </w:r>
      <w:proofErr w:type="spellStart"/>
      <w:r w:rsidRPr="00A30882">
        <w:rPr>
          <w:highlight w:val="white"/>
          <w:lang w:val="lv-LV"/>
        </w:rPr>
        <w:t>new</w:t>
      </w:r>
      <w:proofErr w:type="spellEnd"/>
      <w:r w:rsidRPr="00A30882">
        <w:rPr>
          <w:highlight w:val="white"/>
          <w:lang w:val="lv-LV"/>
        </w:rPr>
        <w:t xml:space="preserve"> </w:t>
      </w:r>
      <w:proofErr w:type="spellStart"/>
      <w:r w:rsidRPr="00A30882">
        <w:rPr>
          <w:highlight w:val="white"/>
          <w:lang w:val="lv-LV"/>
        </w:rPr>
        <w:t>ArgumentException</w:t>
      </w:r>
      <w:proofErr w:type="spellEnd"/>
      <w:r w:rsidRPr="00A30882">
        <w:rPr>
          <w:highlight w:val="white"/>
          <w:lang w:val="lv-LV"/>
        </w:rPr>
        <w:t>("</w:t>
      </w:r>
      <w:proofErr w:type="spellStart"/>
      <w:r w:rsidRPr="00A30882">
        <w:rPr>
          <w:highlight w:val="white"/>
          <w:lang w:val="lv-LV"/>
        </w:rPr>
        <w:t>fileInfo</w:t>
      </w:r>
      <w:proofErr w:type="spellEnd"/>
      <w:r w:rsidRPr="00A30882">
        <w:rPr>
          <w:highlight w:val="white"/>
          <w:lang w:val="lv-LV"/>
        </w:rPr>
        <w:t xml:space="preserve"> </w:t>
      </w:r>
      <w:proofErr w:type="spellStart"/>
      <w:r w:rsidRPr="00A30882">
        <w:rPr>
          <w:highlight w:val="white"/>
          <w:lang w:val="lv-LV"/>
        </w:rPr>
        <w:t>is</w:t>
      </w:r>
      <w:proofErr w:type="spellEnd"/>
      <w:r w:rsidRPr="00A30882">
        <w:rPr>
          <w:highlight w:val="white"/>
          <w:lang w:val="lv-LV"/>
        </w:rPr>
        <w:t xml:space="preserve"> </w:t>
      </w:r>
      <w:proofErr w:type="spellStart"/>
      <w:r w:rsidRPr="00A30882">
        <w:rPr>
          <w:highlight w:val="white"/>
          <w:lang w:val="lv-LV"/>
        </w:rPr>
        <w:t>null</w:t>
      </w:r>
      <w:proofErr w:type="spellEnd"/>
      <w:r w:rsidRPr="00A30882">
        <w:rPr>
          <w:highlight w:val="white"/>
          <w:lang w:val="lv-LV"/>
        </w:rPr>
        <w:t>");</w:t>
      </w:r>
    </w:p>
    <w:p w14:paraId="36E3A5F3" w14:textId="77777777" w:rsidR="00990737" w:rsidRPr="00A30882" w:rsidRDefault="00990737" w:rsidP="00990737">
      <w:pPr>
        <w:pStyle w:val="CodeBlock"/>
        <w:keepNext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}</w:t>
      </w:r>
    </w:p>
    <w:p w14:paraId="56622947" w14:textId="77777777" w:rsidR="00990737" w:rsidRPr="00A30882" w:rsidRDefault="00990737" w:rsidP="00990737">
      <w:pPr>
        <w:pStyle w:val="CodeBlock"/>
        <w:keepNext w:val="0"/>
        <w:rPr>
          <w:highlight w:val="white"/>
          <w:lang w:val="lv-LV"/>
        </w:rPr>
      </w:pPr>
    </w:p>
    <w:p w14:paraId="0ED66602" w14:textId="77777777" w:rsidR="00990737" w:rsidRPr="00A30882" w:rsidRDefault="00990737" w:rsidP="00990737">
      <w:pPr>
        <w:pStyle w:val="CodeBlock"/>
        <w:keepNext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var </w:t>
      </w:r>
      <w:proofErr w:type="spellStart"/>
      <w:r w:rsidRPr="00A30882">
        <w:rPr>
          <w:highlight w:val="white"/>
          <w:lang w:val="lv-LV"/>
        </w:rPr>
        <w:t>ftpAdress</w:t>
      </w:r>
      <w:proofErr w:type="spellEnd"/>
      <w:r w:rsidRPr="00A30882">
        <w:rPr>
          <w:highlight w:val="white"/>
          <w:lang w:val="lv-LV"/>
        </w:rPr>
        <w:t xml:space="preserve"> = System.Configuration.ConfigurationManager.AppSettings.Get("FtpAdress");</w:t>
      </w:r>
    </w:p>
    <w:p w14:paraId="52140CB4" w14:textId="77777777" w:rsidR="00990737" w:rsidRPr="00A30882" w:rsidRDefault="00990737" w:rsidP="00990737">
      <w:pPr>
        <w:pStyle w:val="CodeBlock"/>
        <w:keepNext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var port = System.Configuration.ConfigurationManager.AppSettings.Get("FtpPort");</w:t>
      </w:r>
    </w:p>
    <w:p w14:paraId="66383526" w14:textId="77777777" w:rsidR="00990737" w:rsidRPr="00A30882" w:rsidRDefault="00990737" w:rsidP="00990737">
      <w:pPr>
        <w:pStyle w:val="CodeBlock"/>
        <w:keepNext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var </w:t>
      </w:r>
      <w:proofErr w:type="spellStart"/>
      <w:r w:rsidRPr="00A30882">
        <w:rPr>
          <w:highlight w:val="white"/>
          <w:lang w:val="lv-LV"/>
        </w:rPr>
        <w:t>userName</w:t>
      </w:r>
      <w:proofErr w:type="spellEnd"/>
      <w:r w:rsidRPr="00A30882">
        <w:rPr>
          <w:highlight w:val="white"/>
          <w:lang w:val="lv-LV"/>
        </w:rPr>
        <w:t xml:space="preserve"> = System.Configuration.ConfigurationManager.AppSettings.Get("VraaUserName");</w:t>
      </w:r>
    </w:p>
    <w:p w14:paraId="155BD1E4" w14:textId="77777777" w:rsidR="00990737" w:rsidRPr="00A30882" w:rsidRDefault="00990737" w:rsidP="00990737">
      <w:pPr>
        <w:pStyle w:val="CodeBlock"/>
        <w:keepNext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var </w:t>
      </w:r>
      <w:proofErr w:type="spellStart"/>
      <w:r w:rsidRPr="00A30882">
        <w:rPr>
          <w:highlight w:val="white"/>
          <w:lang w:val="lv-LV"/>
        </w:rPr>
        <w:t>password</w:t>
      </w:r>
      <w:proofErr w:type="spellEnd"/>
      <w:r w:rsidRPr="00A30882">
        <w:rPr>
          <w:highlight w:val="white"/>
          <w:lang w:val="lv-LV"/>
        </w:rPr>
        <w:t xml:space="preserve"> = System.Configuration.ConfigurationManager.AppSettings.Get("VraaPassword");</w:t>
      </w:r>
    </w:p>
    <w:p w14:paraId="7E8FDE8F" w14:textId="77777777" w:rsidR="00990737" w:rsidRPr="00A30882" w:rsidRDefault="00990737" w:rsidP="00990737">
      <w:pPr>
        <w:pStyle w:val="CodeBlock"/>
        <w:keepNext w:val="0"/>
        <w:rPr>
          <w:highlight w:val="white"/>
          <w:lang w:val="lv-LV"/>
        </w:rPr>
      </w:pPr>
    </w:p>
    <w:p w14:paraId="7059FFC5" w14:textId="77777777" w:rsidR="00990737" w:rsidRPr="00A30882" w:rsidRDefault="00990737" w:rsidP="00990737">
      <w:pPr>
        <w:pStyle w:val="CodeBlock"/>
        <w:keepNext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</w:t>
      </w:r>
      <w:proofErr w:type="spellStart"/>
      <w:r w:rsidRPr="00A30882">
        <w:rPr>
          <w:highlight w:val="white"/>
          <w:lang w:val="lv-LV"/>
        </w:rPr>
        <w:t>using</w:t>
      </w:r>
      <w:proofErr w:type="spellEnd"/>
      <w:r w:rsidRPr="00A30882">
        <w:rPr>
          <w:highlight w:val="white"/>
          <w:lang w:val="lv-LV"/>
        </w:rPr>
        <w:t xml:space="preserve"> (var </w:t>
      </w:r>
      <w:proofErr w:type="spellStart"/>
      <w:r w:rsidRPr="00A30882">
        <w:rPr>
          <w:highlight w:val="white"/>
          <w:lang w:val="lv-LV"/>
        </w:rPr>
        <w:t>ftpClient</w:t>
      </w:r>
      <w:proofErr w:type="spellEnd"/>
      <w:r w:rsidRPr="00A30882">
        <w:rPr>
          <w:highlight w:val="white"/>
          <w:lang w:val="lv-LV"/>
        </w:rPr>
        <w:t xml:space="preserve"> = </w:t>
      </w:r>
      <w:proofErr w:type="spellStart"/>
      <w:r w:rsidRPr="00A30882">
        <w:rPr>
          <w:highlight w:val="white"/>
          <w:lang w:val="lv-LV"/>
        </w:rPr>
        <w:t>new</w:t>
      </w:r>
      <w:proofErr w:type="spellEnd"/>
      <w:r w:rsidRPr="00A30882">
        <w:rPr>
          <w:highlight w:val="white"/>
          <w:lang w:val="lv-LV"/>
        </w:rPr>
        <w:t xml:space="preserve"> </w:t>
      </w:r>
      <w:proofErr w:type="spellStart"/>
      <w:r w:rsidRPr="00A30882">
        <w:rPr>
          <w:highlight w:val="white"/>
          <w:lang w:val="lv-LV"/>
        </w:rPr>
        <w:t>FtpClient</w:t>
      </w:r>
      <w:proofErr w:type="spellEnd"/>
      <w:r w:rsidRPr="00A30882">
        <w:rPr>
          <w:highlight w:val="white"/>
          <w:lang w:val="lv-LV"/>
        </w:rPr>
        <w:t>())</w:t>
      </w:r>
    </w:p>
    <w:p w14:paraId="47B61117" w14:textId="77777777" w:rsidR="00990737" w:rsidRPr="00A30882" w:rsidRDefault="00990737" w:rsidP="00990737">
      <w:pPr>
        <w:pStyle w:val="CodeBlock"/>
        <w:keepNext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{</w:t>
      </w:r>
    </w:p>
    <w:p w14:paraId="2EBA882E" w14:textId="77777777" w:rsidR="00990737" w:rsidRPr="00A30882" w:rsidRDefault="00990737" w:rsidP="00990737">
      <w:pPr>
        <w:pStyle w:val="CodeBlock"/>
        <w:keepNext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    </w:t>
      </w:r>
      <w:proofErr w:type="spellStart"/>
      <w:r w:rsidRPr="00A30882">
        <w:rPr>
          <w:highlight w:val="white"/>
          <w:lang w:val="lv-LV"/>
        </w:rPr>
        <w:t>string</w:t>
      </w:r>
      <w:proofErr w:type="spellEnd"/>
      <w:r w:rsidRPr="00A30882">
        <w:rPr>
          <w:highlight w:val="white"/>
          <w:lang w:val="lv-LV"/>
        </w:rPr>
        <w:t xml:space="preserve"> </w:t>
      </w:r>
      <w:proofErr w:type="spellStart"/>
      <w:r w:rsidRPr="00A30882">
        <w:rPr>
          <w:highlight w:val="white"/>
          <w:lang w:val="lv-LV"/>
        </w:rPr>
        <w:t>writeEvent</w:t>
      </w:r>
      <w:proofErr w:type="spellEnd"/>
      <w:r w:rsidRPr="00A30882">
        <w:rPr>
          <w:highlight w:val="white"/>
          <w:lang w:val="lv-LV"/>
        </w:rPr>
        <w:t xml:space="preserve"> = "</w:t>
      </w:r>
      <w:proofErr w:type="spellStart"/>
      <w:r w:rsidRPr="00A30882">
        <w:rPr>
          <w:highlight w:val="white"/>
          <w:lang w:val="lv-LV"/>
        </w:rPr>
        <w:t>WriteEvent</w:t>
      </w:r>
      <w:proofErr w:type="spellEnd"/>
      <w:r w:rsidRPr="00A30882">
        <w:rPr>
          <w:highlight w:val="white"/>
          <w:lang w:val="lv-LV"/>
        </w:rPr>
        <w:t>";</w:t>
      </w:r>
    </w:p>
    <w:p w14:paraId="45072AF9" w14:textId="77777777" w:rsidR="00990737" w:rsidRPr="00A30882" w:rsidRDefault="00990737" w:rsidP="00990737">
      <w:pPr>
        <w:pStyle w:val="CodeBlock"/>
        <w:keepNext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    </w:t>
      </w:r>
      <w:proofErr w:type="spellStart"/>
      <w:r w:rsidRPr="00A30882">
        <w:rPr>
          <w:highlight w:val="white"/>
          <w:lang w:val="lv-LV"/>
        </w:rPr>
        <w:t>string</w:t>
      </w:r>
      <w:proofErr w:type="spellEnd"/>
      <w:r w:rsidRPr="00A30882">
        <w:rPr>
          <w:highlight w:val="white"/>
          <w:lang w:val="lv-LV"/>
        </w:rPr>
        <w:t xml:space="preserve"> </w:t>
      </w:r>
      <w:proofErr w:type="spellStart"/>
      <w:r w:rsidRPr="00A30882">
        <w:rPr>
          <w:highlight w:val="white"/>
          <w:lang w:val="lv-LV"/>
        </w:rPr>
        <w:t>writeEventError</w:t>
      </w:r>
      <w:proofErr w:type="spellEnd"/>
      <w:r w:rsidRPr="00A30882">
        <w:rPr>
          <w:highlight w:val="white"/>
          <w:lang w:val="lv-LV"/>
        </w:rPr>
        <w:t xml:space="preserve"> = "</w:t>
      </w:r>
      <w:proofErr w:type="spellStart"/>
      <w:r w:rsidRPr="00A30882">
        <w:rPr>
          <w:highlight w:val="white"/>
          <w:lang w:val="lv-LV"/>
        </w:rPr>
        <w:t>WriteEventError</w:t>
      </w:r>
      <w:proofErr w:type="spellEnd"/>
      <w:r w:rsidRPr="00A30882">
        <w:rPr>
          <w:highlight w:val="white"/>
          <w:lang w:val="lv-LV"/>
        </w:rPr>
        <w:t>";</w:t>
      </w:r>
    </w:p>
    <w:p w14:paraId="3F085944" w14:textId="77777777" w:rsidR="00990737" w:rsidRPr="00A30882" w:rsidRDefault="00990737" w:rsidP="00990737">
      <w:pPr>
        <w:pStyle w:val="CodeBlock"/>
        <w:keepNext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    </w:t>
      </w:r>
      <w:proofErr w:type="spellStart"/>
      <w:r w:rsidRPr="00A30882">
        <w:rPr>
          <w:highlight w:val="white"/>
          <w:lang w:val="lv-LV"/>
        </w:rPr>
        <w:t>string</w:t>
      </w:r>
      <w:proofErr w:type="spellEnd"/>
      <w:r w:rsidRPr="00A30882">
        <w:rPr>
          <w:highlight w:val="white"/>
          <w:lang w:val="lv-LV"/>
        </w:rPr>
        <w:t xml:space="preserve"> </w:t>
      </w:r>
      <w:proofErr w:type="spellStart"/>
      <w:r w:rsidRPr="00A30882">
        <w:rPr>
          <w:highlight w:val="white"/>
          <w:lang w:val="lv-LV"/>
        </w:rPr>
        <w:t>folderName</w:t>
      </w:r>
      <w:proofErr w:type="spellEnd"/>
      <w:r w:rsidRPr="00A30882">
        <w:rPr>
          <w:highlight w:val="white"/>
          <w:lang w:val="lv-LV"/>
        </w:rPr>
        <w:t xml:space="preserve"> = $"{channelName}/DIK-v1-0/{writeEvent}/{writeEventError}/{i}.xml";</w:t>
      </w:r>
    </w:p>
    <w:p w14:paraId="3E555221" w14:textId="77777777" w:rsidR="00990737" w:rsidRPr="00A30882" w:rsidRDefault="00990737" w:rsidP="00990737">
      <w:pPr>
        <w:pStyle w:val="CodeBlock"/>
        <w:keepNext w:val="0"/>
        <w:rPr>
          <w:highlight w:val="white"/>
          <w:lang w:val="lv-LV"/>
        </w:rPr>
      </w:pPr>
    </w:p>
    <w:p w14:paraId="6A3CA051" w14:textId="77777777" w:rsidR="00990737" w:rsidRPr="00A30882" w:rsidRDefault="00990737" w:rsidP="00990737">
      <w:pPr>
        <w:pStyle w:val="CodeBlock"/>
        <w:keepNext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    </w:t>
      </w:r>
      <w:proofErr w:type="spellStart"/>
      <w:r w:rsidRPr="00A30882">
        <w:rPr>
          <w:highlight w:val="white"/>
          <w:lang w:val="lv-LV"/>
        </w:rPr>
        <w:t>ftpClient.ValidateCertificate</w:t>
      </w:r>
      <w:proofErr w:type="spellEnd"/>
      <w:r w:rsidRPr="00A30882">
        <w:rPr>
          <w:highlight w:val="white"/>
          <w:lang w:val="lv-LV"/>
        </w:rPr>
        <w:t xml:space="preserve"> += </w:t>
      </w:r>
      <w:proofErr w:type="spellStart"/>
      <w:r w:rsidRPr="00A30882">
        <w:rPr>
          <w:highlight w:val="white"/>
          <w:lang w:val="lv-LV"/>
        </w:rPr>
        <w:t>new</w:t>
      </w:r>
      <w:proofErr w:type="spellEnd"/>
      <w:r w:rsidRPr="00A30882">
        <w:rPr>
          <w:highlight w:val="white"/>
          <w:lang w:val="lv-LV"/>
        </w:rPr>
        <w:t xml:space="preserve"> </w:t>
      </w:r>
      <w:proofErr w:type="spellStart"/>
      <w:r w:rsidRPr="00A30882">
        <w:rPr>
          <w:highlight w:val="white"/>
          <w:lang w:val="lv-LV"/>
        </w:rPr>
        <w:t>FtpSslValidation</w:t>
      </w:r>
      <w:proofErr w:type="spellEnd"/>
      <w:r w:rsidRPr="00A30882">
        <w:rPr>
          <w:highlight w:val="white"/>
          <w:lang w:val="lv-LV"/>
        </w:rPr>
        <w:t>(</w:t>
      </w:r>
      <w:proofErr w:type="spellStart"/>
      <w:r w:rsidRPr="00A30882">
        <w:rPr>
          <w:highlight w:val="white"/>
          <w:lang w:val="lv-LV"/>
        </w:rPr>
        <w:t>myCertificateValidation</w:t>
      </w:r>
      <w:proofErr w:type="spellEnd"/>
      <w:r w:rsidRPr="00A30882">
        <w:rPr>
          <w:highlight w:val="white"/>
          <w:lang w:val="lv-LV"/>
        </w:rPr>
        <w:t>);</w:t>
      </w:r>
    </w:p>
    <w:p w14:paraId="32DF2595" w14:textId="77777777" w:rsidR="00990737" w:rsidRPr="00A30882" w:rsidRDefault="00990737" w:rsidP="00990737">
      <w:pPr>
        <w:pStyle w:val="CodeBlock"/>
        <w:keepNext w:val="0"/>
        <w:rPr>
          <w:highlight w:val="white"/>
          <w:lang w:val="lv-LV"/>
        </w:rPr>
      </w:pPr>
    </w:p>
    <w:p w14:paraId="35B19D05" w14:textId="77777777" w:rsidR="00990737" w:rsidRPr="00A30882" w:rsidRDefault="00990737" w:rsidP="00990737">
      <w:pPr>
        <w:pStyle w:val="CodeBlock"/>
        <w:keepNext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    </w:t>
      </w:r>
      <w:proofErr w:type="spellStart"/>
      <w:r w:rsidRPr="00A30882">
        <w:rPr>
          <w:highlight w:val="white"/>
          <w:lang w:val="lv-LV"/>
        </w:rPr>
        <w:t>ftpClient.Host</w:t>
      </w:r>
      <w:proofErr w:type="spellEnd"/>
      <w:r w:rsidRPr="00A30882">
        <w:rPr>
          <w:highlight w:val="white"/>
          <w:lang w:val="lv-LV"/>
        </w:rPr>
        <w:t xml:space="preserve"> = </w:t>
      </w:r>
      <w:proofErr w:type="spellStart"/>
      <w:r w:rsidRPr="00A30882">
        <w:rPr>
          <w:highlight w:val="white"/>
          <w:lang w:val="lv-LV"/>
        </w:rPr>
        <w:t>ftpAdress</w:t>
      </w:r>
      <w:proofErr w:type="spellEnd"/>
      <w:r w:rsidRPr="00A30882">
        <w:rPr>
          <w:highlight w:val="white"/>
          <w:lang w:val="lv-LV"/>
        </w:rPr>
        <w:t>;</w:t>
      </w:r>
    </w:p>
    <w:p w14:paraId="79E1A520" w14:textId="77777777" w:rsidR="00990737" w:rsidRPr="00A30882" w:rsidRDefault="00990737" w:rsidP="00990737">
      <w:pPr>
        <w:pStyle w:val="CodeBlock"/>
        <w:keepNext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    </w:t>
      </w:r>
      <w:proofErr w:type="spellStart"/>
      <w:r w:rsidRPr="00A30882">
        <w:rPr>
          <w:highlight w:val="white"/>
          <w:lang w:val="lv-LV"/>
        </w:rPr>
        <w:t>ftpClient.EncryptionMode</w:t>
      </w:r>
      <w:proofErr w:type="spellEnd"/>
      <w:r w:rsidRPr="00A30882">
        <w:rPr>
          <w:highlight w:val="white"/>
          <w:lang w:val="lv-LV"/>
        </w:rPr>
        <w:t xml:space="preserve"> = </w:t>
      </w:r>
      <w:proofErr w:type="spellStart"/>
      <w:r w:rsidRPr="00A30882">
        <w:rPr>
          <w:highlight w:val="white"/>
          <w:lang w:val="lv-LV"/>
        </w:rPr>
        <w:t>FtpEncryptionMode.Explicit</w:t>
      </w:r>
      <w:proofErr w:type="spellEnd"/>
      <w:r w:rsidRPr="00A30882">
        <w:rPr>
          <w:highlight w:val="white"/>
          <w:lang w:val="lv-LV"/>
        </w:rPr>
        <w:t>;</w:t>
      </w:r>
    </w:p>
    <w:p w14:paraId="6088B46F" w14:textId="77777777" w:rsidR="00990737" w:rsidRPr="00A30882" w:rsidRDefault="00990737" w:rsidP="00990737">
      <w:pPr>
        <w:pStyle w:val="CodeBlock"/>
        <w:keepNext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    </w:t>
      </w:r>
      <w:proofErr w:type="spellStart"/>
      <w:r w:rsidRPr="00A30882">
        <w:rPr>
          <w:highlight w:val="white"/>
          <w:lang w:val="lv-LV"/>
        </w:rPr>
        <w:t>ftpClient.Port</w:t>
      </w:r>
      <w:proofErr w:type="spellEnd"/>
      <w:r w:rsidRPr="00A30882">
        <w:rPr>
          <w:highlight w:val="white"/>
          <w:lang w:val="lv-LV"/>
        </w:rPr>
        <w:t xml:space="preserve"> = Convert.ToInt32(port, </w:t>
      </w:r>
      <w:proofErr w:type="spellStart"/>
      <w:r w:rsidRPr="00A30882">
        <w:rPr>
          <w:highlight w:val="white"/>
          <w:lang w:val="lv-LV"/>
        </w:rPr>
        <w:t>CultureInfo.InvariantCulture</w:t>
      </w:r>
      <w:proofErr w:type="spellEnd"/>
      <w:r w:rsidRPr="00A30882">
        <w:rPr>
          <w:highlight w:val="white"/>
          <w:lang w:val="lv-LV"/>
        </w:rPr>
        <w:t>);</w:t>
      </w:r>
    </w:p>
    <w:p w14:paraId="777EF13E" w14:textId="77777777" w:rsidR="00990737" w:rsidRPr="00A30882" w:rsidRDefault="00990737" w:rsidP="00990737">
      <w:pPr>
        <w:pStyle w:val="CodeBlock"/>
        <w:keepNext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    </w:t>
      </w:r>
      <w:proofErr w:type="spellStart"/>
      <w:r w:rsidRPr="00A30882">
        <w:rPr>
          <w:highlight w:val="white"/>
          <w:lang w:val="lv-LV"/>
        </w:rPr>
        <w:t>ftpClient.Credentials</w:t>
      </w:r>
      <w:proofErr w:type="spellEnd"/>
      <w:r w:rsidRPr="00A30882">
        <w:rPr>
          <w:highlight w:val="white"/>
          <w:lang w:val="lv-LV"/>
        </w:rPr>
        <w:t xml:space="preserve"> = </w:t>
      </w:r>
      <w:proofErr w:type="spellStart"/>
      <w:r w:rsidRPr="00A30882">
        <w:rPr>
          <w:highlight w:val="white"/>
          <w:lang w:val="lv-LV"/>
        </w:rPr>
        <w:t>new</w:t>
      </w:r>
      <w:proofErr w:type="spellEnd"/>
      <w:r w:rsidRPr="00A30882">
        <w:rPr>
          <w:highlight w:val="white"/>
          <w:lang w:val="lv-LV"/>
        </w:rPr>
        <w:t xml:space="preserve"> </w:t>
      </w:r>
      <w:proofErr w:type="spellStart"/>
      <w:r w:rsidRPr="00A30882">
        <w:rPr>
          <w:highlight w:val="white"/>
          <w:lang w:val="lv-LV"/>
        </w:rPr>
        <w:t>NetworkCredential</w:t>
      </w:r>
      <w:proofErr w:type="spellEnd"/>
      <w:r w:rsidRPr="00A30882">
        <w:rPr>
          <w:highlight w:val="white"/>
          <w:lang w:val="lv-LV"/>
        </w:rPr>
        <w:t>(</w:t>
      </w:r>
      <w:proofErr w:type="spellStart"/>
      <w:r w:rsidRPr="00A30882">
        <w:rPr>
          <w:highlight w:val="white"/>
          <w:lang w:val="lv-LV"/>
        </w:rPr>
        <w:t>userName</w:t>
      </w:r>
      <w:proofErr w:type="spellEnd"/>
      <w:r w:rsidRPr="00A30882">
        <w:rPr>
          <w:highlight w:val="white"/>
          <w:lang w:val="lv-LV"/>
        </w:rPr>
        <w:t xml:space="preserve">, </w:t>
      </w:r>
      <w:proofErr w:type="spellStart"/>
      <w:r w:rsidRPr="00A30882">
        <w:rPr>
          <w:highlight w:val="white"/>
          <w:lang w:val="lv-LV"/>
        </w:rPr>
        <w:t>password</w:t>
      </w:r>
      <w:proofErr w:type="spellEnd"/>
      <w:r w:rsidRPr="00A30882">
        <w:rPr>
          <w:highlight w:val="white"/>
          <w:lang w:val="lv-LV"/>
        </w:rPr>
        <w:t>);</w:t>
      </w:r>
    </w:p>
    <w:p w14:paraId="5BF9DF71" w14:textId="77777777" w:rsidR="00990737" w:rsidRPr="00A30882" w:rsidRDefault="00990737" w:rsidP="00990737">
      <w:pPr>
        <w:pStyle w:val="CodeBlock"/>
        <w:keepNext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    </w:t>
      </w:r>
      <w:proofErr w:type="spellStart"/>
      <w:r w:rsidRPr="00A30882">
        <w:rPr>
          <w:highlight w:val="white"/>
          <w:lang w:val="lv-LV"/>
        </w:rPr>
        <w:t>ftpClient.EnableThreadSafeDataConnections</w:t>
      </w:r>
      <w:proofErr w:type="spellEnd"/>
      <w:r w:rsidRPr="00A30882">
        <w:rPr>
          <w:highlight w:val="white"/>
          <w:lang w:val="lv-LV"/>
        </w:rPr>
        <w:t xml:space="preserve"> = </w:t>
      </w:r>
      <w:proofErr w:type="spellStart"/>
      <w:r w:rsidRPr="00A30882">
        <w:rPr>
          <w:highlight w:val="white"/>
          <w:lang w:val="lv-LV"/>
        </w:rPr>
        <w:t>true</w:t>
      </w:r>
      <w:proofErr w:type="spellEnd"/>
      <w:r w:rsidRPr="00A30882">
        <w:rPr>
          <w:highlight w:val="white"/>
          <w:lang w:val="lv-LV"/>
        </w:rPr>
        <w:t>;</w:t>
      </w:r>
    </w:p>
    <w:p w14:paraId="1BFDDF13" w14:textId="77777777" w:rsidR="00990737" w:rsidRPr="00A30882" w:rsidRDefault="00990737" w:rsidP="00990737">
      <w:pPr>
        <w:pStyle w:val="CodeBlock"/>
        <w:keepNext w:val="0"/>
        <w:rPr>
          <w:highlight w:val="white"/>
          <w:lang w:val="lv-LV"/>
        </w:rPr>
      </w:pPr>
    </w:p>
    <w:p w14:paraId="75639A64" w14:textId="77777777" w:rsidR="00990737" w:rsidRPr="00A30882" w:rsidRDefault="00990737" w:rsidP="00990737">
      <w:pPr>
        <w:pStyle w:val="CodeBlock"/>
        <w:keepNext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    // do </w:t>
      </w:r>
      <w:proofErr w:type="spellStart"/>
      <w:r w:rsidRPr="00A30882">
        <w:rPr>
          <w:highlight w:val="white"/>
          <w:lang w:val="lv-LV"/>
        </w:rPr>
        <w:t>not</w:t>
      </w:r>
      <w:proofErr w:type="spellEnd"/>
      <w:r w:rsidRPr="00A30882">
        <w:rPr>
          <w:highlight w:val="white"/>
          <w:lang w:val="lv-LV"/>
        </w:rPr>
        <w:t xml:space="preserve"> </w:t>
      </w:r>
      <w:proofErr w:type="spellStart"/>
      <w:r w:rsidRPr="00A30882">
        <w:rPr>
          <w:highlight w:val="white"/>
          <w:lang w:val="lv-LV"/>
        </w:rPr>
        <w:t>open</w:t>
      </w:r>
      <w:proofErr w:type="spellEnd"/>
      <w:r w:rsidRPr="00A30882">
        <w:rPr>
          <w:highlight w:val="white"/>
          <w:lang w:val="lv-LV"/>
        </w:rPr>
        <w:t xml:space="preserve"> a </w:t>
      </w:r>
      <w:proofErr w:type="spellStart"/>
      <w:r w:rsidRPr="00A30882">
        <w:rPr>
          <w:highlight w:val="white"/>
          <w:lang w:val="lv-LV"/>
        </w:rPr>
        <w:t>new</w:t>
      </w:r>
      <w:proofErr w:type="spellEnd"/>
      <w:r w:rsidRPr="00A30882">
        <w:rPr>
          <w:highlight w:val="white"/>
          <w:lang w:val="lv-LV"/>
        </w:rPr>
        <w:t xml:space="preserve"> </w:t>
      </w:r>
      <w:proofErr w:type="spellStart"/>
      <w:r w:rsidRPr="00A30882">
        <w:rPr>
          <w:highlight w:val="white"/>
          <w:lang w:val="lv-LV"/>
        </w:rPr>
        <w:t>connection</w:t>
      </w:r>
      <w:proofErr w:type="spellEnd"/>
      <w:r w:rsidRPr="00A30882">
        <w:rPr>
          <w:highlight w:val="white"/>
          <w:lang w:val="lv-LV"/>
        </w:rPr>
        <w:t xml:space="preserve"> </w:t>
      </w:r>
      <w:proofErr w:type="spellStart"/>
      <w:r w:rsidRPr="00A30882">
        <w:rPr>
          <w:highlight w:val="white"/>
          <w:lang w:val="lv-LV"/>
        </w:rPr>
        <w:t>for</w:t>
      </w:r>
      <w:proofErr w:type="spellEnd"/>
      <w:r w:rsidRPr="00A30882">
        <w:rPr>
          <w:highlight w:val="white"/>
          <w:lang w:val="lv-LV"/>
        </w:rPr>
        <w:t xml:space="preserve"> </w:t>
      </w:r>
      <w:proofErr w:type="spellStart"/>
      <w:r w:rsidRPr="00A30882">
        <w:rPr>
          <w:highlight w:val="white"/>
          <w:lang w:val="lv-LV"/>
        </w:rPr>
        <w:t>each</w:t>
      </w:r>
      <w:proofErr w:type="spellEnd"/>
      <w:r w:rsidRPr="00A30882">
        <w:rPr>
          <w:highlight w:val="white"/>
          <w:lang w:val="lv-LV"/>
        </w:rPr>
        <w:t xml:space="preserve"> </w:t>
      </w:r>
      <w:proofErr w:type="spellStart"/>
      <w:r w:rsidRPr="00A30882">
        <w:rPr>
          <w:highlight w:val="white"/>
          <w:lang w:val="lv-LV"/>
        </w:rPr>
        <w:t>file</w:t>
      </w:r>
      <w:proofErr w:type="spellEnd"/>
    </w:p>
    <w:p w14:paraId="0926DAE7" w14:textId="77777777" w:rsidR="00990737" w:rsidRPr="00A30882" w:rsidRDefault="00990737" w:rsidP="00990737">
      <w:pPr>
        <w:pStyle w:val="CodeBlock"/>
        <w:keepNext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    </w:t>
      </w:r>
      <w:proofErr w:type="spellStart"/>
      <w:r w:rsidRPr="00A30882">
        <w:rPr>
          <w:highlight w:val="white"/>
          <w:lang w:val="lv-LV"/>
        </w:rPr>
        <w:t>ftpClient.DataConnectionType</w:t>
      </w:r>
      <w:proofErr w:type="spellEnd"/>
      <w:r w:rsidRPr="00A30882">
        <w:rPr>
          <w:highlight w:val="white"/>
          <w:lang w:val="lv-LV"/>
        </w:rPr>
        <w:t xml:space="preserve"> = </w:t>
      </w:r>
      <w:proofErr w:type="spellStart"/>
      <w:r w:rsidRPr="00A30882">
        <w:rPr>
          <w:highlight w:val="white"/>
          <w:lang w:val="lv-LV"/>
        </w:rPr>
        <w:t>FtpDataConnectionType.EPSV</w:t>
      </w:r>
      <w:proofErr w:type="spellEnd"/>
      <w:r w:rsidRPr="00A30882">
        <w:rPr>
          <w:highlight w:val="white"/>
          <w:lang w:val="lv-LV"/>
        </w:rPr>
        <w:t>;</w:t>
      </w:r>
    </w:p>
    <w:p w14:paraId="32A88B0A" w14:textId="77777777" w:rsidR="00990737" w:rsidRPr="00A30882" w:rsidRDefault="00990737" w:rsidP="00990737">
      <w:pPr>
        <w:pStyle w:val="CodeBlock"/>
        <w:keepNext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    </w:t>
      </w:r>
      <w:proofErr w:type="spellStart"/>
      <w:r w:rsidRPr="00A30882">
        <w:rPr>
          <w:highlight w:val="white"/>
          <w:lang w:val="lv-LV"/>
        </w:rPr>
        <w:t>ftpClient.SocketKeepAlive</w:t>
      </w:r>
      <w:proofErr w:type="spellEnd"/>
      <w:r w:rsidRPr="00A30882">
        <w:rPr>
          <w:highlight w:val="white"/>
          <w:lang w:val="lv-LV"/>
        </w:rPr>
        <w:t xml:space="preserve"> = </w:t>
      </w:r>
      <w:proofErr w:type="spellStart"/>
      <w:r w:rsidRPr="00A30882">
        <w:rPr>
          <w:highlight w:val="white"/>
          <w:lang w:val="lv-LV"/>
        </w:rPr>
        <w:t>true</w:t>
      </w:r>
      <w:proofErr w:type="spellEnd"/>
      <w:r w:rsidRPr="00A30882">
        <w:rPr>
          <w:highlight w:val="white"/>
          <w:lang w:val="lv-LV"/>
        </w:rPr>
        <w:t>;</w:t>
      </w:r>
    </w:p>
    <w:p w14:paraId="06EABE2D" w14:textId="77777777" w:rsidR="00990737" w:rsidRPr="00A30882" w:rsidRDefault="00990737" w:rsidP="00990737">
      <w:pPr>
        <w:pStyle w:val="CodeBlock"/>
        <w:keepNext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    System.Net.ServicePointManager.Expect100Continue = </w:t>
      </w:r>
      <w:proofErr w:type="spellStart"/>
      <w:r w:rsidRPr="00A30882">
        <w:rPr>
          <w:highlight w:val="white"/>
          <w:lang w:val="lv-LV"/>
        </w:rPr>
        <w:t>false</w:t>
      </w:r>
      <w:proofErr w:type="spellEnd"/>
      <w:r w:rsidRPr="00A30882">
        <w:rPr>
          <w:highlight w:val="white"/>
          <w:lang w:val="lv-LV"/>
        </w:rPr>
        <w:t>;</w:t>
      </w:r>
    </w:p>
    <w:p w14:paraId="768E7905" w14:textId="77777777" w:rsidR="00990737" w:rsidRPr="00A30882" w:rsidRDefault="00990737" w:rsidP="00990737">
      <w:pPr>
        <w:pStyle w:val="CodeBlock"/>
        <w:keepNext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    </w:t>
      </w:r>
      <w:proofErr w:type="spellStart"/>
      <w:r w:rsidRPr="00A30882">
        <w:rPr>
          <w:highlight w:val="white"/>
          <w:lang w:val="lv-LV"/>
        </w:rPr>
        <w:t>System.Net.ServicePointManager.SecurityProtocol</w:t>
      </w:r>
      <w:proofErr w:type="spellEnd"/>
      <w:r w:rsidRPr="00A30882">
        <w:rPr>
          <w:highlight w:val="white"/>
          <w:lang w:val="lv-LV"/>
        </w:rPr>
        <w:t xml:space="preserve"> = System.Net.SecurityProtocolType.Ssl3 | </w:t>
      </w:r>
      <w:proofErr w:type="spellStart"/>
      <w:r w:rsidRPr="00A30882">
        <w:rPr>
          <w:highlight w:val="white"/>
          <w:lang w:val="lv-LV"/>
        </w:rPr>
        <w:t>System.Net.SecurityProtocolType.Tls</w:t>
      </w:r>
      <w:proofErr w:type="spellEnd"/>
      <w:r w:rsidRPr="00A30882">
        <w:rPr>
          <w:highlight w:val="white"/>
          <w:lang w:val="lv-LV"/>
        </w:rPr>
        <w:t>;</w:t>
      </w:r>
    </w:p>
    <w:p w14:paraId="52C5A941" w14:textId="77777777" w:rsidR="00990737" w:rsidRPr="00A30882" w:rsidRDefault="00990737" w:rsidP="00990737">
      <w:pPr>
        <w:pStyle w:val="CodeBlock"/>
        <w:keepNext w:val="0"/>
        <w:rPr>
          <w:highlight w:val="white"/>
          <w:lang w:val="lv-LV"/>
        </w:rPr>
      </w:pPr>
    </w:p>
    <w:p w14:paraId="03FB06F2" w14:textId="77777777" w:rsidR="00990737" w:rsidRPr="00A30882" w:rsidRDefault="00990737" w:rsidP="00990737">
      <w:pPr>
        <w:pStyle w:val="CodeBlock"/>
        <w:keepNext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    </w:t>
      </w:r>
      <w:proofErr w:type="spellStart"/>
      <w:r w:rsidRPr="00A30882">
        <w:rPr>
          <w:highlight w:val="white"/>
          <w:lang w:val="lv-LV"/>
        </w:rPr>
        <w:t>ftpClient.Connect</w:t>
      </w:r>
      <w:proofErr w:type="spellEnd"/>
      <w:r w:rsidRPr="00A30882">
        <w:rPr>
          <w:highlight w:val="white"/>
          <w:lang w:val="lv-LV"/>
        </w:rPr>
        <w:t>();</w:t>
      </w:r>
    </w:p>
    <w:p w14:paraId="50462DB5" w14:textId="77777777" w:rsidR="00990737" w:rsidRPr="00A30882" w:rsidRDefault="00990737" w:rsidP="00990737">
      <w:pPr>
        <w:pStyle w:val="CodeBlock"/>
        <w:keepNext w:val="0"/>
        <w:rPr>
          <w:highlight w:val="white"/>
          <w:lang w:val="lv-LV"/>
        </w:rPr>
      </w:pPr>
    </w:p>
    <w:p w14:paraId="2F5450A5" w14:textId="77777777" w:rsidR="00990737" w:rsidRPr="00A30882" w:rsidRDefault="00990737" w:rsidP="00990737">
      <w:pPr>
        <w:pStyle w:val="CodeBlock"/>
        <w:keepNext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    </w:t>
      </w:r>
      <w:proofErr w:type="spellStart"/>
      <w:r w:rsidRPr="00A30882">
        <w:rPr>
          <w:highlight w:val="white"/>
          <w:lang w:val="lv-LV"/>
        </w:rPr>
        <w:t>using</w:t>
      </w:r>
      <w:proofErr w:type="spellEnd"/>
      <w:r w:rsidRPr="00A30882">
        <w:rPr>
          <w:highlight w:val="white"/>
          <w:lang w:val="lv-LV"/>
        </w:rPr>
        <w:t xml:space="preserve"> (var </w:t>
      </w:r>
      <w:proofErr w:type="spellStart"/>
      <w:r w:rsidRPr="00A30882">
        <w:rPr>
          <w:highlight w:val="white"/>
          <w:lang w:val="lv-LV"/>
        </w:rPr>
        <w:t>fileStream</w:t>
      </w:r>
      <w:proofErr w:type="spellEnd"/>
      <w:r w:rsidRPr="00A30882">
        <w:rPr>
          <w:highlight w:val="white"/>
          <w:lang w:val="lv-LV"/>
        </w:rPr>
        <w:t xml:space="preserve"> = </w:t>
      </w:r>
      <w:proofErr w:type="spellStart"/>
      <w:r w:rsidRPr="00A30882">
        <w:rPr>
          <w:highlight w:val="white"/>
          <w:lang w:val="lv-LV"/>
        </w:rPr>
        <w:t>File.OpenRead</w:t>
      </w:r>
      <w:proofErr w:type="spellEnd"/>
      <w:r w:rsidRPr="00A30882">
        <w:rPr>
          <w:highlight w:val="white"/>
          <w:lang w:val="lv-LV"/>
        </w:rPr>
        <w:t>(</w:t>
      </w:r>
      <w:proofErr w:type="spellStart"/>
      <w:r w:rsidRPr="00A30882">
        <w:rPr>
          <w:highlight w:val="white"/>
          <w:lang w:val="lv-LV"/>
        </w:rPr>
        <w:t>fileInfo.FullName</w:t>
      </w:r>
      <w:proofErr w:type="spellEnd"/>
      <w:r w:rsidRPr="00A30882">
        <w:rPr>
          <w:highlight w:val="white"/>
          <w:lang w:val="lv-LV"/>
        </w:rPr>
        <w:t>))</w:t>
      </w:r>
    </w:p>
    <w:p w14:paraId="50A6A641" w14:textId="77777777" w:rsidR="00990737" w:rsidRPr="00A30882" w:rsidRDefault="00990737" w:rsidP="00990737">
      <w:pPr>
        <w:pStyle w:val="CodeBlock"/>
        <w:keepNext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    {</w:t>
      </w:r>
    </w:p>
    <w:p w14:paraId="2444DD10" w14:textId="77777777" w:rsidR="00990737" w:rsidRPr="00A30882" w:rsidRDefault="00990737" w:rsidP="00990737">
      <w:pPr>
        <w:pStyle w:val="CodeBlock"/>
        <w:keepNext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        </w:t>
      </w:r>
      <w:proofErr w:type="spellStart"/>
      <w:r w:rsidRPr="00A30882">
        <w:rPr>
          <w:highlight w:val="white"/>
          <w:lang w:val="lv-LV"/>
        </w:rPr>
        <w:t>using</w:t>
      </w:r>
      <w:proofErr w:type="spellEnd"/>
      <w:r w:rsidRPr="00A30882">
        <w:rPr>
          <w:highlight w:val="white"/>
          <w:lang w:val="lv-LV"/>
        </w:rPr>
        <w:t xml:space="preserve"> (var </w:t>
      </w:r>
      <w:proofErr w:type="spellStart"/>
      <w:r w:rsidRPr="00A30882">
        <w:rPr>
          <w:highlight w:val="white"/>
          <w:lang w:val="lv-LV"/>
        </w:rPr>
        <w:t>ftpStream</w:t>
      </w:r>
      <w:proofErr w:type="spellEnd"/>
      <w:r w:rsidRPr="00A30882">
        <w:rPr>
          <w:highlight w:val="white"/>
          <w:lang w:val="lv-LV"/>
        </w:rPr>
        <w:t xml:space="preserve"> = </w:t>
      </w:r>
      <w:proofErr w:type="spellStart"/>
      <w:r w:rsidRPr="00A30882">
        <w:rPr>
          <w:highlight w:val="white"/>
          <w:lang w:val="lv-LV"/>
        </w:rPr>
        <w:t>ftpClient.OpenWrite</w:t>
      </w:r>
      <w:proofErr w:type="spellEnd"/>
      <w:r w:rsidRPr="00A30882">
        <w:rPr>
          <w:highlight w:val="white"/>
          <w:lang w:val="lv-LV"/>
        </w:rPr>
        <w:t>(</w:t>
      </w:r>
      <w:proofErr w:type="spellStart"/>
      <w:r w:rsidRPr="00A30882">
        <w:rPr>
          <w:highlight w:val="white"/>
          <w:lang w:val="lv-LV"/>
        </w:rPr>
        <w:t>folderName</w:t>
      </w:r>
      <w:proofErr w:type="spellEnd"/>
      <w:r w:rsidRPr="00A30882">
        <w:rPr>
          <w:highlight w:val="white"/>
          <w:lang w:val="lv-LV"/>
        </w:rPr>
        <w:t xml:space="preserve">, </w:t>
      </w:r>
      <w:proofErr w:type="spellStart"/>
      <w:r w:rsidRPr="00A30882">
        <w:rPr>
          <w:highlight w:val="white"/>
          <w:lang w:val="lv-LV"/>
        </w:rPr>
        <w:t>FtpDataType.ASCII</w:t>
      </w:r>
      <w:proofErr w:type="spellEnd"/>
      <w:r w:rsidRPr="00A30882">
        <w:rPr>
          <w:highlight w:val="white"/>
          <w:lang w:val="lv-LV"/>
        </w:rPr>
        <w:t>))</w:t>
      </w:r>
    </w:p>
    <w:p w14:paraId="00E1734D" w14:textId="77777777" w:rsidR="00990737" w:rsidRPr="00A30882" w:rsidRDefault="00990737" w:rsidP="00990737">
      <w:pPr>
        <w:pStyle w:val="CodeBlock"/>
        <w:keepNext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        {</w:t>
      </w:r>
    </w:p>
    <w:p w14:paraId="64110532" w14:textId="77777777" w:rsidR="00990737" w:rsidRPr="00A30882" w:rsidRDefault="00990737" w:rsidP="00990737">
      <w:pPr>
        <w:pStyle w:val="CodeBlock"/>
        <w:keepNext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            var </w:t>
      </w:r>
      <w:proofErr w:type="spellStart"/>
      <w:r w:rsidRPr="00A30882">
        <w:rPr>
          <w:highlight w:val="white"/>
          <w:lang w:val="lv-LV"/>
        </w:rPr>
        <w:t>buffer</w:t>
      </w:r>
      <w:proofErr w:type="spellEnd"/>
      <w:r w:rsidRPr="00A30882">
        <w:rPr>
          <w:highlight w:val="white"/>
          <w:lang w:val="lv-LV"/>
        </w:rPr>
        <w:t xml:space="preserve"> = </w:t>
      </w:r>
      <w:proofErr w:type="spellStart"/>
      <w:r w:rsidRPr="00A30882">
        <w:rPr>
          <w:highlight w:val="white"/>
          <w:lang w:val="lv-LV"/>
        </w:rPr>
        <w:t>new</w:t>
      </w:r>
      <w:proofErr w:type="spellEnd"/>
      <w:r w:rsidRPr="00A30882">
        <w:rPr>
          <w:highlight w:val="white"/>
          <w:lang w:val="lv-LV"/>
        </w:rPr>
        <w:t xml:space="preserve"> </w:t>
      </w:r>
      <w:proofErr w:type="spellStart"/>
      <w:r w:rsidRPr="00A30882">
        <w:rPr>
          <w:highlight w:val="white"/>
          <w:lang w:val="lv-LV"/>
        </w:rPr>
        <w:t>byte</w:t>
      </w:r>
      <w:proofErr w:type="spellEnd"/>
      <w:r w:rsidRPr="00A30882">
        <w:rPr>
          <w:highlight w:val="white"/>
          <w:lang w:val="lv-LV"/>
        </w:rPr>
        <w:t>[8 * 1024];</w:t>
      </w:r>
    </w:p>
    <w:p w14:paraId="7C014027" w14:textId="77777777" w:rsidR="00990737" w:rsidRPr="00A30882" w:rsidRDefault="00990737" w:rsidP="00990737">
      <w:pPr>
        <w:pStyle w:val="CodeBlock"/>
        <w:keepNext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            </w:t>
      </w:r>
      <w:proofErr w:type="spellStart"/>
      <w:r w:rsidRPr="00A30882">
        <w:rPr>
          <w:highlight w:val="white"/>
          <w:lang w:val="lv-LV"/>
        </w:rPr>
        <w:t>int</w:t>
      </w:r>
      <w:proofErr w:type="spellEnd"/>
      <w:r w:rsidRPr="00A30882">
        <w:rPr>
          <w:highlight w:val="white"/>
          <w:lang w:val="lv-LV"/>
        </w:rPr>
        <w:t xml:space="preserve"> </w:t>
      </w:r>
      <w:proofErr w:type="spellStart"/>
      <w:r w:rsidRPr="00A30882">
        <w:rPr>
          <w:highlight w:val="white"/>
          <w:lang w:val="lv-LV"/>
        </w:rPr>
        <w:t>count</w:t>
      </w:r>
      <w:proofErr w:type="spellEnd"/>
      <w:r w:rsidRPr="00A30882">
        <w:rPr>
          <w:highlight w:val="white"/>
          <w:lang w:val="lv-LV"/>
        </w:rPr>
        <w:t>;</w:t>
      </w:r>
    </w:p>
    <w:p w14:paraId="57072089" w14:textId="77777777" w:rsidR="00990737" w:rsidRPr="00A30882" w:rsidRDefault="00990737" w:rsidP="00990737">
      <w:pPr>
        <w:pStyle w:val="CodeBlock"/>
        <w:keepNext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            </w:t>
      </w:r>
      <w:proofErr w:type="spellStart"/>
      <w:r w:rsidRPr="00A30882">
        <w:rPr>
          <w:highlight w:val="white"/>
          <w:lang w:val="lv-LV"/>
        </w:rPr>
        <w:t>while</w:t>
      </w:r>
      <w:proofErr w:type="spellEnd"/>
      <w:r w:rsidRPr="00A30882">
        <w:rPr>
          <w:highlight w:val="white"/>
          <w:lang w:val="lv-LV"/>
        </w:rPr>
        <w:t xml:space="preserve"> ((</w:t>
      </w:r>
      <w:proofErr w:type="spellStart"/>
      <w:r w:rsidRPr="00A30882">
        <w:rPr>
          <w:highlight w:val="white"/>
          <w:lang w:val="lv-LV"/>
        </w:rPr>
        <w:t>count</w:t>
      </w:r>
      <w:proofErr w:type="spellEnd"/>
      <w:r w:rsidRPr="00A30882">
        <w:rPr>
          <w:highlight w:val="white"/>
          <w:lang w:val="lv-LV"/>
        </w:rPr>
        <w:t xml:space="preserve"> = </w:t>
      </w:r>
      <w:proofErr w:type="spellStart"/>
      <w:r w:rsidRPr="00A30882">
        <w:rPr>
          <w:highlight w:val="white"/>
          <w:lang w:val="lv-LV"/>
        </w:rPr>
        <w:t>fileStream.Read</w:t>
      </w:r>
      <w:proofErr w:type="spellEnd"/>
      <w:r w:rsidRPr="00A30882">
        <w:rPr>
          <w:highlight w:val="white"/>
          <w:lang w:val="lv-LV"/>
        </w:rPr>
        <w:t>(</w:t>
      </w:r>
      <w:proofErr w:type="spellStart"/>
      <w:r w:rsidRPr="00A30882">
        <w:rPr>
          <w:highlight w:val="white"/>
          <w:lang w:val="lv-LV"/>
        </w:rPr>
        <w:t>buffer</w:t>
      </w:r>
      <w:proofErr w:type="spellEnd"/>
      <w:r w:rsidRPr="00A30882">
        <w:rPr>
          <w:highlight w:val="white"/>
          <w:lang w:val="lv-LV"/>
        </w:rPr>
        <w:t xml:space="preserve">, 0, </w:t>
      </w:r>
      <w:proofErr w:type="spellStart"/>
      <w:r w:rsidRPr="00A30882">
        <w:rPr>
          <w:highlight w:val="white"/>
          <w:lang w:val="lv-LV"/>
        </w:rPr>
        <w:t>buffer.Length</w:t>
      </w:r>
      <w:proofErr w:type="spellEnd"/>
      <w:r w:rsidRPr="00A30882">
        <w:rPr>
          <w:highlight w:val="white"/>
          <w:lang w:val="lv-LV"/>
        </w:rPr>
        <w:t>)) &gt; 0)</w:t>
      </w:r>
    </w:p>
    <w:p w14:paraId="47781816" w14:textId="77777777" w:rsidR="00990737" w:rsidRPr="00A30882" w:rsidRDefault="00990737" w:rsidP="00990737">
      <w:pPr>
        <w:pStyle w:val="CodeBlock"/>
        <w:keepNext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lastRenderedPageBreak/>
        <w:t xml:space="preserve">                        {</w:t>
      </w:r>
    </w:p>
    <w:p w14:paraId="6540E88B" w14:textId="77777777" w:rsidR="00990737" w:rsidRPr="00A30882" w:rsidRDefault="00990737" w:rsidP="00990737">
      <w:pPr>
        <w:pStyle w:val="CodeBlock"/>
        <w:keepNext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                </w:t>
      </w:r>
      <w:proofErr w:type="spellStart"/>
      <w:r w:rsidRPr="00A30882">
        <w:rPr>
          <w:highlight w:val="white"/>
          <w:lang w:val="lv-LV"/>
        </w:rPr>
        <w:t>ftpStream.Write</w:t>
      </w:r>
      <w:proofErr w:type="spellEnd"/>
      <w:r w:rsidRPr="00A30882">
        <w:rPr>
          <w:highlight w:val="white"/>
          <w:lang w:val="lv-LV"/>
        </w:rPr>
        <w:t>(</w:t>
      </w:r>
      <w:proofErr w:type="spellStart"/>
      <w:r w:rsidRPr="00A30882">
        <w:rPr>
          <w:highlight w:val="white"/>
          <w:lang w:val="lv-LV"/>
        </w:rPr>
        <w:t>buffer</w:t>
      </w:r>
      <w:proofErr w:type="spellEnd"/>
      <w:r w:rsidRPr="00A30882">
        <w:rPr>
          <w:highlight w:val="white"/>
          <w:lang w:val="lv-LV"/>
        </w:rPr>
        <w:t xml:space="preserve">, 0, </w:t>
      </w:r>
      <w:proofErr w:type="spellStart"/>
      <w:r w:rsidRPr="00A30882">
        <w:rPr>
          <w:highlight w:val="white"/>
          <w:lang w:val="lv-LV"/>
        </w:rPr>
        <w:t>count</w:t>
      </w:r>
      <w:proofErr w:type="spellEnd"/>
      <w:r w:rsidRPr="00A30882">
        <w:rPr>
          <w:highlight w:val="white"/>
          <w:lang w:val="lv-LV"/>
        </w:rPr>
        <w:t>);</w:t>
      </w:r>
    </w:p>
    <w:p w14:paraId="06261390" w14:textId="77777777" w:rsidR="00990737" w:rsidRPr="00A30882" w:rsidRDefault="00990737" w:rsidP="00990737">
      <w:pPr>
        <w:pStyle w:val="CodeBlock"/>
        <w:keepNext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            }</w:t>
      </w:r>
    </w:p>
    <w:p w14:paraId="7DC92079" w14:textId="77777777" w:rsidR="00990737" w:rsidRPr="00A30882" w:rsidRDefault="00990737" w:rsidP="00990737">
      <w:pPr>
        <w:pStyle w:val="CodeBlock"/>
        <w:keepNext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        }</w:t>
      </w:r>
    </w:p>
    <w:p w14:paraId="27EFC5C2" w14:textId="77777777" w:rsidR="00990737" w:rsidRPr="00A30882" w:rsidRDefault="00990737" w:rsidP="00990737">
      <w:pPr>
        <w:pStyle w:val="CodeBlock"/>
        <w:keepNext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    }</w:t>
      </w:r>
    </w:p>
    <w:p w14:paraId="34826A6F" w14:textId="77777777" w:rsidR="00990737" w:rsidRPr="00A30882" w:rsidRDefault="00990737" w:rsidP="00990737">
      <w:pPr>
        <w:pStyle w:val="CodeBlock"/>
        <w:keepNext w:val="0"/>
        <w:rPr>
          <w:highlight w:val="white"/>
          <w:lang w:val="lv-LV"/>
        </w:rPr>
      </w:pPr>
    </w:p>
    <w:p w14:paraId="0A39FEB1" w14:textId="77777777" w:rsidR="00990737" w:rsidRPr="00A30882" w:rsidRDefault="00990737" w:rsidP="00990737">
      <w:pPr>
        <w:pStyle w:val="CodeBlock"/>
        <w:keepNext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    </w:t>
      </w:r>
      <w:proofErr w:type="spellStart"/>
      <w:r w:rsidRPr="00A30882">
        <w:rPr>
          <w:highlight w:val="white"/>
          <w:lang w:val="lv-LV"/>
        </w:rPr>
        <w:t>ftpClient.Disconnect</w:t>
      </w:r>
      <w:proofErr w:type="spellEnd"/>
      <w:r w:rsidRPr="00A30882">
        <w:rPr>
          <w:highlight w:val="white"/>
          <w:lang w:val="lv-LV"/>
        </w:rPr>
        <w:t>();</w:t>
      </w:r>
    </w:p>
    <w:p w14:paraId="6DEC8206" w14:textId="77777777" w:rsidR="00990737" w:rsidRPr="00A30882" w:rsidRDefault="00990737" w:rsidP="00990737">
      <w:pPr>
        <w:pStyle w:val="CodeBlock"/>
        <w:keepNext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}</w:t>
      </w:r>
    </w:p>
    <w:p w14:paraId="25450316" w14:textId="77777777" w:rsidR="00990737" w:rsidRPr="00A30882" w:rsidRDefault="00990737" w:rsidP="00990737">
      <w:pPr>
        <w:pStyle w:val="CodeBlock"/>
        <w:keepNext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}</w:t>
      </w:r>
    </w:p>
    <w:p w14:paraId="639433D7" w14:textId="77777777" w:rsidR="00990737" w:rsidRPr="00A30882" w:rsidRDefault="00990737" w:rsidP="00990737">
      <w:pPr>
        <w:pStyle w:val="CodeBlock"/>
        <w:keepNext w:val="0"/>
        <w:rPr>
          <w:highlight w:val="white"/>
          <w:lang w:val="lv-LV"/>
        </w:rPr>
      </w:pPr>
    </w:p>
    <w:p w14:paraId="47959892" w14:textId="77777777" w:rsidR="00990737" w:rsidRPr="00A30882" w:rsidRDefault="00990737" w:rsidP="00990737">
      <w:pPr>
        <w:pStyle w:val="CodeBlock"/>
        <w:keepNext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</w:t>
      </w:r>
      <w:proofErr w:type="spellStart"/>
      <w:r w:rsidRPr="00A30882">
        <w:rPr>
          <w:highlight w:val="white"/>
          <w:lang w:val="lv-LV"/>
        </w:rPr>
        <w:t>private</w:t>
      </w:r>
      <w:proofErr w:type="spellEnd"/>
      <w:r w:rsidRPr="00A30882">
        <w:rPr>
          <w:highlight w:val="white"/>
          <w:lang w:val="lv-LV"/>
        </w:rPr>
        <w:t xml:space="preserve"> </w:t>
      </w:r>
      <w:proofErr w:type="spellStart"/>
      <w:r w:rsidRPr="00A30882">
        <w:rPr>
          <w:highlight w:val="white"/>
          <w:lang w:val="lv-LV"/>
        </w:rPr>
        <w:t>static</w:t>
      </w:r>
      <w:proofErr w:type="spellEnd"/>
      <w:r w:rsidRPr="00A30882">
        <w:rPr>
          <w:highlight w:val="white"/>
          <w:lang w:val="lv-LV"/>
        </w:rPr>
        <w:t xml:space="preserve"> </w:t>
      </w:r>
      <w:proofErr w:type="spellStart"/>
      <w:r w:rsidRPr="00A30882">
        <w:rPr>
          <w:highlight w:val="white"/>
          <w:lang w:val="lv-LV"/>
        </w:rPr>
        <w:t>void</w:t>
      </w:r>
      <w:proofErr w:type="spellEnd"/>
      <w:r w:rsidRPr="00A30882">
        <w:rPr>
          <w:highlight w:val="white"/>
          <w:lang w:val="lv-LV"/>
        </w:rPr>
        <w:t xml:space="preserve"> </w:t>
      </w:r>
      <w:proofErr w:type="spellStart"/>
      <w:r w:rsidRPr="00A30882">
        <w:rPr>
          <w:highlight w:val="white"/>
          <w:lang w:val="lv-LV"/>
        </w:rPr>
        <w:t>myCertificateValidation</w:t>
      </w:r>
      <w:proofErr w:type="spellEnd"/>
      <w:r w:rsidRPr="00A30882">
        <w:rPr>
          <w:highlight w:val="white"/>
          <w:lang w:val="lv-LV"/>
        </w:rPr>
        <w:t>(</w:t>
      </w:r>
      <w:proofErr w:type="spellStart"/>
      <w:r w:rsidRPr="00A30882">
        <w:rPr>
          <w:highlight w:val="white"/>
          <w:lang w:val="lv-LV"/>
        </w:rPr>
        <w:t>FtpClient</w:t>
      </w:r>
      <w:proofErr w:type="spellEnd"/>
      <w:r w:rsidRPr="00A30882">
        <w:rPr>
          <w:highlight w:val="white"/>
          <w:lang w:val="lv-LV"/>
        </w:rPr>
        <w:t xml:space="preserve"> </w:t>
      </w:r>
      <w:proofErr w:type="spellStart"/>
      <w:r w:rsidRPr="00A30882">
        <w:rPr>
          <w:highlight w:val="white"/>
          <w:lang w:val="lv-LV"/>
        </w:rPr>
        <w:t>control</w:t>
      </w:r>
      <w:proofErr w:type="spellEnd"/>
      <w:r w:rsidRPr="00A30882">
        <w:rPr>
          <w:highlight w:val="white"/>
          <w:lang w:val="lv-LV"/>
        </w:rPr>
        <w:t xml:space="preserve">, </w:t>
      </w:r>
      <w:proofErr w:type="spellStart"/>
      <w:r w:rsidRPr="00A30882">
        <w:rPr>
          <w:highlight w:val="white"/>
          <w:lang w:val="lv-LV"/>
        </w:rPr>
        <w:t>FtpSslValidationEventArgs</w:t>
      </w:r>
      <w:proofErr w:type="spellEnd"/>
      <w:r w:rsidRPr="00A30882">
        <w:rPr>
          <w:highlight w:val="white"/>
          <w:lang w:val="lv-LV"/>
        </w:rPr>
        <w:t xml:space="preserve"> e)</w:t>
      </w:r>
    </w:p>
    <w:p w14:paraId="510AEE3B" w14:textId="77777777" w:rsidR="00990737" w:rsidRPr="00A30882" w:rsidRDefault="00990737" w:rsidP="00990737">
      <w:pPr>
        <w:pStyle w:val="CodeBlock"/>
        <w:keepNext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{</w:t>
      </w:r>
    </w:p>
    <w:p w14:paraId="2B623B6E" w14:textId="77777777" w:rsidR="00990737" w:rsidRPr="00A30882" w:rsidRDefault="00990737" w:rsidP="00990737">
      <w:pPr>
        <w:pStyle w:val="CodeBlock"/>
        <w:keepNext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    </w:t>
      </w:r>
      <w:proofErr w:type="spellStart"/>
      <w:r w:rsidRPr="00A30882">
        <w:rPr>
          <w:highlight w:val="white"/>
          <w:lang w:val="lv-LV"/>
        </w:rPr>
        <w:t>e.Accept</w:t>
      </w:r>
      <w:proofErr w:type="spellEnd"/>
      <w:r w:rsidRPr="00A30882">
        <w:rPr>
          <w:highlight w:val="white"/>
          <w:lang w:val="lv-LV"/>
        </w:rPr>
        <w:t xml:space="preserve"> = </w:t>
      </w:r>
      <w:proofErr w:type="spellStart"/>
      <w:r w:rsidRPr="00A30882">
        <w:rPr>
          <w:highlight w:val="white"/>
          <w:lang w:val="lv-LV"/>
        </w:rPr>
        <w:t>true</w:t>
      </w:r>
      <w:proofErr w:type="spellEnd"/>
      <w:r w:rsidRPr="00A30882">
        <w:rPr>
          <w:highlight w:val="white"/>
          <w:lang w:val="lv-LV"/>
        </w:rPr>
        <w:t>;</w:t>
      </w:r>
    </w:p>
    <w:p w14:paraId="728EB74F" w14:textId="77777777" w:rsidR="00990737" w:rsidRPr="00A30882" w:rsidRDefault="00990737" w:rsidP="00990737">
      <w:pPr>
        <w:pStyle w:val="CodeBlock"/>
        <w:keepNext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    }</w:t>
      </w:r>
    </w:p>
    <w:p w14:paraId="12A0E7E2" w14:textId="681B556C" w:rsidR="00990737" w:rsidRPr="00A30882" w:rsidRDefault="00990737" w:rsidP="00990737">
      <w:pPr>
        <w:pStyle w:val="CodeBlock"/>
        <w:keepNext w:val="0"/>
        <w:rPr>
          <w:highlight w:val="white"/>
          <w:lang w:val="lv-LV"/>
        </w:rPr>
      </w:pPr>
      <w:r w:rsidRPr="00A30882">
        <w:rPr>
          <w:highlight w:val="white"/>
          <w:lang w:val="lv-LV"/>
        </w:rPr>
        <w:t xml:space="preserve">    }</w:t>
      </w:r>
    </w:p>
    <w:p w14:paraId="4F17386B" w14:textId="10F96D0F" w:rsidR="0025560C" w:rsidRPr="00A30882" w:rsidRDefault="0025560C" w:rsidP="001A26D9">
      <w:pPr>
        <w:rPr>
          <w:lang w:eastAsia="ja-JP"/>
        </w:rPr>
      </w:pPr>
    </w:p>
    <w:p w14:paraId="1A0B1CC4" w14:textId="2E5903F0" w:rsidR="0099255F" w:rsidRPr="00A30882" w:rsidRDefault="0099255F" w:rsidP="002F3430">
      <w:pPr>
        <w:pStyle w:val="Heading1"/>
      </w:pPr>
      <w:bookmarkStart w:id="133" w:name="_Toc110419707"/>
      <w:r w:rsidRPr="00A30882">
        <w:lastRenderedPageBreak/>
        <w:t>Java</w:t>
      </w:r>
      <w:bookmarkEnd w:id="133"/>
    </w:p>
    <w:p w14:paraId="78CE5E58" w14:textId="77777777" w:rsidR="00C6656F" w:rsidRPr="00A30882" w:rsidRDefault="00C6656F" w:rsidP="002F3430">
      <w:pPr>
        <w:pStyle w:val="Heading2"/>
      </w:pPr>
      <w:bookmarkStart w:id="134" w:name="_Toc110419708"/>
      <w:r w:rsidRPr="00A30882">
        <w:t>Projekta izveidošana Java vidē</w:t>
      </w:r>
      <w:bookmarkEnd w:id="134"/>
    </w:p>
    <w:p w14:paraId="20064397" w14:textId="77777777" w:rsidR="00C6656F" w:rsidRPr="00A30882" w:rsidRDefault="00C6656F" w:rsidP="002F3430">
      <w:r w:rsidRPr="00A30882">
        <w:t xml:space="preserve">Projekts ir izveidots kā </w:t>
      </w:r>
      <w:proofErr w:type="spellStart"/>
      <w:r w:rsidRPr="00A30882">
        <w:rPr>
          <w:i/>
        </w:rPr>
        <w:t>Maven</w:t>
      </w:r>
      <w:proofErr w:type="spellEnd"/>
      <w:r w:rsidRPr="00A30882">
        <w:t xml:space="preserve"> </w:t>
      </w:r>
      <w:proofErr w:type="spellStart"/>
      <w:r w:rsidRPr="00A30882">
        <w:t>daudzmoduļu</w:t>
      </w:r>
      <w:proofErr w:type="spellEnd"/>
      <w:r w:rsidRPr="00A30882">
        <w:t xml:space="preserve"> projekts, tāpēc izstrādes videi ir jābūt </w:t>
      </w:r>
      <w:proofErr w:type="spellStart"/>
      <w:r w:rsidRPr="00A30882">
        <w:rPr>
          <w:i/>
        </w:rPr>
        <w:t>Maven</w:t>
      </w:r>
      <w:proofErr w:type="spellEnd"/>
      <w:r w:rsidRPr="00A30882">
        <w:t xml:space="preserve"> atbalstam. Galvenais projekts ir „</w:t>
      </w:r>
      <w:proofErr w:type="spellStart"/>
      <w:r w:rsidRPr="00A30882">
        <w:t>Samples</w:t>
      </w:r>
      <w:proofErr w:type="spellEnd"/>
      <w:r w:rsidRPr="00A30882">
        <w:t xml:space="preserve">”, kurš satur visus pārējos piemēru projektus. </w:t>
      </w:r>
    </w:p>
    <w:p w14:paraId="2B5BC7CE" w14:textId="77777777" w:rsidR="00C6656F" w:rsidRPr="00A30882" w:rsidRDefault="00C6656F" w:rsidP="002F3430">
      <w:pPr>
        <w:pStyle w:val="Pictureposition"/>
      </w:pPr>
      <w:r w:rsidRPr="00A30882">
        <w:rPr>
          <w:noProof/>
          <w:lang w:val="en-US"/>
        </w:rPr>
        <w:drawing>
          <wp:inline distT="0" distB="0" distL="0" distR="0" wp14:anchorId="4C3DDE92" wp14:editId="7C906033">
            <wp:extent cx="1924050" cy="5057775"/>
            <wp:effectExtent l="0" t="0" r="0" b="9525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1924050" cy="5057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0CFC67" w14:textId="6B5B5662" w:rsidR="00C6656F" w:rsidRPr="00A30882" w:rsidRDefault="008C1677" w:rsidP="002F3430">
      <w:pPr>
        <w:pStyle w:val="Picturecaption"/>
      </w:pPr>
      <w:fldSimple w:instr=" SEQ Attēls \* ARABIC ">
        <w:bookmarkStart w:id="135" w:name="_Toc110419771"/>
        <w:r w:rsidR="00B93481">
          <w:rPr>
            <w:noProof/>
          </w:rPr>
          <w:t>22</w:t>
        </w:r>
      </w:fldSimple>
      <w:r w:rsidR="00C6656F" w:rsidRPr="00A30882">
        <w:t>.attēls. Piemēru projektu struktūr</w:t>
      </w:r>
      <w:r w:rsidR="003E5C59" w:rsidRPr="00A30882">
        <w:t>a</w:t>
      </w:r>
      <w:r w:rsidR="00C6656F" w:rsidRPr="00A30882">
        <w:t xml:space="preserve"> </w:t>
      </w:r>
      <w:proofErr w:type="spellStart"/>
      <w:r w:rsidR="00C6656F" w:rsidRPr="00A30882">
        <w:t>Netbeans</w:t>
      </w:r>
      <w:proofErr w:type="spellEnd"/>
      <w:r w:rsidR="00C6656F" w:rsidRPr="00A30882">
        <w:t xml:space="preserve"> vidē</w:t>
      </w:r>
      <w:bookmarkEnd w:id="135"/>
    </w:p>
    <w:p w14:paraId="3C3C0211" w14:textId="77777777" w:rsidR="00C6656F" w:rsidRPr="00A30882" w:rsidRDefault="00C6656F" w:rsidP="002F3430">
      <w:r w:rsidRPr="00A30882">
        <w:t xml:space="preserve">Savukārt projekts </w:t>
      </w:r>
      <w:proofErr w:type="spellStart"/>
      <w:r w:rsidRPr="00A30882">
        <w:rPr>
          <w:i/>
        </w:rPr>
        <w:t>ProxyToService</w:t>
      </w:r>
      <w:proofErr w:type="spellEnd"/>
      <w:r w:rsidRPr="00A30882">
        <w:t xml:space="preserve"> satur konfigurāciju, kas ir kopīga visiem piemēriem, tajā skaitā DIT servisu klientu. Projekta POM.xml konfigurācijas datnē tiek norādītas WSDL datņu atrašanās vietas, tiem servisiem, kuriem ir jāģenerē klienta kods.</w:t>
      </w:r>
    </w:p>
    <w:p w14:paraId="65280962" w14:textId="77777777" w:rsidR="00C6656F" w:rsidRPr="00A30882" w:rsidRDefault="00C6656F" w:rsidP="002F3430">
      <w:pPr>
        <w:pStyle w:val="Sourcewithforeground"/>
        <w:rPr>
          <w:lang w:eastAsia="ja-JP"/>
        </w:rPr>
      </w:pPr>
      <w:r w:rsidRPr="00A30882">
        <w:rPr>
          <w:lang w:eastAsia="ja-JP"/>
        </w:rPr>
        <w:t>&lt;</w:t>
      </w:r>
      <w:proofErr w:type="spellStart"/>
      <w:r w:rsidRPr="00A30882">
        <w:rPr>
          <w:lang w:eastAsia="ja-JP"/>
        </w:rPr>
        <w:t>plugin</w:t>
      </w:r>
      <w:proofErr w:type="spellEnd"/>
      <w:r w:rsidRPr="00A30882">
        <w:rPr>
          <w:lang w:eastAsia="ja-JP"/>
        </w:rPr>
        <w:t>&gt;</w:t>
      </w:r>
    </w:p>
    <w:p w14:paraId="4BFCF22E" w14:textId="77777777" w:rsidR="00C6656F" w:rsidRPr="00A30882" w:rsidRDefault="00C6656F" w:rsidP="002F3430">
      <w:pPr>
        <w:pStyle w:val="Sourcewithforeground"/>
        <w:rPr>
          <w:lang w:eastAsia="ja-JP"/>
        </w:rPr>
      </w:pPr>
      <w:r w:rsidRPr="00A30882">
        <w:rPr>
          <w:lang w:eastAsia="ja-JP"/>
        </w:rPr>
        <w:t xml:space="preserve">                &lt;</w:t>
      </w:r>
      <w:proofErr w:type="spellStart"/>
      <w:r w:rsidRPr="00A30882">
        <w:rPr>
          <w:lang w:eastAsia="ja-JP"/>
        </w:rPr>
        <w:t>groupId</w:t>
      </w:r>
      <w:proofErr w:type="spellEnd"/>
      <w:r w:rsidRPr="00A30882">
        <w:rPr>
          <w:lang w:eastAsia="ja-JP"/>
        </w:rPr>
        <w:t>&gt;</w:t>
      </w:r>
      <w:proofErr w:type="spellStart"/>
      <w:r w:rsidRPr="00A30882">
        <w:rPr>
          <w:lang w:eastAsia="ja-JP"/>
        </w:rPr>
        <w:t>org.apache.cxf</w:t>
      </w:r>
      <w:proofErr w:type="spellEnd"/>
      <w:r w:rsidRPr="00A30882">
        <w:rPr>
          <w:lang w:eastAsia="ja-JP"/>
        </w:rPr>
        <w:t>&lt;/</w:t>
      </w:r>
      <w:proofErr w:type="spellStart"/>
      <w:r w:rsidRPr="00A30882">
        <w:rPr>
          <w:lang w:eastAsia="ja-JP"/>
        </w:rPr>
        <w:t>groupId</w:t>
      </w:r>
      <w:proofErr w:type="spellEnd"/>
      <w:r w:rsidRPr="00A30882">
        <w:rPr>
          <w:lang w:eastAsia="ja-JP"/>
        </w:rPr>
        <w:t>&gt;</w:t>
      </w:r>
    </w:p>
    <w:p w14:paraId="41E3B909" w14:textId="77777777" w:rsidR="00C6656F" w:rsidRPr="00A30882" w:rsidRDefault="00C6656F" w:rsidP="002F3430">
      <w:pPr>
        <w:pStyle w:val="Sourcewithforeground"/>
        <w:rPr>
          <w:lang w:eastAsia="ja-JP"/>
        </w:rPr>
      </w:pPr>
      <w:r w:rsidRPr="00A30882">
        <w:rPr>
          <w:lang w:eastAsia="ja-JP"/>
        </w:rPr>
        <w:t xml:space="preserve">                &lt;</w:t>
      </w:r>
      <w:proofErr w:type="spellStart"/>
      <w:r w:rsidRPr="00A30882">
        <w:rPr>
          <w:lang w:eastAsia="ja-JP"/>
        </w:rPr>
        <w:t>artifactId</w:t>
      </w:r>
      <w:proofErr w:type="spellEnd"/>
      <w:r w:rsidRPr="00A30882">
        <w:rPr>
          <w:lang w:eastAsia="ja-JP"/>
        </w:rPr>
        <w:t>&gt;</w:t>
      </w:r>
      <w:proofErr w:type="spellStart"/>
      <w:r w:rsidRPr="00A30882">
        <w:rPr>
          <w:lang w:eastAsia="ja-JP"/>
        </w:rPr>
        <w:t>cxf-codegen-plugin</w:t>
      </w:r>
      <w:proofErr w:type="spellEnd"/>
      <w:r w:rsidRPr="00A30882">
        <w:rPr>
          <w:lang w:eastAsia="ja-JP"/>
        </w:rPr>
        <w:t>&lt;/</w:t>
      </w:r>
      <w:proofErr w:type="spellStart"/>
      <w:r w:rsidRPr="00A30882">
        <w:rPr>
          <w:lang w:eastAsia="ja-JP"/>
        </w:rPr>
        <w:t>artifactId</w:t>
      </w:r>
      <w:proofErr w:type="spellEnd"/>
      <w:r w:rsidRPr="00A30882">
        <w:rPr>
          <w:lang w:eastAsia="ja-JP"/>
        </w:rPr>
        <w:t>&gt;</w:t>
      </w:r>
    </w:p>
    <w:p w14:paraId="583E5E71" w14:textId="77777777" w:rsidR="00C6656F" w:rsidRPr="00A30882" w:rsidRDefault="00C6656F" w:rsidP="002F3430">
      <w:pPr>
        <w:pStyle w:val="Sourcewithforeground"/>
        <w:rPr>
          <w:lang w:eastAsia="ja-JP"/>
        </w:rPr>
      </w:pPr>
      <w:r w:rsidRPr="00A30882">
        <w:rPr>
          <w:lang w:eastAsia="ja-JP"/>
        </w:rPr>
        <w:t xml:space="preserve">                &lt;</w:t>
      </w:r>
      <w:proofErr w:type="spellStart"/>
      <w:r w:rsidRPr="00A30882">
        <w:rPr>
          <w:lang w:eastAsia="ja-JP"/>
        </w:rPr>
        <w:t>version</w:t>
      </w:r>
      <w:proofErr w:type="spellEnd"/>
      <w:r w:rsidRPr="00A30882">
        <w:rPr>
          <w:lang w:eastAsia="ja-JP"/>
        </w:rPr>
        <w:t>&gt;${</w:t>
      </w:r>
      <w:proofErr w:type="spellStart"/>
      <w:r w:rsidRPr="00A30882">
        <w:rPr>
          <w:lang w:eastAsia="ja-JP"/>
        </w:rPr>
        <w:t>cxf.version</w:t>
      </w:r>
      <w:proofErr w:type="spellEnd"/>
      <w:r w:rsidRPr="00A30882">
        <w:rPr>
          <w:lang w:eastAsia="ja-JP"/>
        </w:rPr>
        <w:t>}&lt;/</w:t>
      </w:r>
      <w:proofErr w:type="spellStart"/>
      <w:r w:rsidRPr="00A30882">
        <w:rPr>
          <w:lang w:eastAsia="ja-JP"/>
        </w:rPr>
        <w:t>version</w:t>
      </w:r>
      <w:proofErr w:type="spellEnd"/>
      <w:r w:rsidRPr="00A30882">
        <w:rPr>
          <w:lang w:eastAsia="ja-JP"/>
        </w:rPr>
        <w:t xml:space="preserve">&gt;                </w:t>
      </w:r>
    </w:p>
    <w:p w14:paraId="6BB9FC86" w14:textId="77777777" w:rsidR="00C6656F" w:rsidRPr="00A30882" w:rsidRDefault="00C6656F" w:rsidP="002F3430">
      <w:pPr>
        <w:pStyle w:val="Sourcewithforeground"/>
        <w:rPr>
          <w:lang w:eastAsia="ja-JP"/>
        </w:rPr>
      </w:pPr>
      <w:r w:rsidRPr="00A30882">
        <w:rPr>
          <w:lang w:eastAsia="ja-JP"/>
        </w:rPr>
        <w:t xml:space="preserve">                &lt;</w:t>
      </w:r>
      <w:proofErr w:type="spellStart"/>
      <w:r w:rsidRPr="00A30882">
        <w:rPr>
          <w:lang w:eastAsia="ja-JP"/>
        </w:rPr>
        <w:t>executions</w:t>
      </w:r>
      <w:proofErr w:type="spellEnd"/>
      <w:r w:rsidRPr="00A30882">
        <w:rPr>
          <w:lang w:eastAsia="ja-JP"/>
        </w:rPr>
        <w:t>&gt;</w:t>
      </w:r>
    </w:p>
    <w:p w14:paraId="59199AF6" w14:textId="77777777" w:rsidR="00C6656F" w:rsidRPr="00A30882" w:rsidRDefault="00C6656F" w:rsidP="002F3430">
      <w:pPr>
        <w:pStyle w:val="Sourcewithforeground"/>
        <w:rPr>
          <w:lang w:eastAsia="ja-JP"/>
        </w:rPr>
      </w:pPr>
      <w:r w:rsidRPr="00A30882">
        <w:rPr>
          <w:lang w:eastAsia="ja-JP"/>
        </w:rPr>
        <w:t xml:space="preserve">                    &lt;</w:t>
      </w:r>
      <w:proofErr w:type="spellStart"/>
      <w:r w:rsidRPr="00A30882">
        <w:rPr>
          <w:lang w:eastAsia="ja-JP"/>
        </w:rPr>
        <w:t>execution</w:t>
      </w:r>
      <w:proofErr w:type="spellEnd"/>
      <w:r w:rsidRPr="00A30882">
        <w:rPr>
          <w:lang w:eastAsia="ja-JP"/>
        </w:rPr>
        <w:t xml:space="preserve">&gt;                       </w:t>
      </w:r>
    </w:p>
    <w:p w14:paraId="465AB9FD" w14:textId="77777777" w:rsidR="00C6656F" w:rsidRPr="00A30882" w:rsidRDefault="00C6656F" w:rsidP="002F3430">
      <w:pPr>
        <w:pStyle w:val="Sourcewithforeground"/>
        <w:rPr>
          <w:lang w:eastAsia="ja-JP"/>
        </w:rPr>
      </w:pPr>
      <w:r w:rsidRPr="00A30882">
        <w:rPr>
          <w:lang w:eastAsia="ja-JP"/>
        </w:rPr>
        <w:t xml:space="preserve">                        &lt;</w:t>
      </w:r>
      <w:proofErr w:type="spellStart"/>
      <w:r w:rsidRPr="00A30882">
        <w:rPr>
          <w:lang w:eastAsia="ja-JP"/>
        </w:rPr>
        <w:t>id</w:t>
      </w:r>
      <w:proofErr w:type="spellEnd"/>
      <w:r w:rsidRPr="00A30882">
        <w:rPr>
          <w:lang w:eastAsia="ja-JP"/>
        </w:rPr>
        <w:t>&gt;</w:t>
      </w:r>
      <w:proofErr w:type="spellStart"/>
      <w:r w:rsidRPr="00A30882">
        <w:rPr>
          <w:lang w:eastAsia="ja-JP"/>
        </w:rPr>
        <w:t>generate-sources</w:t>
      </w:r>
      <w:proofErr w:type="spellEnd"/>
      <w:r w:rsidRPr="00A30882">
        <w:rPr>
          <w:lang w:eastAsia="ja-JP"/>
        </w:rPr>
        <w:t>&lt;/</w:t>
      </w:r>
      <w:proofErr w:type="spellStart"/>
      <w:r w:rsidRPr="00A30882">
        <w:rPr>
          <w:lang w:eastAsia="ja-JP"/>
        </w:rPr>
        <w:t>id</w:t>
      </w:r>
      <w:proofErr w:type="spellEnd"/>
      <w:r w:rsidRPr="00A30882">
        <w:rPr>
          <w:lang w:eastAsia="ja-JP"/>
        </w:rPr>
        <w:t xml:space="preserve">&gt;                        </w:t>
      </w:r>
    </w:p>
    <w:p w14:paraId="219E0AF5" w14:textId="77777777" w:rsidR="00C6656F" w:rsidRPr="00A30882" w:rsidRDefault="00C6656F" w:rsidP="002F3430">
      <w:pPr>
        <w:pStyle w:val="Sourcewithforeground"/>
        <w:rPr>
          <w:lang w:eastAsia="ja-JP"/>
        </w:rPr>
      </w:pPr>
      <w:r w:rsidRPr="00A30882">
        <w:rPr>
          <w:lang w:eastAsia="ja-JP"/>
        </w:rPr>
        <w:t xml:space="preserve">                        &lt;</w:t>
      </w:r>
      <w:proofErr w:type="spellStart"/>
      <w:r w:rsidRPr="00A30882">
        <w:rPr>
          <w:lang w:eastAsia="ja-JP"/>
        </w:rPr>
        <w:t>phase</w:t>
      </w:r>
      <w:proofErr w:type="spellEnd"/>
      <w:r w:rsidRPr="00A30882">
        <w:rPr>
          <w:lang w:eastAsia="ja-JP"/>
        </w:rPr>
        <w:t>&gt;</w:t>
      </w:r>
      <w:proofErr w:type="spellStart"/>
      <w:r w:rsidRPr="00A30882">
        <w:rPr>
          <w:lang w:eastAsia="ja-JP"/>
        </w:rPr>
        <w:t>generate-sources</w:t>
      </w:r>
      <w:proofErr w:type="spellEnd"/>
      <w:r w:rsidRPr="00A30882">
        <w:rPr>
          <w:lang w:eastAsia="ja-JP"/>
        </w:rPr>
        <w:t>&lt;/</w:t>
      </w:r>
      <w:proofErr w:type="spellStart"/>
      <w:r w:rsidRPr="00A30882">
        <w:rPr>
          <w:lang w:eastAsia="ja-JP"/>
        </w:rPr>
        <w:t>phase</w:t>
      </w:r>
      <w:proofErr w:type="spellEnd"/>
      <w:r w:rsidRPr="00A30882">
        <w:rPr>
          <w:lang w:eastAsia="ja-JP"/>
        </w:rPr>
        <w:t>&gt;</w:t>
      </w:r>
    </w:p>
    <w:p w14:paraId="47172FFF" w14:textId="77777777" w:rsidR="00C6656F" w:rsidRPr="00A30882" w:rsidRDefault="00C6656F" w:rsidP="002F3430">
      <w:pPr>
        <w:pStyle w:val="Sourcewithforeground"/>
        <w:rPr>
          <w:lang w:eastAsia="ja-JP"/>
        </w:rPr>
      </w:pPr>
      <w:r w:rsidRPr="00A30882">
        <w:rPr>
          <w:lang w:eastAsia="ja-JP"/>
        </w:rPr>
        <w:t xml:space="preserve">                        &lt;</w:t>
      </w:r>
      <w:proofErr w:type="spellStart"/>
      <w:r w:rsidRPr="00A30882">
        <w:rPr>
          <w:lang w:eastAsia="ja-JP"/>
        </w:rPr>
        <w:t>configuration</w:t>
      </w:r>
      <w:proofErr w:type="spellEnd"/>
      <w:r w:rsidRPr="00A30882">
        <w:rPr>
          <w:lang w:eastAsia="ja-JP"/>
        </w:rPr>
        <w:t>&gt;</w:t>
      </w:r>
    </w:p>
    <w:p w14:paraId="5F991F0E" w14:textId="77777777" w:rsidR="00C6656F" w:rsidRPr="00A30882" w:rsidRDefault="00C6656F" w:rsidP="002F3430">
      <w:pPr>
        <w:pStyle w:val="Sourcewithforeground"/>
        <w:rPr>
          <w:lang w:eastAsia="ja-JP"/>
        </w:rPr>
      </w:pPr>
      <w:r w:rsidRPr="00A30882">
        <w:rPr>
          <w:lang w:eastAsia="ja-JP"/>
        </w:rPr>
        <w:lastRenderedPageBreak/>
        <w:t xml:space="preserve">                            &lt;</w:t>
      </w:r>
      <w:proofErr w:type="spellStart"/>
      <w:r w:rsidRPr="00A30882">
        <w:rPr>
          <w:lang w:eastAsia="ja-JP"/>
        </w:rPr>
        <w:t>fork</w:t>
      </w:r>
      <w:proofErr w:type="spellEnd"/>
      <w:r w:rsidRPr="00A30882">
        <w:rPr>
          <w:lang w:eastAsia="ja-JP"/>
        </w:rPr>
        <w:t>&gt;</w:t>
      </w:r>
      <w:proofErr w:type="spellStart"/>
      <w:r w:rsidRPr="00A30882">
        <w:rPr>
          <w:lang w:eastAsia="ja-JP"/>
        </w:rPr>
        <w:t>true</w:t>
      </w:r>
      <w:proofErr w:type="spellEnd"/>
      <w:r w:rsidRPr="00A30882">
        <w:rPr>
          <w:lang w:eastAsia="ja-JP"/>
        </w:rPr>
        <w:t>&lt;/</w:t>
      </w:r>
      <w:proofErr w:type="spellStart"/>
      <w:r w:rsidRPr="00A30882">
        <w:rPr>
          <w:lang w:eastAsia="ja-JP"/>
        </w:rPr>
        <w:t>fork</w:t>
      </w:r>
      <w:proofErr w:type="spellEnd"/>
      <w:r w:rsidRPr="00A30882">
        <w:rPr>
          <w:lang w:eastAsia="ja-JP"/>
        </w:rPr>
        <w:t>&gt;</w:t>
      </w:r>
    </w:p>
    <w:p w14:paraId="104938A0" w14:textId="77777777" w:rsidR="00C6656F" w:rsidRPr="00A30882" w:rsidRDefault="00C6656F" w:rsidP="002F3430">
      <w:pPr>
        <w:pStyle w:val="Sourcewithforeground"/>
        <w:rPr>
          <w:lang w:eastAsia="ja-JP"/>
        </w:rPr>
      </w:pPr>
      <w:r w:rsidRPr="00A30882">
        <w:rPr>
          <w:lang w:eastAsia="ja-JP"/>
        </w:rPr>
        <w:t xml:space="preserve">                            &lt;</w:t>
      </w:r>
      <w:proofErr w:type="spellStart"/>
      <w:r w:rsidRPr="00A30882">
        <w:rPr>
          <w:lang w:eastAsia="ja-JP"/>
        </w:rPr>
        <w:t>wsdlOptions</w:t>
      </w:r>
      <w:proofErr w:type="spellEnd"/>
      <w:r w:rsidRPr="00A30882">
        <w:rPr>
          <w:lang w:eastAsia="ja-JP"/>
        </w:rPr>
        <w:t xml:space="preserve">&gt;                                </w:t>
      </w:r>
    </w:p>
    <w:p w14:paraId="640E121D" w14:textId="77777777" w:rsidR="00C6656F" w:rsidRPr="00A30882" w:rsidRDefault="00C6656F" w:rsidP="002F3430">
      <w:pPr>
        <w:pStyle w:val="Sourcewithforeground"/>
        <w:rPr>
          <w:lang w:eastAsia="ja-JP"/>
        </w:rPr>
      </w:pPr>
      <w:r w:rsidRPr="00A30882">
        <w:rPr>
          <w:lang w:eastAsia="ja-JP"/>
        </w:rPr>
        <w:t xml:space="preserve">                                &lt;</w:t>
      </w:r>
      <w:proofErr w:type="spellStart"/>
      <w:r w:rsidRPr="00A30882">
        <w:rPr>
          <w:lang w:eastAsia="ja-JP"/>
        </w:rPr>
        <w:t>wsdlOption</w:t>
      </w:r>
      <w:proofErr w:type="spellEnd"/>
      <w:r w:rsidRPr="00A30882">
        <w:rPr>
          <w:lang w:eastAsia="ja-JP"/>
        </w:rPr>
        <w:t>&gt;                                   &lt;</w:t>
      </w:r>
      <w:proofErr w:type="spellStart"/>
      <w:r w:rsidRPr="00A30882">
        <w:rPr>
          <w:lang w:eastAsia="ja-JP"/>
        </w:rPr>
        <w:t>wsdl</w:t>
      </w:r>
      <w:proofErr w:type="spellEnd"/>
      <w:r w:rsidRPr="00A30882">
        <w:rPr>
          <w:lang w:eastAsia="ja-JP"/>
        </w:rPr>
        <w:t>&gt;</w:t>
      </w:r>
      <w:proofErr w:type="spellStart"/>
      <w:r w:rsidRPr="00A30882">
        <w:rPr>
          <w:lang w:eastAsia="ja-JP"/>
        </w:rPr>
        <w:t>src</w:t>
      </w:r>
      <w:proofErr w:type="spellEnd"/>
      <w:r w:rsidRPr="00A30882">
        <w:rPr>
          <w:lang w:eastAsia="ja-JP"/>
        </w:rPr>
        <w:t>/</w:t>
      </w:r>
      <w:proofErr w:type="spellStart"/>
      <w:r w:rsidRPr="00A30882">
        <w:rPr>
          <w:lang w:eastAsia="ja-JP"/>
        </w:rPr>
        <w:t>main</w:t>
      </w:r>
      <w:proofErr w:type="spellEnd"/>
      <w:r w:rsidRPr="00A30882">
        <w:rPr>
          <w:lang w:eastAsia="ja-JP"/>
        </w:rPr>
        <w:t>/</w:t>
      </w:r>
      <w:proofErr w:type="spellStart"/>
      <w:r w:rsidRPr="00A30882">
        <w:rPr>
          <w:lang w:eastAsia="ja-JP"/>
        </w:rPr>
        <w:t>resources</w:t>
      </w:r>
      <w:proofErr w:type="spellEnd"/>
      <w:r w:rsidRPr="00A30882">
        <w:rPr>
          <w:lang w:eastAsia="ja-JP"/>
        </w:rPr>
        <w:t>/</w:t>
      </w:r>
      <w:proofErr w:type="spellStart"/>
      <w:r w:rsidRPr="00A30882">
        <w:rPr>
          <w:lang w:eastAsia="ja-JP"/>
        </w:rPr>
        <w:t>files</w:t>
      </w:r>
      <w:proofErr w:type="spellEnd"/>
      <w:r w:rsidRPr="00A30882">
        <w:rPr>
          <w:lang w:eastAsia="ja-JP"/>
        </w:rPr>
        <w:t>/</w:t>
      </w:r>
      <w:proofErr w:type="spellStart"/>
      <w:r w:rsidRPr="00A30882">
        <w:rPr>
          <w:lang w:eastAsia="ja-JP"/>
        </w:rPr>
        <w:t>ConfigurationService.wsdl</w:t>
      </w:r>
      <w:proofErr w:type="spellEnd"/>
      <w:r w:rsidRPr="00A30882">
        <w:rPr>
          <w:lang w:eastAsia="ja-JP"/>
        </w:rPr>
        <w:t>&lt;/</w:t>
      </w:r>
      <w:proofErr w:type="spellStart"/>
      <w:r w:rsidRPr="00A30882">
        <w:rPr>
          <w:lang w:eastAsia="ja-JP"/>
        </w:rPr>
        <w:t>wsdl</w:t>
      </w:r>
      <w:proofErr w:type="spellEnd"/>
      <w:r w:rsidRPr="00A30882">
        <w:rPr>
          <w:lang w:eastAsia="ja-JP"/>
        </w:rPr>
        <w:t>&gt;</w:t>
      </w:r>
    </w:p>
    <w:p w14:paraId="0AD9C106" w14:textId="77777777" w:rsidR="00C6656F" w:rsidRPr="00A30882" w:rsidRDefault="00C6656F" w:rsidP="002F3430">
      <w:pPr>
        <w:pStyle w:val="Sourcewithforeground"/>
        <w:rPr>
          <w:lang w:eastAsia="ja-JP"/>
        </w:rPr>
      </w:pPr>
      <w:r w:rsidRPr="00A30882">
        <w:rPr>
          <w:lang w:eastAsia="ja-JP"/>
        </w:rPr>
        <w:t xml:space="preserve">                                &lt;/</w:t>
      </w:r>
      <w:proofErr w:type="spellStart"/>
      <w:r w:rsidRPr="00A30882">
        <w:rPr>
          <w:lang w:eastAsia="ja-JP"/>
        </w:rPr>
        <w:t>wsdlOption</w:t>
      </w:r>
      <w:proofErr w:type="spellEnd"/>
      <w:r w:rsidRPr="00A30882">
        <w:rPr>
          <w:lang w:eastAsia="ja-JP"/>
        </w:rPr>
        <w:t>&gt;</w:t>
      </w:r>
    </w:p>
    <w:p w14:paraId="5ECEB887" w14:textId="77777777" w:rsidR="00C6656F" w:rsidRPr="00A30882" w:rsidRDefault="00C6656F" w:rsidP="002F3430">
      <w:pPr>
        <w:pStyle w:val="Sourcewithforeground"/>
        <w:rPr>
          <w:lang w:eastAsia="ja-JP"/>
        </w:rPr>
      </w:pPr>
      <w:r w:rsidRPr="00A30882">
        <w:rPr>
          <w:lang w:eastAsia="ja-JP"/>
        </w:rPr>
        <w:t xml:space="preserve">                                &lt;</w:t>
      </w:r>
      <w:proofErr w:type="spellStart"/>
      <w:r w:rsidRPr="00A30882">
        <w:rPr>
          <w:lang w:eastAsia="ja-JP"/>
        </w:rPr>
        <w:t>wsdlOption</w:t>
      </w:r>
      <w:proofErr w:type="spellEnd"/>
      <w:r w:rsidRPr="00A30882">
        <w:rPr>
          <w:lang w:eastAsia="ja-JP"/>
        </w:rPr>
        <w:t>&gt;</w:t>
      </w:r>
    </w:p>
    <w:p w14:paraId="3B89F978" w14:textId="77777777" w:rsidR="00C6656F" w:rsidRPr="00A30882" w:rsidRDefault="00C6656F" w:rsidP="002F3430">
      <w:pPr>
        <w:pStyle w:val="Sourcewithforeground"/>
        <w:rPr>
          <w:lang w:eastAsia="ja-JP"/>
        </w:rPr>
      </w:pPr>
      <w:r w:rsidRPr="00A30882">
        <w:rPr>
          <w:lang w:eastAsia="ja-JP"/>
        </w:rPr>
        <w:t xml:space="preserve">                                    &lt;</w:t>
      </w:r>
      <w:proofErr w:type="spellStart"/>
      <w:r w:rsidRPr="00A30882">
        <w:rPr>
          <w:lang w:eastAsia="ja-JP"/>
        </w:rPr>
        <w:t>wsdl</w:t>
      </w:r>
      <w:proofErr w:type="spellEnd"/>
      <w:r w:rsidRPr="00A30882">
        <w:rPr>
          <w:lang w:eastAsia="ja-JP"/>
        </w:rPr>
        <w:t>&gt;</w:t>
      </w:r>
      <w:proofErr w:type="spellStart"/>
      <w:r w:rsidRPr="00A30882">
        <w:rPr>
          <w:lang w:eastAsia="ja-JP"/>
        </w:rPr>
        <w:t>src</w:t>
      </w:r>
      <w:proofErr w:type="spellEnd"/>
      <w:r w:rsidRPr="00A30882">
        <w:rPr>
          <w:lang w:eastAsia="ja-JP"/>
        </w:rPr>
        <w:t>/</w:t>
      </w:r>
      <w:proofErr w:type="spellStart"/>
      <w:r w:rsidRPr="00A30882">
        <w:rPr>
          <w:lang w:eastAsia="ja-JP"/>
        </w:rPr>
        <w:t>main</w:t>
      </w:r>
      <w:proofErr w:type="spellEnd"/>
      <w:r w:rsidRPr="00A30882">
        <w:rPr>
          <w:lang w:eastAsia="ja-JP"/>
        </w:rPr>
        <w:t>/</w:t>
      </w:r>
      <w:proofErr w:type="spellStart"/>
      <w:r w:rsidRPr="00A30882">
        <w:rPr>
          <w:lang w:eastAsia="ja-JP"/>
        </w:rPr>
        <w:t>resources</w:t>
      </w:r>
      <w:proofErr w:type="spellEnd"/>
      <w:r w:rsidRPr="00A30882">
        <w:rPr>
          <w:lang w:eastAsia="ja-JP"/>
        </w:rPr>
        <w:t>/</w:t>
      </w:r>
      <w:proofErr w:type="spellStart"/>
      <w:r w:rsidRPr="00A30882">
        <w:rPr>
          <w:lang w:eastAsia="ja-JP"/>
        </w:rPr>
        <w:t>files</w:t>
      </w:r>
      <w:proofErr w:type="spellEnd"/>
      <w:r w:rsidRPr="00A30882">
        <w:rPr>
          <w:lang w:eastAsia="ja-JP"/>
        </w:rPr>
        <w:t>/</w:t>
      </w:r>
      <w:proofErr w:type="spellStart"/>
      <w:r w:rsidRPr="00A30882">
        <w:rPr>
          <w:lang w:eastAsia="ja-JP"/>
        </w:rPr>
        <w:t>WcfService.wsdl</w:t>
      </w:r>
      <w:proofErr w:type="spellEnd"/>
      <w:r w:rsidRPr="00A30882">
        <w:rPr>
          <w:lang w:eastAsia="ja-JP"/>
        </w:rPr>
        <w:t>&lt;/</w:t>
      </w:r>
      <w:proofErr w:type="spellStart"/>
      <w:r w:rsidRPr="00A30882">
        <w:rPr>
          <w:lang w:eastAsia="ja-JP"/>
        </w:rPr>
        <w:t>wsdl</w:t>
      </w:r>
      <w:proofErr w:type="spellEnd"/>
      <w:r w:rsidRPr="00A30882">
        <w:rPr>
          <w:lang w:eastAsia="ja-JP"/>
        </w:rPr>
        <w:t>&gt;</w:t>
      </w:r>
    </w:p>
    <w:p w14:paraId="3734560C" w14:textId="77777777" w:rsidR="00C6656F" w:rsidRPr="00A30882" w:rsidRDefault="00C6656F" w:rsidP="002F3430">
      <w:pPr>
        <w:pStyle w:val="Sourcewithforeground"/>
        <w:rPr>
          <w:lang w:eastAsia="ja-JP"/>
        </w:rPr>
      </w:pPr>
      <w:r w:rsidRPr="00A30882">
        <w:rPr>
          <w:lang w:eastAsia="ja-JP"/>
        </w:rPr>
        <w:t xml:space="preserve">                                &lt;/</w:t>
      </w:r>
      <w:proofErr w:type="spellStart"/>
      <w:r w:rsidRPr="00A30882">
        <w:rPr>
          <w:lang w:eastAsia="ja-JP"/>
        </w:rPr>
        <w:t>wsdlOption</w:t>
      </w:r>
      <w:proofErr w:type="spellEnd"/>
      <w:r w:rsidRPr="00A30882">
        <w:rPr>
          <w:lang w:eastAsia="ja-JP"/>
        </w:rPr>
        <w:t>&gt;</w:t>
      </w:r>
    </w:p>
    <w:p w14:paraId="6DD5E1F3" w14:textId="77777777" w:rsidR="00C6656F" w:rsidRPr="00A30882" w:rsidRDefault="00C6656F" w:rsidP="002F3430">
      <w:pPr>
        <w:pStyle w:val="Sourcewithforeground"/>
        <w:rPr>
          <w:lang w:eastAsia="ja-JP"/>
        </w:rPr>
      </w:pPr>
      <w:r w:rsidRPr="00A30882">
        <w:rPr>
          <w:lang w:eastAsia="ja-JP"/>
        </w:rPr>
        <w:t xml:space="preserve">                            &lt;/</w:t>
      </w:r>
      <w:proofErr w:type="spellStart"/>
      <w:r w:rsidRPr="00A30882">
        <w:rPr>
          <w:lang w:eastAsia="ja-JP"/>
        </w:rPr>
        <w:t>wsdlOptions</w:t>
      </w:r>
      <w:proofErr w:type="spellEnd"/>
      <w:r w:rsidRPr="00A30882">
        <w:rPr>
          <w:lang w:eastAsia="ja-JP"/>
        </w:rPr>
        <w:t>&gt;</w:t>
      </w:r>
    </w:p>
    <w:p w14:paraId="414A0E14" w14:textId="77777777" w:rsidR="00C6656F" w:rsidRPr="00A30882" w:rsidRDefault="00C6656F" w:rsidP="002F3430">
      <w:pPr>
        <w:pStyle w:val="Sourcewithforeground"/>
        <w:rPr>
          <w:lang w:eastAsia="ja-JP"/>
        </w:rPr>
      </w:pPr>
      <w:r w:rsidRPr="00A30882">
        <w:rPr>
          <w:lang w:eastAsia="ja-JP"/>
        </w:rPr>
        <w:t xml:space="preserve">                        &lt;/</w:t>
      </w:r>
      <w:proofErr w:type="spellStart"/>
      <w:r w:rsidRPr="00A30882">
        <w:rPr>
          <w:lang w:eastAsia="ja-JP"/>
        </w:rPr>
        <w:t>configuration</w:t>
      </w:r>
      <w:proofErr w:type="spellEnd"/>
      <w:r w:rsidRPr="00A30882">
        <w:rPr>
          <w:lang w:eastAsia="ja-JP"/>
        </w:rPr>
        <w:t>&gt;</w:t>
      </w:r>
    </w:p>
    <w:p w14:paraId="510AF732" w14:textId="77777777" w:rsidR="00C6656F" w:rsidRPr="00A30882" w:rsidRDefault="00C6656F" w:rsidP="002F3430">
      <w:pPr>
        <w:pStyle w:val="Sourcewithforeground"/>
        <w:rPr>
          <w:lang w:eastAsia="ja-JP"/>
        </w:rPr>
      </w:pPr>
      <w:r w:rsidRPr="00A30882">
        <w:rPr>
          <w:lang w:eastAsia="ja-JP"/>
        </w:rPr>
        <w:t xml:space="preserve">                        &lt;</w:t>
      </w:r>
      <w:proofErr w:type="spellStart"/>
      <w:r w:rsidRPr="00A30882">
        <w:rPr>
          <w:lang w:eastAsia="ja-JP"/>
        </w:rPr>
        <w:t>goals</w:t>
      </w:r>
      <w:proofErr w:type="spellEnd"/>
      <w:r w:rsidRPr="00A30882">
        <w:rPr>
          <w:lang w:eastAsia="ja-JP"/>
        </w:rPr>
        <w:t>&gt;</w:t>
      </w:r>
    </w:p>
    <w:p w14:paraId="2CBA2284" w14:textId="77777777" w:rsidR="00C6656F" w:rsidRPr="00A30882" w:rsidRDefault="00C6656F" w:rsidP="002F3430">
      <w:pPr>
        <w:pStyle w:val="Sourcewithforeground"/>
        <w:rPr>
          <w:lang w:eastAsia="ja-JP"/>
        </w:rPr>
      </w:pPr>
      <w:r w:rsidRPr="00A30882">
        <w:rPr>
          <w:lang w:eastAsia="ja-JP"/>
        </w:rPr>
        <w:t xml:space="preserve">                            &lt;</w:t>
      </w:r>
      <w:proofErr w:type="spellStart"/>
      <w:r w:rsidRPr="00A30882">
        <w:rPr>
          <w:lang w:eastAsia="ja-JP"/>
        </w:rPr>
        <w:t>goal</w:t>
      </w:r>
      <w:proofErr w:type="spellEnd"/>
      <w:r w:rsidRPr="00A30882">
        <w:rPr>
          <w:lang w:eastAsia="ja-JP"/>
        </w:rPr>
        <w:t>&gt;wsdl2java&lt;/</w:t>
      </w:r>
      <w:proofErr w:type="spellStart"/>
      <w:r w:rsidRPr="00A30882">
        <w:rPr>
          <w:lang w:eastAsia="ja-JP"/>
        </w:rPr>
        <w:t>goal</w:t>
      </w:r>
      <w:proofErr w:type="spellEnd"/>
      <w:r w:rsidRPr="00A30882">
        <w:rPr>
          <w:lang w:eastAsia="ja-JP"/>
        </w:rPr>
        <w:t>&gt;</w:t>
      </w:r>
    </w:p>
    <w:p w14:paraId="7BCAE443" w14:textId="77777777" w:rsidR="00C6656F" w:rsidRPr="00A30882" w:rsidRDefault="00C6656F" w:rsidP="002F3430">
      <w:pPr>
        <w:pStyle w:val="Sourcewithforeground"/>
        <w:rPr>
          <w:lang w:eastAsia="ja-JP"/>
        </w:rPr>
      </w:pPr>
      <w:r w:rsidRPr="00A30882">
        <w:rPr>
          <w:lang w:eastAsia="ja-JP"/>
        </w:rPr>
        <w:t xml:space="preserve">                        &lt;/</w:t>
      </w:r>
      <w:proofErr w:type="spellStart"/>
      <w:r w:rsidRPr="00A30882">
        <w:rPr>
          <w:lang w:eastAsia="ja-JP"/>
        </w:rPr>
        <w:t>goals</w:t>
      </w:r>
      <w:proofErr w:type="spellEnd"/>
      <w:r w:rsidRPr="00A30882">
        <w:rPr>
          <w:lang w:eastAsia="ja-JP"/>
        </w:rPr>
        <w:t>&gt;</w:t>
      </w:r>
    </w:p>
    <w:p w14:paraId="31A3D507" w14:textId="77777777" w:rsidR="00C6656F" w:rsidRPr="00A30882" w:rsidRDefault="00C6656F" w:rsidP="002F3430">
      <w:pPr>
        <w:pStyle w:val="Sourcewithforeground"/>
        <w:rPr>
          <w:lang w:eastAsia="ja-JP"/>
        </w:rPr>
      </w:pPr>
      <w:r w:rsidRPr="00A30882">
        <w:rPr>
          <w:lang w:eastAsia="ja-JP"/>
        </w:rPr>
        <w:t xml:space="preserve">                    &lt;/</w:t>
      </w:r>
      <w:proofErr w:type="spellStart"/>
      <w:r w:rsidRPr="00A30882">
        <w:rPr>
          <w:lang w:eastAsia="ja-JP"/>
        </w:rPr>
        <w:t>execution</w:t>
      </w:r>
      <w:proofErr w:type="spellEnd"/>
      <w:r w:rsidRPr="00A30882">
        <w:rPr>
          <w:lang w:eastAsia="ja-JP"/>
        </w:rPr>
        <w:t>&gt;</w:t>
      </w:r>
    </w:p>
    <w:p w14:paraId="75303C97" w14:textId="77777777" w:rsidR="00C6656F" w:rsidRPr="00A30882" w:rsidRDefault="00C6656F" w:rsidP="002F3430">
      <w:pPr>
        <w:pStyle w:val="Sourcewithforeground"/>
        <w:rPr>
          <w:lang w:eastAsia="ja-JP"/>
        </w:rPr>
      </w:pPr>
      <w:r w:rsidRPr="00A30882">
        <w:rPr>
          <w:lang w:eastAsia="ja-JP"/>
        </w:rPr>
        <w:t xml:space="preserve">                &lt;/</w:t>
      </w:r>
      <w:proofErr w:type="spellStart"/>
      <w:r w:rsidRPr="00A30882">
        <w:rPr>
          <w:lang w:eastAsia="ja-JP"/>
        </w:rPr>
        <w:t>executions</w:t>
      </w:r>
      <w:proofErr w:type="spellEnd"/>
      <w:r w:rsidRPr="00A30882">
        <w:rPr>
          <w:lang w:eastAsia="ja-JP"/>
        </w:rPr>
        <w:t>&gt;</w:t>
      </w:r>
    </w:p>
    <w:p w14:paraId="56915EE5" w14:textId="77777777" w:rsidR="00C6656F" w:rsidRPr="00A30882" w:rsidRDefault="00C6656F" w:rsidP="002F3430">
      <w:pPr>
        <w:pStyle w:val="Sourcewithforeground"/>
        <w:rPr>
          <w:i/>
        </w:rPr>
      </w:pPr>
      <w:r w:rsidRPr="00A30882">
        <w:rPr>
          <w:lang w:eastAsia="ja-JP"/>
        </w:rPr>
        <w:t xml:space="preserve">            &lt;/</w:t>
      </w:r>
      <w:proofErr w:type="spellStart"/>
      <w:r w:rsidRPr="00A30882">
        <w:rPr>
          <w:lang w:eastAsia="ja-JP"/>
        </w:rPr>
        <w:t>plugin</w:t>
      </w:r>
      <w:proofErr w:type="spellEnd"/>
      <w:r w:rsidRPr="00A30882">
        <w:rPr>
          <w:lang w:eastAsia="ja-JP"/>
        </w:rPr>
        <w:t>&gt;</w:t>
      </w:r>
    </w:p>
    <w:p w14:paraId="1A8EFC4F" w14:textId="4D1AB3DD" w:rsidR="001E2C06" w:rsidRPr="00A30882" w:rsidRDefault="004D4E11" w:rsidP="002F3430">
      <w:pPr>
        <w:pStyle w:val="Heading2"/>
      </w:pPr>
      <w:bookmarkStart w:id="136" w:name="_Toc110419709"/>
      <w:r w:rsidRPr="00A30882">
        <w:t>Piemēri</w:t>
      </w:r>
      <w:r w:rsidR="001E2C06" w:rsidRPr="00A30882">
        <w:t xml:space="preserve"> Java</w:t>
      </w:r>
      <w:bookmarkEnd w:id="136"/>
    </w:p>
    <w:p w14:paraId="35C846D8" w14:textId="55A15A7D" w:rsidR="001E2C06" w:rsidRPr="00A30882" w:rsidRDefault="002E6603" w:rsidP="001E2C06">
      <w:r w:rsidRPr="00A30882">
        <w:t xml:space="preserve">Nodaļā </w:t>
      </w:r>
      <w:r w:rsidR="001E2C06" w:rsidRPr="00A30882">
        <w:t xml:space="preserve">ir aprakstīti piemēri DIT </w:t>
      </w:r>
      <w:proofErr w:type="spellStart"/>
      <w:r w:rsidR="001E2C06" w:rsidRPr="00A30882">
        <w:t>saskarnes</w:t>
      </w:r>
      <w:proofErr w:type="spellEnd"/>
      <w:r w:rsidR="001E2C06" w:rsidRPr="00A30882">
        <w:t xml:space="preserve"> izmantošanai, tai skaita:</w:t>
      </w:r>
    </w:p>
    <w:p w14:paraId="5F529D64" w14:textId="77777777" w:rsidR="001E2C06" w:rsidRPr="00A30882" w:rsidRDefault="001E2C06" w:rsidP="001E2C06">
      <w:pPr>
        <w:pStyle w:val="ListBullet"/>
      </w:pPr>
      <w:r w:rsidRPr="00A30882">
        <w:t>DIT datu izgūšanas tīkla serviss;</w:t>
      </w:r>
    </w:p>
    <w:p w14:paraId="7F6CE5C2" w14:textId="77777777" w:rsidR="001E2C06" w:rsidRPr="00A30882" w:rsidRDefault="001E2C06" w:rsidP="001E2C06">
      <w:pPr>
        <w:pStyle w:val="ListBullet"/>
      </w:pPr>
      <w:r w:rsidRPr="00A30882">
        <w:t>DIT iestādes pasta kastītes un kanālu konfigurācijas serviss;</w:t>
      </w:r>
    </w:p>
    <w:p w14:paraId="0FB73AEA" w14:textId="77777777" w:rsidR="001E2C06" w:rsidRPr="00A30882" w:rsidRDefault="001E2C06" w:rsidP="001E2C06">
      <w:pPr>
        <w:pStyle w:val="ListBullet"/>
      </w:pPr>
      <w:r w:rsidRPr="00A30882">
        <w:t xml:space="preserve">DIT FTP </w:t>
      </w:r>
      <w:proofErr w:type="spellStart"/>
      <w:r w:rsidRPr="00A30882">
        <w:t>saskarnes</w:t>
      </w:r>
      <w:proofErr w:type="spellEnd"/>
      <w:r w:rsidRPr="00A30882">
        <w:t>.</w:t>
      </w:r>
    </w:p>
    <w:p w14:paraId="5B00612D" w14:textId="29832D1E" w:rsidR="009D4714" w:rsidRPr="00A30882" w:rsidRDefault="0099255F" w:rsidP="001E2C06">
      <w:pPr>
        <w:pStyle w:val="Heading3"/>
      </w:pPr>
      <w:bookmarkStart w:id="137" w:name="_Toc110419710"/>
      <w:r w:rsidRPr="00A30882">
        <w:t>Tīkla servisu piemēri</w:t>
      </w:r>
      <w:bookmarkEnd w:id="137"/>
    </w:p>
    <w:p w14:paraId="2866B38A" w14:textId="24960DC5" w:rsidR="009D4714" w:rsidRPr="00A30882" w:rsidRDefault="009D4714" w:rsidP="002F3430">
      <w:r w:rsidRPr="00A30882">
        <w:rPr>
          <w:i/>
        </w:rPr>
        <w:t xml:space="preserve">Projekts </w:t>
      </w:r>
      <w:proofErr w:type="spellStart"/>
      <w:r w:rsidRPr="00A30882">
        <w:rPr>
          <w:i/>
        </w:rPr>
        <w:t>ProxyToService</w:t>
      </w:r>
      <w:proofErr w:type="spellEnd"/>
      <w:r w:rsidRPr="00A30882">
        <w:t xml:space="preserve"> satur kopīg</w:t>
      </w:r>
      <w:r w:rsidR="001107D9" w:rsidRPr="00A30882">
        <w:t>u</w:t>
      </w:r>
      <w:r w:rsidRPr="00A30882">
        <w:t xml:space="preserve"> piemēru konfigurāciju, </w:t>
      </w:r>
      <w:r w:rsidR="002E6603" w:rsidRPr="00A30882">
        <w:t>kuru veido šādas</w:t>
      </w:r>
      <w:r w:rsidRPr="00A30882">
        <w:t xml:space="preserve"> datn</w:t>
      </w:r>
      <w:r w:rsidR="002E6603" w:rsidRPr="00A30882">
        <w:t>es</w:t>
      </w:r>
      <w:r w:rsidRPr="00A30882">
        <w:t>:</w:t>
      </w:r>
    </w:p>
    <w:p w14:paraId="52FB8E1F" w14:textId="77777777" w:rsidR="009D4714" w:rsidRPr="00A30882" w:rsidRDefault="009D4714" w:rsidP="002F3430">
      <w:pPr>
        <w:pStyle w:val="Pictureposition"/>
      </w:pPr>
      <w:r w:rsidRPr="00A30882">
        <w:rPr>
          <w:noProof/>
          <w:lang w:val="en-US"/>
        </w:rPr>
        <w:drawing>
          <wp:inline distT="0" distB="0" distL="0" distR="0" wp14:anchorId="4CD1FFC0" wp14:editId="2F4D4ECE">
            <wp:extent cx="2238375" cy="3076575"/>
            <wp:effectExtent l="0" t="0" r="9525" b="9525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2238375" cy="3076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25CB74" w14:textId="3154CC6F" w:rsidR="009D4714" w:rsidRPr="00A30882" w:rsidRDefault="008C1677" w:rsidP="002F3430">
      <w:pPr>
        <w:pStyle w:val="Picturecaption"/>
      </w:pPr>
      <w:fldSimple w:instr=" SEQ Attēls \* ARABIC ">
        <w:bookmarkStart w:id="138" w:name="_Toc110419772"/>
        <w:r w:rsidR="00B93481">
          <w:rPr>
            <w:noProof/>
          </w:rPr>
          <w:t>23</w:t>
        </w:r>
      </w:fldSimple>
      <w:r w:rsidR="009D4714" w:rsidRPr="00A30882">
        <w:t>.attēls. Konfigurācijas datnes</w:t>
      </w:r>
      <w:bookmarkEnd w:id="138"/>
    </w:p>
    <w:p w14:paraId="0558FAC3" w14:textId="536A7813" w:rsidR="009D4714" w:rsidRPr="00A30882" w:rsidRDefault="009D4714" w:rsidP="002F3430">
      <w:pPr>
        <w:pStyle w:val="ListParagraph"/>
        <w:numPr>
          <w:ilvl w:val="0"/>
          <w:numId w:val="20"/>
        </w:numPr>
      </w:pPr>
      <w:proofErr w:type="spellStart"/>
      <w:r w:rsidRPr="00A30882">
        <w:lastRenderedPageBreak/>
        <w:t>cacerts.jks</w:t>
      </w:r>
      <w:proofErr w:type="spellEnd"/>
      <w:r w:rsidRPr="00A30882">
        <w:t xml:space="preserve"> – Java atslēgu krātuve (</w:t>
      </w:r>
      <w:proofErr w:type="spellStart"/>
      <w:r w:rsidRPr="00A30882">
        <w:rPr>
          <w:i/>
        </w:rPr>
        <w:t>keystore</w:t>
      </w:r>
      <w:proofErr w:type="spellEnd"/>
      <w:r w:rsidRPr="00A30882">
        <w:t>), kas satur servera sertifikātus;</w:t>
      </w:r>
    </w:p>
    <w:p w14:paraId="45A17075" w14:textId="1CFCCBAF" w:rsidR="009D4714" w:rsidRPr="00A30882" w:rsidRDefault="009D4714" w:rsidP="002F3430">
      <w:pPr>
        <w:pStyle w:val="ListParagraph"/>
        <w:numPr>
          <w:ilvl w:val="0"/>
          <w:numId w:val="20"/>
        </w:numPr>
      </w:pPr>
      <w:r w:rsidRPr="00A30882">
        <w:t>client-cert.xml – konfigurācijas datne savienojumam ar klienta sertifikātu;</w:t>
      </w:r>
    </w:p>
    <w:p w14:paraId="74E5550D" w14:textId="65EC2576" w:rsidR="009D4714" w:rsidRPr="00A30882" w:rsidRDefault="009D4714" w:rsidP="002F3430">
      <w:pPr>
        <w:pStyle w:val="ListParagraph"/>
        <w:numPr>
          <w:ilvl w:val="0"/>
          <w:numId w:val="20"/>
        </w:numPr>
      </w:pPr>
      <w:r w:rsidRPr="00A30882">
        <w:t>client-username.xml – konfigurācijas datne savienojumam ar lietotājvārdu un paroli;</w:t>
      </w:r>
    </w:p>
    <w:p w14:paraId="2F660AA4" w14:textId="74F7EBAF" w:rsidR="009D4714" w:rsidRPr="00A30882" w:rsidRDefault="009D4714" w:rsidP="002F3430">
      <w:pPr>
        <w:pStyle w:val="ListParagraph"/>
        <w:numPr>
          <w:ilvl w:val="0"/>
          <w:numId w:val="20"/>
        </w:numPr>
      </w:pPr>
      <w:proofErr w:type="spellStart"/>
      <w:r w:rsidRPr="00A30882">
        <w:t>client_sign.properties</w:t>
      </w:r>
      <w:proofErr w:type="spellEnd"/>
      <w:r w:rsidRPr="00A30882">
        <w:t xml:space="preserve"> – klienta sertifikāta konfigurācijas datne;</w:t>
      </w:r>
    </w:p>
    <w:p w14:paraId="38DD7A60" w14:textId="3ABFF7DB" w:rsidR="009D4714" w:rsidRPr="00A30882" w:rsidRDefault="00885D16" w:rsidP="002F3430">
      <w:pPr>
        <w:pStyle w:val="ListParagraph"/>
        <w:numPr>
          <w:ilvl w:val="0"/>
          <w:numId w:val="20"/>
        </w:numPr>
      </w:pPr>
      <w:proofErr w:type="spellStart"/>
      <w:r w:rsidRPr="00A30882">
        <w:t>vissTest.pfx</w:t>
      </w:r>
      <w:proofErr w:type="spellEnd"/>
      <w:r w:rsidRPr="00A30882">
        <w:t xml:space="preserve"> </w:t>
      </w:r>
      <w:r w:rsidR="001107D9" w:rsidRPr="00A30882">
        <w:t>–</w:t>
      </w:r>
      <w:r w:rsidRPr="00A30882">
        <w:t xml:space="preserve"> </w:t>
      </w:r>
      <w:r w:rsidR="009D4714" w:rsidRPr="00A30882">
        <w:t>satur klienta sertifikātu (privāto atslēgu);</w:t>
      </w:r>
    </w:p>
    <w:p w14:paraId="752E8FB6" w14:textId="7862B2FC" w:rsidR="009D4714" w:rsidRPr="00A30882" w:rsidRDefault="009D4714" w:rsidP="002F3430">
      <w:pPr>
        <w:pStyle w:val="ListParagraph"/>
        <w:numPr>
          <w:ilvl w:val="0"/>
          <w:numId w:val="20"/>
        </w:numPr>
      </w:pPr>
      <w:r w:rsidRPr="00A30882">
        <w:t xml:space="preserve">logback.xml – SL4J </w:t>
      </w:r>
      <w:proofErr w:type="spellStart"/>
      <w:r w:rsidRPr="00A30882">
        <w:t>žurnalēšanas</w:t>
      </w:r>
      <w:proofErr w:type="spellEnd"/>
      <w:r w:rsidRPr="00A30882">
        <w:t xml:space="preserve"> konfigurācijas datne</w:t>
      </w:r>
      <w:r w:rsidR="001107D9" w:rsidRPr="00A30882">
        <w:t>.</w:t>
      </w:r>
    </w:p>
    <w:p w14:paraId="2D890970" w14:textId="0E2C0933" w:rsidR="006402D8" w:rsidRPr="00A30882" w:rsidRDefault="006402D8" w:rsidP="002F3430">
      <w:r w:rsidRPr="00A30882">
        <w:t xml:space="preserve">DIT servisa klients tiek realizēts, izmantojot </w:t>
      </w:r>
      <w:proofErr w:type="spellStart"/>
      <w:r w:rsidRPr="00A30882">
        <w:rPr>
          <w:i/>
        </w:rPr>
        <w:t>Apache</w:t>
      </w:r>
      <w:proofErr w:type="spellEnd"/>
      <w:r w:rsidRPr="00A30882">
        <w:rPr>
          <w:i/>
        </w:rPr>
        <w:t xml:space="preserve"> CXF</w:t>
      </w:r>
      <w:r w:rsidRPr="00A30882">
        <w:t xml:space="preserve"> bibliotēkas.</w:t>
      </w:r>
    </w:p>
    <w:p w14:paraId="7601A7D4" w14:textId="2B9B0A65" w:rsidR="0099255F" w:rsidRPr="00A30882" w:rsidRDefault="0099255F" w:rsidP="001E2C06">
      <w:pPr>
        <w:pStyle w:val="Heading4"/>
      </w:pPr>
      <w:bookmarkStart w:id="139" w:name="_Toc110419711"/>
      <w:r w:rsidRPr="00A30882">
        <w:t>Pieslēgšanās ar sertifikātu</w:t>
      </w:r>
      <w:bookmarkEnd w:id="139"/>
    </w:p>
    <w:p w14:paraId="1833B178" w14:textId="45CD4734" w:rsidR="000D1DE5" w:rsidRPr="00A30882" w:rsidRDefault="000D1DE5" w:rsidP="001E2C06">
      <w:pPr>
        <w:pStyle w:val="Heading5"/>
      </w:pPr>
      <w:r w:rsidRPr="00A30882">
        <w:t>Klienta sertifikāta konfigurācija</w:t>
      </w:r>
    </w:p>
    <w:p w14:paraId="1889E1F4" w14:textId="6C5090C3" w:rsidR="0099255F" w:rsidRPr="00A30882" w:rsidRDefault="006402D8" w:rsidP="002F3430">
      <w:r w:rsidRPr="00A30882">
        <w:t xml:space="preserve">Pieslēgšanās ar sertifikātu konfigurācija ir aprakstīta datnē </w:t>
      </w:r>
      <w:r w:rsidRPr="00A30882">
        <w:rPr>
          <w:i/>
        </w:rPr>
        <w:t>client-cert.xml</w:t>
      </w:r>
      <w:r w:rsidRPr="00A30882">
        <w:t xml:space="preserve"> un</w:t>
      </w:r>
      <w:r w:rsidRPr="00A30882">
        <w:rPr>
          <w:i/>
        </w:rPr>
        <w:t xml:space="preserve"> </w:t>
      </w:r>
      <w:proofErr w:type="spellStart"/>
      <w:r w:rsidRPr="00A30882">
        <w:rPr>
          <w:i/>
        </w:rPr>
        <w:t>client_sign.properties</w:t>
      </w:r>
      <w:proofErr w:type="spellEnd"/>
      <w:r w:rsidRPr="00A30882">
        <w:t>.</w:t>
      </w:r>
    </w:p>
    <w:p w14:paraId="7DFB7E60" w14:textId="6334FAC9" w:rsidR="006402D8" w:rsidRPr="00A30882" w:rsidRDefault="006402D8" w:rsidP="002F3430">
      <w:r w:rsidRPr="00A30882">
        <w:t xml:space="preserve">Datnes </w:t>
      </w:r>
      <w:proofErr w:type="spellStart"/>
      <w:r w:rsidRPr="00A30882">
        <w:rPr>
          <w:i/>
        </w:rPr>
        <w:t>client_sign.properties</w:t>
      </w:r>
      <w:proofErr w:type="spellEnd"/>
      <w:r w:rsidRPr="00A30882">
        <w:t xml:space="preserve"> saturs:</w:t>
      </w:r>
    </w:p>
    <w:p w14:paraId="73D8158F" w14:textId="77777777" w:rsidR="006402D8" w:rsidRPr="00A30882" w:rsidRDefault="006402D8" w:rsidP="002F3430">
      <w:pPr>
        <w:pStyle w:val="Sourcewithforeground"/>
      </w:pPr>
      <w:r w:rsidRPr="00A30882">
        <w:t>org.apache.ws.security.crypto.provider=org.apache.ws.security.components.crypto.Merlin</w:t>
      </w:r>
    </w:p>
    <w:p w14:paraId="43C016CB" w14:textId="62438A17" w:rsidR="006402D8" w:rsidRPr="00A30882" w:rsidRDefault="006402D8" w:rsidP="002F3430">
      <w:pPr>
        <w:pStyle w:val="Sourcewithforeground"/>
      </w:pPr>
      <w:proofErr w:type="spellStart"/>
      <w:r w:rsidRPr="00A30882">
        <w:t>org.apache.ws.security.crypto.merlin.keystore.type</w:t>
      </w:r>
      <w:proofErr w:type="spellEnd"/>
      <w:r w:rsidRPr="00A30882">
        <w:t>=</w:t>
      </w:r>
      <w:r w:rsidR="00885D16" w:rsidRPr="00A30882">
        <w:t>pkcs12</w:t>
      </w:r>
    </w:p>
    <w:p w14:paraId="3B374FB9" w14:textId="593C1747" w:rsidR="006402D8" w:rsidRPr="00A30882" w:rsidRDefault="006402D8" w:rsidP="002F3430">
      <w:pPr>
        <w:pStyle w:val="Sourcewithforeground"/>
      </w:pPr>
      <w:proofErr w:type="spellStart"/>
      <w:r w:rsidRPr="00A30882">
        <w:t>org.apache.ws.security.crypto.merlin.keystore.password</w:t>
      </w:r>
      <w:proofErr w:type="spellEnd"/>
      <w:r w:rsidRPr="00A30882">
        <w:t>=</w:t>
      </w:r>
      <w:r w:rsidR="00885D16" w:rsidRPr="00A30882">
        <w:rPr>
          <w:b/>
        </w:rPr>
        <w:t>viss</w:t>
      </w:r>
    </w:p>
    <w:p w14:paraId="53FA4E36" w14:textId="0C47DA98" w:rsidR="006402D8" w:rsidRPr="00A30882" w:rsidRDefault="006402D8" w:rsidP="002F3430">
      <w:pPr>
        <w:pStyle w:val="Sourcewithforeground"/>
        <w:rPr>
          <w:b/>
        </w:rPr>
      </w:pPr>
      <w:r w:rsidRPr="00A30882">
        <w:t>org.apache.ws.security.crypto.merlin.keystore.alias=</w:t>
      </w:r>
      <w:r w:rsidR="00885D16" w:rsidRPr="00A30882">
        <w:rPr>
          <w:b/>
        </w:rPr>
        <w:t>f0288df6-5cfb-433b-95ca-6c4f29b4f550</w:t>
      </w:r>
    </w:p>
    <w:p w14:paraId="4A699369" w14:textId="7D2F9942" w:rsidR="006402D8" w:rsidRPr="00A30882" w:rsidRDefault="006402D8" w:rsidP="002F3430">
      <w:pPr>
        <w:pStyle w:val="Sourcewithforeground"/>
      </w:pPr>
      <w:proofErr w:type="spellStart"/>
      <w:r w:rsidRPr="00A30882">
        <w:t>org.apache.ws.security.crypto.merlin.file</w:t>
      </w:r>
      <w:proofErr w:type="spellEnd"/>
      <w:r w:rsidRPr="00A30882">
        <w:t>=</w:t>
      </w:r>
      <w:proofErr w:type="spellStart"/>
      <w:r w:rsidR="00186D3A" w:rsidRPr="00A30882">
        <w:rPr>
          <w:b/>
        </w:rPr>
        <w:t>vissTest.pfx</w:t>
      </w:r>
      <w:proofErr w:type="spellEnd"/>
    </w:p>
    <w:p w14:paraId="0285DA26" w14:textId="65B7DD4B" w:rsidR="006402D8" w:rsidRPr="00A30882" w:rsidRDefault="003E5C59" w:rsidP="002F3430">
      <w:r w:rsidRPr="00A30882">
        <w:t>T</w:t>
      </w:r>
      <w:r w:rsidR="000D1DE5" w:rsidRPr="00A30882">
        <w:t>rīs parametri:</w:t>
      </w:r>
    </w:p>
    <w:p w14:paraId="45E3C80C" w14:textId="1EB5E5D0" w:rsidR="000D1DE5" w:rsidRPr="00A30882" w:rsidRDefault="000D1DE5" w:rsidP="003E5C59">
      <w:pPr>
        <w:pStyle w:val="ListParagraph"/>
        <w:numPr>
          <w:ilvl w:val="0"/>
          <w:numId w:val="22"/>
        </w:numPr>
      </w:pPr>
      <w:proofErr w:type="spellStart"/>
      <w:r w:rsidRPr="00A30882">
        <w:t>org.apache.ws.security.crypto.merlin.keystore.password</w:t>
      </w:r>
      <w:proofErr w:type="spellEnd"/>
      <w:r w:rsidRPr="00A30882">
        <w:t xml:space="preserve"> – atslēgu krātuves parole;</w:t>
      </w:r>
    </w:p>
    <w:p w14:paraId="6D9F98CD" w14:textId="1857CAE8" w:rsidR="000D1DE5" w:rsidRPr="00A30882" w:rsidRDefault="000D1DE5" w:rsidP="003E5C59">
      <w:pPr>
        <w:pStyle w:val="ListParagraph"/>
        <w:numPr>
          <w:ilvl w:val="0"/>
          <w:numId w:val="22"/>
        </w:numPr>
      </w:pPr>
      <w:proofErr w:type="spellStart"/>
      <w:r w:rsidRPr="00A30882">
        <w:t>org.apache.ws.security.crypto.merlin.keystore.alias</w:t>
      </w:r>
      <w:proofErr w:type="spellEnd"/>
      <w:r w:rsidRPr="00A30882">
        <w:t xml:space="preserve"> – privātās atslēgas nosaukums atslēgu krātuvē (</w:t>
      </w:r>
      <w:proofErr w:type="spellStart"/>
      <w:r w:rsidRPr="00A30882">
        <w:t>alias</w:t>
      </w:r>
      <w:proofErr w:type="spellEnd"/>
      <w:r w:rsidRPr="00A30882">
        <w:t>);</w:t>
      </w:r>
    </w:p>
    <w:p w14:paraId="68FBA0E1" w14:textId="65A57984" w:rsidR="000D1DE5" w:rsidRPr="00A30882" w:rsidRDefault="000D1DE5" w:rsidP="003E5C59">
      <w:pPr>
        <w:pStyle w:val="ListParagraph"/>
        <w:numPr>
          <w:ilvl w:val="0"/>
          <w:numId w:val="22"/>
        </w:numPr>
      </w:pPr>
      <w:proofErr w:type="spellStart"/>
      <w:r w:rsidRPr="00A30882">
        <w:t>org.apache.ws.security.crypto.merlin.file</w:t>
      </w:r>
      <w:proofErr w:type="spellEnd"/>
      <w:r w:rsidRPr="00A30882">
        <w:t xml:space="preserve"> – atslēgu krātuves datnes nosaukums</w:t>
      </w:r>
    </w:p>
    <w:p w14:paraId="5C1FF4B8" w14:textId="55B86F77" w:rsidR="00223487" w:rsidRPr="00A30882" w:rsidRDefault="00223487" w:rsidP="001E2C06">
      <w:pPr>
        <w:pStyle w:val="Heading5"/>
      </w:pPr>
      <w:proofErr w:type="spellStart"/>
      <w:r w:rsidRPr="00A30882">
        <w:t>CallbackHandler</w:t>
      </w:r>
      <w:proofErr w:type="spellEnd"/>
      <w:r w:rsidRPr="00A30882">
        <w:t xml:space="preserve"> klase</w:t>
      </w:r>
    </w:p>
    <w:p w14:paraId="43C0C7A9" w14:textId="75EA97A2" w:rsidR="00223487" w:rsidRPr="00A30882" w:rsidRDefault="00223487" w:rsidP="002F3430">
      <w:proofErr w:type="spellStart"/>
      <w:r w:rsidRPr="00A30882">
        <w:rPr>
          <w:i/>
        </w:rPr>
        <w:t>CallbackHandler</w:t>
      </w:r>
      <w:proofErr w:type="spellEnd"/>
      <w:r w:rsidRPr="00A30882">
        <w:t xml:space="preserve"> klase ir nepieciešama, lai varētu servisam nodot klienta atslēgas paroli. </w:t>
      </w:r>
      <w:r w:rsidR="002F4905" w:rsidRPr="00A30882">
        <w:t xml:space="preserve">Tālāk redzamā </w:t>
      </w:r>
      <w:r w:rsidRPr="00A30882">
        <w:t>piemērā atslēgas parole tiek saņemta no CXF konfigurācijas datnes:</w:t>
      </w:r>
    </w:p>
    <w:p w14:paraId="3EB351CB" w14:textId="77777777" w:rsidR="00223487" w:rsidRPr="00A30882" w:rsidRDefault="00223487" w:rsidP="002F3430">
      <w:pPr>
        <w:pStyle w:val="Sourcewithforeground"/>
      </w:pPr>
      <w:proofErr w:type="spellStart"/>
      <w:r w:rsidRPr="00A30882">
        <w:rPr>
          <w:b/>
          <w:bCs/>
          <w:color w:val="7F0055"/>
        </w:rPr>
        <w:t>package</w:t>
      </w:r>
      <w:proofErr w:type="spellEnd"/>
      <w:r w:rsidRPr="00A30882">
        <w:t xml:space="preserve"> </w:t>
      </w:r>
      <w:proofErr w:type="spellStart"/>
      <w:r w:rsidRPr="00A30882">
        <w:t>lv.abcsoftware.eves.samples.sts</w:t>
      </w:r>
      <w:proofErr w:type="spellEnd"/>
      <w:r w:rsidRPr="00A30882">
        <w:t>;</w:t>
      </w:r>
    </w:p>
    <w:p w14:paraId="0055B057" w14:textId="77777777" w:rsidR="00223487" w:rsidRPr="00A30882" w:rsidRDefault="00223487" w:rsidP="002F3430">
      <w:pPr>
        <w:pStyle w:val="Sourcewithforeground"/>
      </w:pPr>
    </w:p>
    <w:p w14:paraId="725ABA0B" w14:textId="77777777" w:rsidR="00223487" w:rsidRPr="00A30882" w:rsidRDefault="00223487" w:rsidP="002F3430">
      <w:pPr>
        <w:pStyle w:val="Sourcewithforeground"/>
      </w:pPr>
      <w:r w:rsidRPr="00A30882">
        <w:rPr>
          <w:b/>
          <w:bCs/>
          <w:color w:val="7F0055"/>
        </w:rPr>
        <w:t>import</w:t>
      </w:r>
      <w:r w:rsidRPr="00A30882">
        <w:t xml:space="preserve"> </w:t>
      </w:r>
      <w:proofErr w:type="spellStart"/>
      <w:r w:rsidRPr="00A30882">
        <w:t>java.io.IOException</w:t>
      </w:r>
      <w:proofErr w:type="spellEnd"/>
      <w:r w:rsidRPr="00A30882">
        <w:t>;</w:t>
      </w:r>
    </w:p>
    <w:p w14:paraId="1DA019EE" w14:textId="77777777" w:rsidR="00223487" w:rsidRPr="00A30882" w:rsidRDefault="00223487" w:rsidP="002F3430">
      <w:pPr>
        <w:pStyle w:val="Sourcewithforeground"/>
      </w:pPr>
      <w:r w:rsidRPr="00A30882">
        <w:rPr>
          <w:b/>
          <w:bCs/>
          <w:color w:val="7F0055"/>
        </w:rPr>
        <w:t>import</w:t>
      </w:r>
      <w:r w:rsidRPr="00A30882">
        <w:t xml:space="preserve"> </w:t>
      </w:r>
      <w:proofErr w:type="spellStart"/>
      <w:r w:rsidRPr="00A30882">
        <w:t>javax.security.auth.callback.Callback</w:t>
      </w:r>
      <w:proofErr w:type="spellEnd"/>
      <w:r w:rsidRPr="00A30882">
        <w:t>;</w:t>
      </w:r>
    </w:p>
    <w:p w14:paraId="220F90E9" w14:textId="77777777" w:rsidR="00223487" w:rsidRPr="00A30882" w:rsidRDefault="00223487" w:rsidP="002F3430">
      <w:pPr>
        <w:pStyle w:val="Sourcewithforeground"/>
      </w:pPr>
      <w:r w:rsidRPr="00A30882">
        <w:rPr>
          <w:b/>
          <w:bCs/>
          <w:color w:val="7F0055"/>
        </w:rPr>
        <w:t>import</w:t>
      </w:r>
      <w:r w:rsidRPr="00A30882">
        <w:t xml:space="preserve"> </w:t>
      </w:r>
      <w:proofErr w:type="spellStart"/>
      <w:r w:rsidRPr="00A30882">
        <w:t>javax.security.auth.callback.CallbackHandler</w:t>
      </w:r>
      <w:proofErr w:type="spellEnd"/>
      <w:r w:rsidRPr="00A30882">
        <w:t>;</w:t>
      </w:r>
    </w:p>
    <w:p w14:paraId="4A36FF21" w14:textId="77777777" w:rsidR="00223487" w:rsidRPr="00A30882" w:rsidRDefault="00223487" w:rsidP="002F3430">
      <w:pPr>
        <w:pStyle w:val="Sourcewithforeground"/>
      </w:pPr>
      <w:r w:rsidRPr="00A30882">
        <w:rPr>
          <w:b/>
          <w:bCs/>
          <w:color w:val="7F0055"/>
        </w:rPr>
        <w:t>import</w:t>
      </w:r>
      <w:r w:rsidRPr="00A30882">
        <w:t xml:space="preserve"> </w:t>
      </w:r>
      <w:proofErr w:type="spellStart"/>
      <w:r w:rsidRPr="00A30882">
        <w:t>javax.security.auth.callback.UnsupportedCallbackException</w:t>
      </w:r>
      <w:proofErr w:type="spellEnd"/>
      <w:r w:rsidRPr="00A30882">
        <w:t>;</w:t>
      </w:r>
    </w:p>
    <w:p w14:paraId="3AE66F94" w14:textId="77777777" w:rsidR="00223487" w:rsidRPr="00A30882" w:rsidRDefault="00223487" w:rsidP="002F3430">
      <w:pPr>
        <w:pStyle w:val="Sourcewithforeground"/>
      </w:pPr>
      <w:r w:rsidRPr="00A30882">
        <w:rPr>
          <w:b/>
          <w:bCs/>
          <w:color w:val="7F0055"/>
        </w:rPr>
        <w:t>import</w:t>
      </w:r>
      <w:r w:rsidRPr="00A30882">
        <w:t xml:space="preserve"> </w:t>
      </w:r>
      <w:proofErr w:type="spellStart"/>
      <w:r w:rsidRPr="00A30882">
        <w:t>org.apache.ws.security.WSPasswordCallback</w:t>
      </w:r>
      <w:proofErr w:type="spellEnd"/>
      <w:r w:rsidRPr="00A30882">
        <w:t>;</w:t>
      </w:r>
    </w:p>
    <w:p w14:paraId="35534B65" w14:textId="77777777" w:rsidR="00223487" w:rsidRPr="00A30882" w:rsidRDefault="00223487" w:rsidP="002F3430">
      <w:pPr>
        <w:pStyle w:val="Sourcewithforeground"/>
      </w:pPr>
    </w:p>
    <w:p w14:paraId="5780383C" w14:textId="77777777" w:rsidR="00223487" w:rsidRPr="00A30882" w:rsidRDefault="00223487" w:rsidP="002F3430">
      <w:pPr>
        <w:pStyle w:val="Sourcewithforeground"/>
      </w:pPr>
      <w:proofErr w:type="spellStart"/>
      <w:r w:rsidRPr="00A30882">
        <w:rPr>
          <w:b/>
          <w:bCs/>
          <w:color w:val="7F0055"/>
        </w:rPr>
        <w:t>public</w:t>
      </w:r>
      <w:proofErr w:type="spellEnd"/>
      <w:r w:rsidRPr="00A30882">
        <w:t xml:space="preserve"> </w:t>
      </w:r>
      <w:proofErr w:type="spellStart"/>
      <w:r w:rsidRPr="00A30882">
        <w:rPr>
          <w:b/>
          <w:bCs/>
          <w:color w:val="7F0055"/>
        </w:rPr>
        <w:t>class</w:t>
      </w:r>
      <w:proofErr w:type="spellEnd"/>
      <w:r w:rsidRPr="00A30882">
        <w:t xml:space="preserve"> </w:t>
      </w:r>
      <w:proofErr w:type="spellStart"/>
      <w:r w:rsidRPr="00A30882">
        <w:t>KeystorePasswordCallback</w:t>
      </w:r>
      <w:proofErr w:type="spellEnd"/>
      <w:r w:rsidRPr="00A30882">
        <w:t xml:space="preserve"> </w:t>
      </w:r>
      <w:proofErr w:type="spellStart"/>
      <w:r w:rsidRPr="00A30882">
        <w:rPr>
          <w:b/>
          <w:bCs/>
          <w:color w:val="7F0055"/>
        </w:rPr>
        <w:t>implements</w:t>
      </w:r>
      <w:proofErr w:type="spellEnd"/>
      <w:r w:rsidRPr="00A30882">
        <w:t xml:space="preserve"> </w:t>
      </w:r>
      <w:proofErr w:type="spellStart"/>
      <w:r w:rsidRPr="00A30882">
        <w:t>CallbackHandler</w:t>
      </w:r>
      <w:proofErr w:type="spellEnd"/>
      <w:r w:rsidRPr="00A30882">
        <w:t>{</w:t>
      </w:r>
    </w:p>
    <w:p w14:paraId="6CFA27C4" w14:textId="77777777" w:rsidR="00223487" w:rsidRPr="00A30882" w:rsidRDefault="00223487" w:rsidP="002F3430">
      <w:pPr>
        <w:pStyle w:val="Sourcewithforeground"/>
      </w:pPr>
      <w:r w:rsidRPr="00A30882">
        <w:t xml:space="preserve">    </w:t>
      </w:r>
    </w:p>
    <w:p w14:paraId="53D47F77" w14:textId="77777777" w:rsidR="00223487" w:rsidRPr="00A30882" w:rsidRDefault="00223487" w:rsidP="002F3430">
      <w:pPr>
        <w:pStyle w:val="Sourcewithforeground"/>
      </w:pPr>
      <w:r w:rsidRPr="00A30882">
        <w:t xml:space="preserve">    </w:t>
      </w:r>
      <w:proofErr w:type="spellStart"/>
      <w:r w:rsidRPr="00A30882">
        <w:rPr>
          <w:b/>
          <w:bCs/>
          <w:color w:val="7F0055"/>
        </w:rPr>
        <w:t>private</w:t>
      </w:r>
      <w:proofErr w:type="spellEnd"/>
      <w:r w:rsidRPr="00A30882">
        <w:t xml:space="preserve"> 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rPr>
          <w:color w:val="0000C0"/>
        </w:rPr>
        <w:t>keyPassword</w:t>
      </w:r>
      <w:proofErr w:type="spellEnd"/>
      <w:r w:rsidRPr="00A30882">
        <w:t>;</w:t>
      </w:r>
    </w:p>
    <w:p w14:paraId="1A2ADC6A" w14:textId="77777777" w:rsidR="00223487" w:rsidRPr="00A30882" w:rsidRDefault="00223487" w:rsidP="002F3430">
      <w:pPr>
        <w:pStyle w:val="Sourcewithforeground"/>
      </w:pPr>
    </w:p>
    <w:p w14:paraId="79567C5C" w14:textId="77777777" w:rsidR="00223487" w:rsidRPr="00A30882" w:rsidRDefault="00223487" w:rsidP="002F3430">
      <w:pPr>
        <w:pStyle w:val="Sourcewithforeground"/>
      </w:pPr>
      <w:r w:rsidRPr="00A30882">
        <w:t xml:space="preserve">    </w:t>
      </w:r>
      <w:proofErr w:type="spellStart"/>
      <w:r w:rsidRPr="00A30882">
        <w:rPr>
          <w:b/>
          <w:bCs/>
          <w:color w:val="7F0055"/>
        </w:rPr>
        <w:t>public</w:t>
      </w:r>
      <w:proofErr w:type="spellEnd"/>
      <w:r w:rsidRPr="00A30882">
        <w:t xml:space="preserve"> </w:t>
      </w:r>
      <w:proofErr w:type="spellStart"/>
      <w:r w:rsidRPr="00A30882">
        <w:rPr>
          <w:b/>
          <w:bCs/>
          <w:color w:val="7F0055"/>
        </w:rPr>
        <w:t>void</w:t>
      </w:r>
      <w:proofErr w:type="spellEnd"/>
      <w:r w:rsidRPr="00A30882">
        <w:t xml:space="preserve"> </w:t>
      </w:r>
      <w:proofErr w:type="spellStart"/>
      <w:r w:rsidRPr="00A30882">
        <w:t>setKeyPassword</w:t>
      </w:r>
      <w:proofErr w:type="spellEnd"/>
      <w:r w:rsidRPr="00A30882">
        <w:t>(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keyPassword</w:t>
      </w:r>
      <w:proofErr w:type="spellEnd"/>
      <w:r w:rsidRPr="00A30882">
        <w:t>) {</w:t>
      </w:r>
    </w:p>
    <w:p w14:paraId="05EDDBEC" w14:textId="77777777" w:rsidR="00223487" w:rsidRPr="00A30882" w:rsidRDefault="00223487" w:rsidP="002F3430">
      <w:pPr>
        <w:pStyle w:val="Sourcewithforeground"/>
      </w:pPr>
      <w:r w:rsidRPr="00A30882">
        <w:t xml:space="preserve">        </w:t>
      </w:r>
      <w:proofErr w:type="spellStart"/>
      <w:r w:rsidRPr="00A30882">
        <w:rPr>
          <w:b/>
          <w:bCs/>
          <w:color w:val="7F0055"/>
        </w:rPr>
        <w:t>this</w:t>
      </w:r>
      <w:r w:rsidRPr="00A30882">
        <w:t>.</w:t>
      </w:r>
      <w:r w:rsidRPr="00A30882">
        <w:rPr>
          <w:color w:val="0000C0"/>
        </w:rPr>
        <w:t>keyPassword</w:t>
      </w:r>
      <w:proofErr w:type="spellEnd"/>
      <w:r w:rsidRPr="00A30882">
        <w:t xml:space="preserve"> = </w:t>
      </w:r>
      <w:proofErr w:type="spellStart"/>
      <w:r w:rsidRPr="00A30882">
        <w:t>keyPassword</w:t>
      </w:r>
      <w:proofErr w:type="spellEnd"/>
      <w:r w:rsidRPr="00A30882">
        <w:t>;</w:t>
      </w:r>
    </w:p>
    <w:p w14:paraId="111AA203" w14:textId="77777777" w:rsidR="00223487" w:rsidRPr="00A30882" w:rsidRDefault="00223487" w:rsidP="002F3430">
      <w:pPr>
        <w:pStyle w:val="Sourcewithforeground"/>
      </w:pPr>
      <w:r w:rsidRPr="00A30882">
        <w:t xml:space="preserve">    }</w:t>
      </w:r>
    </w:p>
    <w:p w14:paraId="45C6062F" w14:textId="77777777" w:rsidR="00223487" w:rsidRPr="00A30882" w:rsidRDefault="00223487" w:rsidP="002F3430">
      <w:pPr>
        <w:pStyle w:val="Sourcewithforeground"/>
      </w:pPr>
      <w:r w:rsidRPr="00A30882">
        <w:t xml:space="preserve">                 </w:t>
      </w:r>
    </w:p>
    <w:p w14:paraId="58E822A6" w14:textId="77777777" w:rsidR="00223487" w:rsidRPr="00A30882" w:rsidRDefault="00223487" w:rsidP="002F3430">
      <w:pPr>
        <w:pStyle w:val="Sourcewithforeground"/>
      </w:pPr>
      <w:r w:rsidRPr="00A30882">
        <w:t xml:space="preserve">    </w:t>
      </w:r>
      <w:r w:rsidRPr="00A30882">
        <w:rPr>
          <w:color w:val="646464"/>
        </w:rPr>
        <w:t>@Override</w:t>
      </w:r>
    </w:p>
    <w:p w14:paraId="5C861185" w14:textId="77777777" w:rsidR="00223487" w:rsidRPr="00A30882" w:rsidRDefault="00223487" w:rsidP="002F3430">
      <w:pPr>
        <w:pStyle w:val="Sourcewithforeground"/>
      </w:pPr>
      <w:r w:rsidRPr="00A30882">
        <w:lastRenderedPageBreak/>
        <w:t xml:space="preserve">    </w:t>
      </w:r>
      <w:proofErr w:type="spellStart"/>
      <w:r w:rsidRPr="00A30882">
        <w:rPr>
          <w:b/>
          <w:bCs/>
          <w:color w:val="7F0055"/>
        </w:rPr>
        <w:t>public</w:t>
      </w:r>
      <w:proofErr w:type="spellEnd"/>
      <w:r w:rsidRPr="00A30882">
        <w:t xml:space="preserve"> </w:t>
      </w:r>
      <w:proofErr w:type="spellStart"/>
      <w:r w:rsidRPr="00A30882">
        <w:rPr>
          <w:b/>
          <w:bCs/>
          <w:color w:val="7F0055"/>
        </w:rPr>
        <w:t>void</w:t>
      </w:r>
      <w:proofErr w:type="spellEnd"/>
      <w:r w:rsidRPr="00A30882">
        <w:t xml:space="preserve"> </w:t>
      </w:r>
      <w:proofErr w:type="spellStart"/>
      <w:r w:rsidRPr="00A30882">
        <w:t>handle</w:t>
      </w:r>
      <w:proofErr w:type="spellEnd"/>
      <w:r w:rsidRPr="00A30882">
        <w:t>(</w:t>
      </w:r>
      <w:proofErr w:type="spellStart"/>
      <w:r w:rsidRPr="00A30882">
        <w:t>Callback</w:t>
      </w:r>
      <w:proofErr w:type="spellEnd"/>
      <w:r w:rsidRPr="00A30882">
        <w:t xml:space="preserve">[] </w:t>
      </w:r>
      <w:proofErr w:type="spellStart"/>
      <w:r w:rsidRPr="00A30882">
        <w:t>callbacks</w:t>
      </w:r>
      <w:proofErr w:type="spellEnd"/>
      <w:r w:rsidRPr="00A30882">
        <w:t xml:space="preserve">) </w:t>
      </w:r>
      <w:proofErr w:type="spellStart"/>
      <w:r w:rsidRPr="00A30882">
        <w:rPr>
          <w:b/>
          <w:bCs/>
          <w:color w:val="7F0055"/>
        </w:rPr>
        <w:t>throws</w:t>
      </w:r>
      <w:proofErr w:type="spellEnd"/>
      <w:r w:rsidRPr="00A30882">
        <w:t xml:space="preserve"> </w:t>
      </w:r>
      <w:proofErr w:type="spellStart"/>
      <w:r w:rsidRPr="00A30882">
        <w:t>IOException</w:t>
      </w:r>
      <w:proofErr w:type="spellEnd"/>
      <w:r w:rsidRPr="00A30882">
        <w:t xml:space="preserve">, </w:t>
      </w:r>
      <w:proofErr w:type="spellStart"/>
      <w:r w:rsidRPr="00A30882">
        <w:t>UnsupportedCallbackException</w:t>
      </w:r>
      <w:proofErr w:type="spellEnd"/>
      <w:r w:rsidRPr="00A30882">
        <w:t xml:space="preserve"> {   </w:t>
      </w:r>
    </w:p>
    <w:p w14:paraId="1E5B05A4" w14:textId="77777777" w:rsidR="00223487" w:rsidRPr="00A30882" w:rsidRDefault="00223487" w:rsidP="002F3430">
      <w:pPr>
        <w:pStyle w:val="Sourcewithforeground"/>
      </w:pPr>
      <w:r w:rsidRPr="00A30882">
        <w:t xml:space="preserve">        </w:t>
      </w:r>
      <w:proofErr w:type="spellStart"/>
      <w:r w:rsidRPr="00A30882">
        <w:rPr>
          <w:b/>
          <w:bCs/>
          <w:color w:val="7F0055"/>
        </w:rPr>
        <w:t>for</w:t>
      </w:r>
      <w:proofErr w:type="spellEnd"/>
      <w:r w:rsidRPr="00A30882">
        <w:t xml:space="preserve"> (</w:t>
      </w:r>
      <w:proofErr w:type="spellStart"/>
      <w:r w:rsidRPr="00A30882">
        <w:rPr>
          <w:b/>
          <w:bCs/>
          <w:color w:val="7F0055"/>
        </w:rPr>
        <w:t>int</w:t>
      </w:r>
      <w:proofErr w:type="spellEnd"/>
      <w:r w:rsidRPr="00A30882">
        <w:t xml:space="preserve"> i = 0; i &lt; </w:t>
      </w:r>
      <w:proofErr w:type="spellStart"/>
      <w:r w:rsidRPr="00A30882">
        <w:t>callbacks.</w:t>
      </w:r>
      <w:r w:rsidRPr="00A30882">
        <w:rPr>
          <w:color w:val="0000C0"/>
        </w:rPr>
        <w:t>length</w:t>
      </w:r>
      <w:proofErr w:type="spellEnd"/>
      <w:r w:rsidRPr="00A30882">
        <w:t>; i++) {</w:t>
      </w:r>
    </w:p>
    <w:p w14:paraId="24F434C1" w14:textId="77777777" w:rsidR="00223487" w:rsidRPr="00A30882" w:rsidRDefault="00223487" w:rsidP="002F3430">
      <w:pPr>
        <w:pStyle w:val="Sourcewithforeground"/>
      </w:pPr>
      <w:r w:rsidRPr="00A30882">
        <w:t xml:space="preserve">            </w:t>
      </w:r>
      <w:proofErr w:type="spellStart"/>
      <w:r w:rsidRPr="00A30882">
        <w:t>WSPasswordCallback</w:t>
      </w:r>
      <w:proofErr w:type="spellEnd"/>
      <w:r w:rsidRPr="00A30882">
        <w:t xml:space="preserve"> </w:t>
      </w:r>
      <w:proofErr w:type="spellStart"/>
      <w:r w:rsidRPr="00A30882">
        <w:t>pc</w:t>
      </w:r>
      <w:proofErr w:type="spellEnd"/>
      <w:r w:rsidRPr="00A30882">
        <w:t xml:space="preserve"> = (</w:t>
      </w:r>
      <w:proofErr w:type="spellStart"/>
      <w:r w:rsidRPr="00A30882">
        <w:t>WSPasswordCallback</w:t>
      </w:r>
      <w:proofErr w:type="spellEnd"/>
      <w:r w:rsidRPr="00A30882">
        <w:t>)</w:t>
      </w:r>
      <w:proofErr w:type="spellStart"/>
      <w:r w:rsidRPr="00A30882">
        <w:t>callbacks</w:t>
      </w:r>
      <w:proofErr w:type="spellEnd"/>
      <w:r w:rsidRPr="00A30882">
        <w:t>[i];</w:t>
      </w:r>
    </w:p>
    <w:p w14:paraId="4798913A" w14:textId="77777777" w:rsidR="00223487" w:rsidRPr="00A30882" w:rsidRDefault="00223487" w:rsidP="002F3430">
      <w:pPr>
        <w:pStyle w:val="Sourcewithforeground"/>
      </w:pPr>
      <w:r w:rsidRPr="00A30882">
        <w:t xml:space="preserve">            </w:t>
      </w:r>
      <w:proofErr w:type="spellStart"/>
      <w:r w:rsidRPr="00A30882">
        <w:t>pc.setPassword</w:t>
      </w:r>
      <w:proofErr w:type="spellEnd"/>
      <w:r w:rsidRPr="00A30882">
        <w:t>(</w:t>
      </w:r>
      <w:proofErr w:type="spellStart"/>
      <w:r w:rsidRPr="00A30882">
        <w:rPr>
          <w:b/>
          <w:bCs/>
          <w:color w:val="7F0055"/>
        </w:rPr>
        <w:t>this</w:t>
      </w:r>
      <w:r w:rsidRPr="00A30882">
        <w:t>.</w:t>
      </w:r>
      <w:r w:rsidRPr="00A30882">
        <w:rPr>
          <w:color w:val="0000C0"/>
        </w:rPr>
        <w:t>keyPassword</w:t>
      </w:r>
      <w:proofErr w:type="spellEnd"/>
      <w:r w:rsidRPr="00A30882">
        <w:t>);</w:t>
      </w:r>
    </w:p>
    <w:p w14:paraId="430831FD" w14:textId="77777777" w:rsidR="00223487" w:rsidRPr="00A30882" w:rsidRDefault="00223487" w:rsidP="002F3430">
      <w:pPr>
        <w:pStyle w:val="Sourcewithforeground"/>
      </w:pPr>
      <w:r w:rsidRPr="00A30882">
        <w:t xml:space="preserve">        }</w:t>
      </w:r>
    </w:p>
    <w:p w14:paraId="2C72A189" w14:textId="77777777" w:rsidR="00223487" w:rsidRPr="00A30882" w:rsidRDefault="00223487" w:rsidP="002F3430">
      <w:pPr>
        <w:pStyle w:val="Sourcewithforeground"/>
      </w:pPr>
      <w:r w:rsidRPr="00A30882">
        <w:t xml:space="preserve">    }</w:t>
      </w:r>
    </w:p>
    <w:p w14:paraId="0D829B23" w14:textId="77777777" w:rsidR="00223487" w:rsidRPr="00A30882" w:rsidRDefault="00223487" w:rsidP="002F3430">
      <w:pPr>
        <w:pStyle w:val="Sourcewithforeground"/>
      </w:pPr>
      <w:r w:rsidRPr="00A30882">
        <w:t>}</w:t>
      </w:r>
    </w:p>
    <w:p w14:paraId="75EE650F" w14:textId="6FAF9698" w:rsidR="00223487" w:rsidRPr="00A30882" w:rsidRDefault="009109C0" w:rsidP="001E2C06">
      <w:pPr>
        <w:pStyle w:val="Heading5"/>
      </w:pPr>
      <w:r w:rsidRPr="00A30882">
        <w:t>Kods</w:t>
      </w:r>
    </w:p>
    <w:p w14:paraId="49D4CE40" w14:textId="77777777" w:rsidR="009109C0" w:rsidRPr="00A30882" w:rsidRDefault="009109C0" w:rsidP="002F3430">
      <w:pPr>
        <w:pStyle w:val="Sourcewithforeground"/>
      </w:pPr>
      <w:proofErr w:type="spellStart"/>
      <w:r w:rsidRPr="00A30882">
        <w:rPr>
          <w:b/>
          <w:bCs/>
          <w:color w:val="7F0055"/>
        </w:rPr>
        <w:t>package</w:t>
      </w:r>
      <w:proofErr w:type="spellEnd"/>
      <w:r w:rsidRPr="00A30882">
        <w:t xml:space="preserve"> </w:t>
      </w:r>
      <w:proofErr w:type="spellStart"/>
      <w:r w:rsidRPr="00A30882">
        <w:t>lv.abcsoftware.eves.samples.login</w:t>
      </w:r>
      <w:proofErr w:type="spellEnd"/>
      <w:r w:rsidRPr="00A30882">
        <w:t>;</w:t>
      </w:r>
    </w:p>
    <w:p w14:paraId="03F94632" w14:textId="77777777" w:rsidR="009109C0" w:rsidRPr="00A30882" w:rsidRDefault="009109C0" w:rsidP="002F3430">
      <w:pPr>
        <w:pStyle w:val="Sourcewithforeground"/>
      </w:pPr>
    </w:p>
    <w:p w14:paraId="0D069095" w14:textId="77777777" w:rsidR="009109C0" w:rsidRPr="00A30882" w:rsidRDefault="009109C0" w:rsidP="002F3430">
      <w:pPr>
        <w:pStyle w:val="Sourcewithforeground"/>
      </w:pPr>
      <w:r w:rsidRPr="00A30882">
        <w:rPr>
          <w:b/>
          <w:bCs/>
          <w:color w:val="7F0055"/>
        </w:rPr>
        <w:t>import</w:t>
      </w:r>
      <w:r w:rsidRPr="00A30882">
        <w:t xml:space="preserve"> lv.gov.eps.ivis.iss.ditconfigurationservice.v1_2.DITConfigurationService;</w:t>
      </w:r>
    </w:p>
    <w:p w14:paraId="4FE5623E" w14:textId="77777777" w:rsidR="009109C0" w:rsidRPr="00A30882" w:rsidRDefault="009109C0" w:rsidP="002F3430">
      <w:pPr>
        <w:pStyle w:val="Sourcewithforeground"/>
      </w:pPr>
      <w:r w:rsidRPr="00A30882">
        <w:rPr>
          <w:b/>
          <w:bCs/>
          <w:color w:val="7F0055"/>
        </w:rPr>
        <w:t>import</w:t>
      </w:r>
      <w:r w:rsidRPr="00A30882">
        <w:t xml:space="preserve"> lv.gov.eps.ivis.iss.ditconfigurationservice.v1_2.IDITConfigurationServiceContract;</w:t>
      </w:r>
    </w:p>
    <w:p w14:paraId="2DF6D49E" w14:textId="77777777" w:rsidR="009109C0" w:rsidRPr="00A30882" w:rsidRDefault="009109C0" w:rsidP="002F3430">
      <w:pPr>
        <w:pStyle w:val="Sourcewithforeground"/>
      </w:pPr>
      <w:r w:rsidRPr="00A30882">
        <w:rPr>
          <w:b/>
          <w:bCs/>
          <w:color w:val="7F0055"/>
        </w:rPr>
        <w:t>import</w:t>
      </w:r>
      <w:r w:rsidRPr="00A30882">
        <w:t xml:space="preserve"> lv.gov.eps.ivis.iss.ditconfigurationservice.v1_2.SelectPostBoxRequest;</w:t>
      </w:r>
    </w:p>
    <w:p w14:paraId="7147810B" w14:textId="77777777" w:rsidR="009109C0" w:rsidRPr="00A30882" w:rsidRDefault="009109C0" w:rsidP="002F3430">
      <w:pPr>
        <w:pStyle w:val="Sourcewithforeground"/>
      </w:pPr>
      <w:r w:rsidRPr="00A30882">
        <w:rPr>
          <w:b/>
          <w:bCs/>
          <w:color w:val="7F0055"/>
        </w:rPr>
        <w:t>import</w:t>
      </w:r>
      <w:r w:rsidRPr="00A30882">
        <w:t xml:space="preserve"> lv.gov.eps.ivis.iss.ditconfigurationservice.v1_2.SelectPostBoxResponse;</w:t>
      </w:r>
    </w:p>
    <w:p w14:paraId="5F2E866B" w14:textId="77777777" w:rsidR="009109C0" w:rsidRPr="00A30882" w:rsidRDefault="009109C0" w:rsidP="002F3430">
      <w:pPr>
        <w:pStyle w:val="Sourcewithforeground"/>
      </w:pPr>
      <w:r w:rsidRPr="00A30882">
        <w:rPr>
          <w:b/>
          <w:bCs/>
          <w:color w:val="7F0055"/>
        </w:rPr>
        <w:t>import</w:t>
      </w:r>
      <w:r w:rsidRPr="00A30882">
        <w:t xml:space="preserve"> </w:t>
      </w:r>
      <w:proofErr w:type="spellStart"/>
      <w:r w:rsidRPr="00A30882">
        <w:t>org.apache.cxf.BusFactory</w:t>
      </w:r>
      <w:proofErr w:type="spellEnd"/>
      <w:r w:rsidRPr="00A30882">
        <w:t>;</w:t>
      </w:r>
    </w:p>
    <w:p w14:paraId="16E7A7CA" w14:textId="77777777" w:rsidR="009109C0" w:rsidRPr="00A30882" w:rsidRDefault="009109C0" w:rsidP="002F3430">
      <w:pPr>
        <w:pStyle w:val="Sourcewithforeground"/>
      </w:pPr>
      <w:r w:rsidRPr="00A30882">
        <w:rPr>
          <w:b/>
          <w:bCs/>
          <w:color w:val="7F0055"/>
        </w:rPr>
        <w:t>import</w:t>
      </w:r>
      <w:r w:rsidRPr="00A30882">
        <w:t xml:space="preserve"> </w:t>
      </w:r>
      <w:proofErr w:type="spellStart"/>
      <w:r w:rsidRPr="00A30882">
        <w:t>org.apache.cxf.bus.spring.SpringBusFactory</w:t>
      </w:r>
      <w:proofErr w:type="spellEnd"/>
      <w:r w:rsidRPr="00A30882">
        <w:t>;</w:t>
      </w:r>
    </w:p>
    <w:p w14:paraId="501CBFF5" w14:textId="77777777" w:rsidR="009109C0" w:rsidRPr="00A30882" w:rsidRDefault="009109C0" w:rsidP="002F3430">
      <w:pPr>
        <w:pStyle w:val="Sourcewithforeground"/>
      </w:pPr>
    </w:p>
    <w:p w14:paraId="79FCF018" w14:textId="77777777" w:rsidR="009109C0" w:rsidRPr="00A30882" w:rsidRDefault="009109C0" w:rsidP="002F3430">
      <w:pPr>
        <w:pStyle w:val="Sourcewithforeground"/>
      </w:pPr>
      <w:proofErr w:type="spellStart"/>
      <w:r w:rsidRPr="00A30882">
        <w:rPr>
          <w:b/>
          <w:bCs/>
          <w:color w:val="7F0055"/>
        </w:rPr>
        <w:t>public</w:t>
      </w:r>
      <w:proofErr w:type="spellEnd"/>
      <w:r w:rsidRPr="00A30882">
        <w:t xml:space="preserve"> </w:t>
      </w:r>
      <w:proofErr w:type="spellStart"/>
      <w:r w:rsidRPr="00A30882">
        <w:rPr>
          <w:b/>
          <w:bCs/>
          <w:color w:val="7F0055"/>
        </w:rPr>
        <w:t>class</w:t>
      </w:r>
      <w:proofErr w:type="spellEnd"/>
      <w:r w:rsidRPr="00A30882">
        <w:t xml:space="preserve"> </w:t>
      </w:r>
      <w:proofErr w:type="spellStart"/>
      <w:r w:rsidRPr="00A30882">
        <w:t>LoginCert</w:t>
      </w:r>
      <w:proofErr w:type="spellEnd"/>
      <w:r w:rsidRPr="00A30882">
        <w:t xml:space="preserve"> {</w:t>
      </w:r>
    </w:p>
    <w:p w14:paraId="7793BD9B" w14:textId="77777777" w:rsidR="009109C0" w:rsidRPr="00A30882" w:rsidRDefault="009109C0" w:rsidP="002F3430">
      <w:pPr>
        <w:pStyle w:val="Sourcewithforeground"/>
      </w:pPr>
    </w:p>
    <w:p w14:paraId="79DDCAEE" w14:textId="77777777" w:rsidR="009109C0" w:rsidRPr="00A30882" w:rsidRDefault="009109C0" w:rsidP="002F3430">
      <w:pPr>
        <w:pStyle w:val="Sourcewithforeground"/>
      </w:pPr>
      <w:r w:rsidRPr="00A30882">
        <w:t xml:space="preserve">    </w:t>
      </w:r>
      <w:proofErr w:type="spellStart"/>
      <w:r w:rsidRPr="00A30882">
        <w:rPr>
          <w:b/>
          <w:bCs/>
          <w:color w:val="7F0055"/>
        </w:rPr>
        <w:t>public</w:t>
      </w:r>
      <w:proofErr w:type="spellEnd"/>
      <w:r w:rsidRPr="00A30882">
        <w:t xml:space="preserve"> </w:t>
      </w:r>
      <w:proofErr w:type="spellStart"/>
      <w:r w:rsidRPr="00A30882">
        <w:rPr>
          <w:b/>
          <w:bCs/>
          <w:color w:val="7F0055"/>
        </w:rPr>
        <w:t>static</w:t>
      </w:r>
      <w:proofErr w:type="spellEnd"/>
      <w:r w:rsidRPr="00A30882">
        <w:t xml:space="preserve"> </w:t>
      </w:r>
      <w:proofErr w:type="spellStart"/>
      <w:r w:rsidRPr="00A30882">
        <w:rPr>
          <w:b/>
          <w:bCs/>
          <w:color w:val="7F0055"/>
        </w:rPr>
        <w:t>void</w:t>
      </w:r>
      <w:proofErr w:type="spellEnd"/>
      <w:r w:rsidRPr="00A30882">
        <w:t xml:space="preserve"> </w:t>
      </w:r>
      <w:proofErr w:type="spellStart"/>
      <w:r w:rsidRPr="00A30882">
        <w:t>main</w:t>
      </w:r>
      <w:proofErr w:type="spellEnd"/>
      <w:r w:rsidRPr="00A30882">
        <w:t>(</w:t>
      </w:r>
      <w:proofErr w:type="spellStart"/>
      <w:r w:rsidRPr="00A30882">
        <w:t>String</w:t>
      </w:r>
      <w:proofErr w:type="spellEnd"/>
      <w:r w:rsidRPr="00A30882">
        <w:t xml:space="preserve">[] </w:t>
      </w:r>
      <w:proofErr w:type="spellStart"/>
      <w:r w:rsidRPr="00A30882">
        <w:t>args</w:t>
      </w:r>
      <w:proofErr w:type="spellEnd"/>
      <w:r w:rsidRPr="00A30882">
        <w:t>) {</w:t>
      </w:r>
    </w:p>
    <w:p w14:paraId="4CBF14C1" w14:textId="77777777" w:rsidR="009109C0" w:rsidRPr="00A30882" w:rsidRDefault="009109C0" w:rsidP="002F3430">
      <w:pPr>
        <w:pStyle w:val="Sourcewithforeground"/>
      </w:pPr>
    </w:p>
    <w:p w14:paraId="598C1989" w14:textId="77777777" w:rsidR="009109C0" w:rsidRPr="00A30882" w:rsidRDefault="009109C0" w:rsidP="002F3430">
      <w:pPr>
        <w:pStyle w:val="Sourcewithforeground"/>
      </w:pPr>
      <w:r w:rsidRPr="00A30882">
        <w:t xml:space="preserve">        </w:t>
      </w:r>
      <w:r w:rsidRPr="00A30882">
        <w:rPr>
          <w:color w:val="3F7F5F"/>
        </w:rPr>
        <w:t>//Izveido CXF klientu</w:t>
      </w:r>
    </w:p>
    <w:p w14:paraId="6EBC8C69" w14:textId="77777777" w:rsidR="009109C0" w:rsidRPr="00A30882" w:rsidRDefault="009109C0" w:rsidP="002F3430">
      <w:pPr>
        <w:pStyle w:val="Sourcewithforeground"/>
      </w:pPr>
      <w:r w:rsidRPr="00A30882">
        <w:t xml:space="preserve">        </w:t>
      </w:r>
      <w:proofErr w:type="spellStart"/>
      <w:r w:rsidRPr="00A30882">
        <w:t>SpringBusFactory</w:t>
      </w:r>
      <w:proofErr w:type="spellEnd"/>
      <w:r w:rsidRPr="00A30882">
        <w:t xml:space="preserve"> </w:t>
      </w:r>
      <w:proofErr w:type="spellStart"/>
      <w:r w:rsidRPr="00A30882">
        <w:t>bf</w:t>
      </w:r>
      <w:proofErr w:type="spellEnd"/>
      <w:r w:rsidRPr="00A30882">
        <w:t xml:space="preserve"> = </w:t>
      </w:r>
      <w:proofErr w:type="spellStart"/>
      <w:r w:rsidRPr="00A30882">
        <w:rPr>
          <w:b/>
          <w:bCs/>
          <w:color w:val="7F0055"/>
        </w:rPr>
        <w:t>new</w:t>
      </w:r>
      <w:proofErr w:type="spellEnd"/>
      <w:r w:rsidRPr="00A30882">
        <w:t xml:space="preserve"> </w:t>
      </w:r>
      <w:proofErr w:type="spellStart"/>
      <w:r w:rsidRPr="00A30882">
        <w:t>SpringBusFactory</w:t>
      </w:r>
      <w:proofErr w:type="spellEnd"/>
      <w:r w:rsidRPr="00A30882">
        <w:t xml:space="preserve">();        </w:t>
      </w:r>
    </w:p>
    <w:p w14:paraId="52638AB6" w14:textId="6FFD35B6" w:rsidR="009109C0" w:rsidRPr="00A30882" w:rsidRDefault="009109C0" w:rsidP="002F3430">
      <w:pPr>
        <w:pStyle w:val="Sourcewithforeground"/>
      </w:pPr>
      <w:r w:rsidRPr="00A30882">
        <w:t xml:space="preserve">        BusFactory.setDefaultBus(bf.createBus(</w:t>
      </w:r>
      <w:r w:rsidRPr="00A30882">
        <w:rPr>
          <w:color w:val="2A00FF"/>
        </w:rPr>
        <w:t>"ProxyToService/src/main/resources/client-cert.xml"</w:t>
      </w:r>
      <w:r w:rsidRPr="00A30882">
        <w:t>));</w:t>
      </w:r>
    </w:p>
    <w:p w14:paraId="4FCD379E" w14:textId="77777777" w:rsidR="009109C0" w:rsidRPr="00A30882" w:rsidRDefault="009109C0" w:rsidP="002F3430">
      <w:pPr>
        <w:pStyle w:val="Sourcewithforeground"/>
      </w:pPr>
    </w:p>
    <w:p w14:paraId="0EDB7787" w14:textId="77777777" w:rsidR="009109C0" w:rsidRPr="00A30882" w:rsidRDefault="009109C0" w:rsidP="002F3430">
      <w:pPr>
        <w:pStyle w:val="Sourcewithforeground"/>
      </w:pPr>
      <w:r w:rsidRPr="00A30882">
        <w:t xml:space="preserve">        </w:t>
      </w:r>
      <w:r w:rsidRPr="00A30882">
        <w:rPr>
          <w:color w:val="3F7F5F"/>
        </w:rPr>
        <w:t>//Izveido DIT konfigurācijas servisa klientu</w:t>
      </w:r>
    </w:p>
    <w:p w14:paraId="14852254" w14:textId="77777777" w:rsidR="009109C0" w:rsidRPr="00A30882" w:rsidRDefault="009109C0" w:rsidP="002F3430">
      <w:pPr>
        <w:pStyle w:val="Sourcewithforeground"/>
      </w:pPr>
      <w:r w:rsidRPr="00A30882">
        <w:t xml:space="preserve">        </w:t>
      </w:r>
      <w:proofErr w:type="spellStart"/>
      <w:r w:rsidRPr="00A30882">
        <w:t>DITConfigurationService</w:t>
      </w:r>
      <w:proofErr w:type="spellEnd"/>
      <w:r w:rsidRPr="00A30882">
        <w:t xml:space="preserve"> </w:t>
      </w:r>
      <w:proofErr w:type="spellStart"/>
      <w:r w:rsidRPr="00A30882">
        <w:t>service</w:t>
      </w:r>
      <w:proofErr w:type="spellEnd"/>
      <w:r w:rsidRPr="00A30882">
        <w:t xml:space="preserve"> = </w:t>
      </w:r>
      <w:proofErr w:type="spellStart"/>
      <w:r w:rsidRPr="00A30882">
        <w:rPr>
          <w:b/>
          <w:bCs/>
          <w:color w:val="7F0055"/>
        </w:rPr>
        <w:t>new</w:t>
      </w:r>
      <w:proofErr w:type="spellEnd"/>
      <w:r w:rsidRPr="00A30882">
        <w:t xml:space="preserve"> </w:t>
      </w:r>
      <w:proofErr w:type="spellStart"/>
      <w:r w:rsidRPr="00A30882">
        <w:t>DITConfigurationService</w:t>
      </w:r>
      <w:proofErr w:type="spellEnd"/>
      <w:r w:rsidRPr="00A30882">
        <w:t>();</w:t>
      </w:r>
    </w:p>
    <w:p w14:paraId="5282B167" w14:textId="77777777" w:rsidR="009109C0" w:rsidRPr="00A30882" w:rsidRDefault="009109C0" w:rsidP="002F3430">
      <w:pPr>
        <w:pStyle w:val="Sourcewithforeground"/>
      </w:pPr>
      <w:r w:rsidRPr="00A30882">
        <w:t xml:space="preserve">        </w:t>
      </w:r>
      <w:proofErr w:type="spellStart"/>
      <w:r w:rsidRPr="00A30882">
        <w:t>IDITConfigurationServiceContract</w:t>
      </w:r>
      <w:proofErr w:type="spellEnd"/>
      <w:r w:rsidRPr="00A30882">
        <w:t xml:space="preserve"> port = service.getWs2007FederationNoSct();</w:t>
      </w:r>
    </w:p>
    <w:p w14:paraId="7ADCA1CB" w14:textId="77777777" w:rsidR="009109C0" w:rsidRPr="00A30882" w:rsidRDefault="009109C0" w:rsidP="002F3430">
      <w:pPr>
        <w:pStyle w:val="Sourcewithforeground"/>
      </w:pPr>
      <w:r w:rsidRPr="00A30882">
        <w:t xml:space="preserve">      </w:t>
      </w:r>
    </w:p>
    <w:p w14:paraId="7D37DFBB" w14:textId="77777777" w:rsidR="009109C0" w:rsidRPr="00A30882" w:rsidRDefault="009109C0" w:rsidP="002F3430">
      <w:pPr>
        <w:pStyle w:val="Sourcewithforeground"/>
      </w:pPr>
      <w:r w:rsidRPr="00A30882">
        <w:t xml:space="preserve">        </w:t>
      </w:r>
      <w:proofErr w:type="spellStart"/>
      <w:r w:rsidRPr="00A30882">
        <w:t>SelectPostBoxRequest</w:t>
      </w:r>
      <w:proofErr w:type="spellEnd"/>
      <w:r w:rsidRPr="00A30882">
        <w:t xml:space="preserve"> </w:t>
      </w:r>
      <w:proofErr w:type="spellStart"/>
      <w:r w:rsidRPr="00A30882">
        <w:t>request</w:t>
      </w:r>
      <w:proofErr w:type="spellEnd"/>
      <w:r w:rsidRPr="00A30882">
        <w:t xml:space="preserve"> = </w:t>
      </w:r>
      <w:proofErr w:type="spellStart"/>
      <w:r w:rsidRPr="00A30882">
        <w:rPr>
          <w:b/>
          <w:bCs/>
          <w:color w:val="7F0055"/>
        </w:rPr>
        <w:t>new</w:t>
      </w:r>
      <w:proofErr w:type="spellEnd"/>
      <w:r w:rsidRPr="00A30882">
        <w:t xml:space="preserve"> </w:t>
      </w:r>
      <w:proofErr w:type="spellStart"/>
      <w:r w:rsidRPr="00A30882">
        <w:t>SelectPostBoxRequest</w:t>
      </w:r>
      <w:proofErr w:type="spellEnd"/>
      <w:r w:rsidRPr="00A30882">
        <w:t xml:space="preserve">();        </w:t>
      </w:r>
    </w:p>
    <w:p w14:paraId="638EF3DB" w14:textId="77777777" w:rsidR="009109C0" w:rsidRPr="00A30882" w:rsidRDefault="009109C0" w:rsidP="002F3430">
      <w:pPr>
        <w:pStyle w:val="Sourcewithforeground"/>
      </w:pPr>
      <w:r w:rsidRPr="00A30882">
        <w:t xml:space="preserve">        </w:t>
      </w:r>
      <w:proofErr w:type="spellStart"/>
      <w:r w:rsidRPr="00A30882">
        <w:t>request.setAuthorityId</w:t>
      </w:r>
      <w:proofErr w:type="spellEnd"/>
      <w:r w:rsidRPr="00A30882">
        <w:t>(</w:t>
      </w:r>
      <w:r w:rsidRPr="00A30882">
        <w:rPr>
          <w:color w:val="2A00FF"/>
        </w:rPr>
        <w:t>"100001"</w:t>
      </w:r>
      <w:r w:rsidRPr="00A30882">
        <w:t>);</w:t>
      </w:r>
    </w:p>
    <w:p w14:paraId="7E2DFA30" w14:textId="77777777" w:rsidR="009109C0" w:rsidRPr="00A30882" w:rsidRDefault="009109C0" w:rsidP="002F3430">
      <w:pPr>
        <w:pStyle w:val="Sourcewithforeground"/>
      </w:pPr>
      <w:r w:rsidRPr="00A30882">
        <w:t xml:space="preserve">        </w:t>
      </w:r>
      <w:proofErr w:type="spellStart"/>
      <w:r w:rsidRPr="00A30882">
        <w:t>SelectPostBoxResponse</w:t>
      </w:r>
      <w:proofErr w:type="spellEnd"/>
      <w:r w:rsidRPr="00A30882">
        <w:t xml:space="preserve"> </w:t>
      </w:r>
      <w:proofErr w:type="spellStart"/>
      <w:r w:rsidRPr="00A30882">
        <w:t>response</w:t>
      </w:r>
      <w:proofErr w:type="spellEnd"/>
      <w:r w:rsidRPr="00A30882">
        <w:t xml:space="preserve"> = </w:t>
      </w:r>
      <w:proofErr w:type="spellStart"/>
      <w:r w:rsidRPr="00A30882">
        <w:t>port.selectPostBox</w:t>
      </w:r>
      <w:proofErr w:type="spellEnd"/>
      <w:r w:rsidRPr="00A30882">
        <w:t>(</w:t>
      </w:r>
      <w:proofErr w:type="spellStart"/>
      <w:r w:rsidRPr="00A30882">
        <w:t>request</w:t>
      </w:r>
      <w:proofErr w:type="spellEnd"/>
      <w:r w:rsidRPr="00A30882">
        <w:t>);</w:t>
      </w:r>
    </w:p>
    <w:p w14:paraId="44E3F747" w14:textId="77777777" w:rsidR="009109C0" w:rsidRPr="00A30882" w:rsidRDefault="009109C0" w:rsidP="002F3430">
      <w:pPr>
        <w:pStyle w:val="Sourcewithforeground"/>
      </w:pPr>
    </w:p>
    <w:p w14:paraId="789231BC" w14:textId="77777777" w:rsidR="009109C0" w:rsidRPr="00A30882" w:rsidRDefault="009109C0" w:rsidP="002F3430">
      <w:pPr>
        <w:pStyle w:val="Sourcewithforeground"/>
      </w:pPr>
      <w:r w:rsidRPr="00A30882">
        <w:t xml:space="preserve">        </w:t>
      </w:r>
      <w:proofErr w:type="spellStart"/>
      <w:r w:rsidRPr="00A30882">
        <w:t>System.</w:t>
      </w:r>
      <w:r w:rsidRPr="00A30882">
        <w:rPr>
          <w:i/>
          <w:iCs/>
          <w:color w:val="0000C0"/>
        </w:rPr>
        <w:t>out</w:t>
      </w:r>
      <w:r w:rsidRPr="00A30882">
        <w:t>.println</w:t>
      </w:r>
      <w:proofErr w:type="spellEnd"/>
      <w:r w:rsidRPr="00A30882">
        <w:t>(</w:t>
      </w:r>
      <w:proofErr w:type="spellStart"/>
      <w:r w:rsidRPr="00A30882">
        <w:t>response.getPostBox</w:t>
      </w:r>
      <w:proofErr w:type="spellEnd"/>
      <w:r w:rsidRPr="00A30882">
        <w:t>().</w:t>
      </w:r>
      <w:proofErr w:type="spellStart"/>
      <w:r w:rsidRPr="00A30882">
        <w:t>getPostBoxID</w:t>
      </w:r>
      <w:proofErr w:type="spellEnd"/>
      <w:r w:rsidRPr="00A30882">
        <w:t>());</w:t>
      </w:r>
    </w:p>
    <w:p w14:paraId="1B8AFC6D" w14:textId="77777777" w:rsidR="009109C0" w:rsidRPr="00A30882" w:rsidRDefault="009109C0" w:rsidP="002F3430">
      <w:pPr>
        <w:pStyle w:val="Sourcewithforeground"/>
      </w:pPr>
      <w:r w:rsidRPr="00A30882">
        <w:t xml:space="preserve">    }</w:t>
      </w:r>
    </w:p>
    <w:p w14:paraId="530E8921" w14:textId="3E029047" w:rsidR="009109C0" w:rsidRPr="00A30882" w:rsidRDefault="009109C0" w:rsidP="002F3430">
      <w:pPr>
        <w:pStyle w:val="Sourcewithforeground"/>
      </w:pPr>
      <w:r w:rsidRPr="00A30882">
        <w:t>}</w:t>
      </w:r>
    </w:p>
    <w:p w14:paraId="01D8AD0A" w14:textId="3890729E" w:rsidR="0099255F" w:rsidRPr="00A30882" w:rsidRDefault="0099255F" w:rsidP="001E2C06">
      <w:pPr>
        <w:pStyle w:val="Heading4"/>
      </w:pPr>
      <w:bookmarkStart w:id="140" w:name="_Toc110419712"/>
      <w:r w:rsidRPr="00A30882">
        <w:t>Pieslēgšanās ar paroli</w:t>
      </w:r>
      <w:bookmarkEnd w:id="140"/>
    </w:p>
    <w:p w14:paraId="37933196" w14:textId="62719D4A" w:rsidR="00451614" w:rsidRPr="00A30882" w:rsidRDefault="00451614" w:rsidP="002F3430">
      <w:pPr>
        <w:rPr>
          <w:i/>
        </w:rPr>
      </w:pPr>
      <w:r w:rsidRPr="00A30882">
        <w:t xml:space="preserve">Pieslēgšanās ar sertifikātu konfigurācija ir aprakstīta datnē </w:t>
      </w:r>
      <w:r w:rsidRPr="00A30882">
        <w:rPr>
          <w:i/>
        </w:rPr>
        <w:t>client-username.xml</w:t>
      </w:r>
    </w:p>
    <w:p w14:paraId="1B1E6662" w14:textId="70E8866F" w:rsidR="001167F6" w:rsidRPr="00A30882" w:rsidRDefault="001167F6" w:rsidP="001E2C06">
      <w:pPr>
        <w:pStyle w:val="Heading5"/>
      </w:pPr>
      <w:r w:rsidRPr="00A30882">
        <w:lastRenderedPageBreak/>
        <w:t>Kods</w:t>
      </w:r>
    </w:p>
    <w:p w14:paraId="2F3412B3" w14:textId="77777777" w:rsidR="001167F6" w:rsidRPr="00A30882" w:rsidRDefault="001167F6" w:rsidP="002F3430">
      <w:pPr>
        <w:pStyle w:val="Sourcewithforeground"/>
      </w:pPr>
      <w:proofErr w:type="spellStart"/>
      <w:r w:rsidRPr="00A30882">
        <w:rPr>
          <w:b/>
          <w:bCs/>
          <w:color w:val="7F0055"/>
        </w:rPr>
        <w:t>package</w:t>
      </w:r>
      <w:proofErr w:type="spellEnd"/>
      <w:r w:rsidRPr="00A30882">
        <w:t xml:space="preserve"> </w:t>
      </w:r>
      <w:proofErr w:type="spellStart"/>
      <w:r w:rsidRPr="00A30882">
        <w:t>lv.abcsoftware.eves.samples.login</w:t>
      </w:r>
      <w:proofErr w:type="spellEnd"/>
      <w:r w:rsidRPr="00A30882">
        <w:t>;</w:t>
      </w:r>
    </w:p>
    <w:p w14:paraId="7BBE3B0F" w14:textId="77777777" w:rsidR="001167F6" w:rsidRPr="00A30882" w:rsidRDefault="001167F6" w:rsidP="002F3430">
      <w:pPr>
        <w:pStyle w:val="Sourcewithforeground"/>
      </w:pPr>
    </w:p>
    <w:p w14:paraId="4BECAD14" w14:textId="77777777" w:rsidR="001167F6" w:rsidRPr="00A30882" w:rsidRDefault="001167F6" w:rsidP="002F3430">
      <w:pPr>
        <w:pStyle w:val="Sourcewithforeground"/>
      </w:pPr>
      <w:r w:rsidRPr="00A30882">
        <w:rPr>
          <w:b/>
          <w:bCs/>
          <w:color w:val="7F0055"/>
        </w:rPr>
        <w:t>import</w:t>
      </w:r>
      <w:r w:rsidRPr="00A30882">
        <w:t xml:space="preserve"> </w:t>
      </w:r>
      <w:proofErr w:type="spellStart"/>
      <w:r w:rsidRPr="00A30882">
        <w:t>java.util.Map</w:t>
      </w:r>
      <w:proofErr w:type="spellEnd"/>
      <w:r w:rsidRPr="00A30882">
        <w:t>;</w:t>
      </w:r>
    </w:p>
    <w:p w14:paraId="51B8B134" w14:textId="77777777" w:rsidR="001167F6" w:rsidRPr="00A30882" w:rsidRDefault="001167F6" w:rsidP="002F3430">
      <w:pPr>
        <w:pStyle w:val="Sourcewithforeground"/>
      </w:pPr>
      <w:r w:rsidRPr="00A30882">
        <w:rPr>
          <w:b/>
          <w:bCs/>
          <w:color w:val="7F0055"/>
        </w:rPr>
        <w:t>import</w:t>
      </w:r>
      <w:r w:rsidRPr="00A30882">
        <w:t xml:space="preserve"> </w:t>
      </w:r>
      <w:proofErr w:type="spellStart"/>
      <w:r w:rsidRPr="00A30882">
        <w:t>javax.xml.ws.BindingProvider</w:t>
      </w:r>
      <w:proofErr w:type="spellEnd"/>
      <w:r w:rsidRPr="00A30882">
        <w:t>;</w:t>
      </w:r>
    </w:p>
    <w:p w14:paraId="35730909" w14:textId="77777777" w:rsidR="001167F6" w:rsidRPr="00A30882" w:rsidRDefault="001167F6" w:rsidP="002F3430">
      <w:pPr>
        <w:pStyle w:val="Sourcewithforeground"/>
      </w:pPr>
      <w:r w:rsidRPr="00A30882">
        <w:rPr>
          <w:b/>
          <w:bCs/>
          <w:color w:val="7F0055"/>
        </w:rPr>
        <w:t>import</w:t>
      </w:r>
      <w:r w:rsidRPr="00A30882">
        <w:t xml:space="preserve"> lv.gov.eps.ivis.iss.ditconfigurationservice.v1_2.DITConfigurationService;</w:t>
      </w:r>
    </w:p>
    <w:p w14:paraId="192E5C63" w14:textId="77777777" w:rsidR="001167F6" w:rsidRPr="00A30882" w:rsidRDefault="001167F6" w:rsidP="002F3430">
      <w:pPr>
        <w:pStyle w:val="Sourcewithforeground"/>
      </w:pPr>
      <w:r w:rsidRPr="00A30882">
        <w:rPr>
          <w:b/>
          <w:bCs/>
          <w:color w:val="7F0055"/>
        </w:rPr>
        <w:t>import</w:t>
      </w:r>
      <w:r w:rsidRPr="00A30882">
        <w:t xml:space="preserve"> lv.gov.eps.ivis.iss.ditconfigurationservice.v1_2.IDITConfigurationServiceContract;</w:t>
      </w:r>
    </w:p>
    <w:p w14:paraId="229B0BB2" w14:textId="77777777" w:rsidR="001167F6" w:rsidRPr="00A30882" w:rsidRDefault="001167F6" w:rsidP="002F3430">
      <w:pPr>
        <w:pStyle w:val="Sourcewithforeground"/>
      </w:pPr>
      <w:r w:rsidRPr="00A30882">
        <w:rPr>
          <w:b/>
          <w:bCs/>
          <w:color w:val="7F0055"/>
        </w:rPr>
        <w:t>import</w:t>
      </w:r>
      <w:r w:rsidRPr="00A30882">
        <w:t xml:space="preserve"> lv.gov.eps.ivis.iss.ditconfigurationservice.v1_2.SelectPostBoxRequest;</w:t>
      </w:r>
    </w:p>
    <w:p w14:paraId="311C7B50" w14:textId="77777777" w:rsidR="001167F6" w:rsidRPr="00A30882" w:rsidRDefault="001167F6" w:rsidP="002F3430">
      <w:pPr>
        <w:pStyle w:val="Sourcewithforeground"/>
      </w:pPr>
      <w:r w:rsidRPr="00A30882">
        <w:rPr>
          <w:b/>
          <w:bCs/>
          <w:color w:val="7F0055"/>
        </w:rPr>
        <w:t>import</w:t>
      </w:r>
      <w:r w:rsidRPr="00A30882">
        <w:t xml:space="preserve"> lv.gov.eps.ivis.iss.ditconfigurationservice.v1_2.SelectPostBoxResponse;</w:t>
      </w:r>
    </w:p>
    <w:p w14:paraId="2CB38920" w14:textId="77777777" w:rsidR="001167F6" w:rsidRPr="00A30882" w:rsidRDefault="001167F6" w:rsidP="002F3430">
      <w:pPr>
        <w:pStyle w:val="Sourcewithforeground"/>
      </w:pPr>
      <w:r w:rsidRPr="00A30882">
        <w:rPr>
          <w:b/>
          <w:bCs/>
          <w:color w:val="7F0055"/>
        </w:rPr>
        <w:t>import</w:t>
      </w:r>
      <w:r w:rsidRPr="00A30882">
        <w:t xml:space="preserve"> </w:t>
      </w:r>
      <w:proofErr w:type="spellStart"/>
      <w:r w:rsidRPr="00A30882">
        <w:t>org.apache.cxf.BusFactory</w:t>
      </w:r>
      <w:proofErr w:type="spellEnd"/>
      <w:r w:rsidRPr="00A30882">
        <w:t>;</w:t>
      </w:r>
    </w:p>
    <w:p w14:paraId="7EA05B06" w14:textId="77777777" w:rsidR="001167F6" w:rsidRPr="00A30882" w:rsidRDefault="001167F6" w:rsidP="002F3430">
      <w:pPr>
        <w:pStyle w:val="Sourcewithforeground"/>
      </w:pPr>
      <w:r w:rsidRPr="00A30882">
        <w:rPr>
          <w:b/>
          <w:bCs/>
          <w:color w:val="7F0055"/>
        </w:rPr>
        <w:t>import</w:t>
      </w:r>
      <w:r w:rsidRPr="00A30882">
        <w:t xml:space="preserve"> </w:t>
      </w:r>
      <w:proofErr w:type="spellStart"/>
      <w:r w:rsidRPr="00A30882">
        <w:t>org.apache.cxf.bus.spring.SpringBusFactory</w:t>
      </w:r>
      <w:proofErr w:type="spellEnd"/>
      <w:r w:rsidRPr="00A30882">
        <w:t>;</w:t>
      </w:r>
    </w:p>
    <w:p w14:paraId="68D1038B" w14:textId="77777777" w:rsidR="001167F6" w:rsidRPr="00A30882" w:rsidRDefault="001167F6" w:rsidP="002F3430">
      <w:pPr>
        <w:pStyle w:val="Sourcewithforeground"/>
      </w:pPr>
    </w:p>
    <w:p w14:paraId="3581C9D5" w14:textId="77777777" w:rsidR="001167F6" w:rsidRPr="00A30882" w:rsidRDefault="001167F6" w:rsidP="002F3430">
      <w:pPr>
        <w:pStyle w:val="Sourcewithforeground"/>
      </w:pPr>
      <w:proofErr w:type="spellStart"/>
      <w:r w:rsidRPr="00A30882">
        <w:rPr>
          <w:b/>
          <w:bCs/>
          <w:color w:val="7F0055"/>
        </w:rPr>
        <w:t>public</w:t>
      </w:r>
      <w:proofErr w:type="spellEnd"/>
      <w:r w:rsidRPr="00A30882">
        <w:t xml:space="preserve"> </w:t>
      </w:r>
      <w:proofErr w:type="spellStart"/>
      <w:r w:rsidRPr="00A30882">
        <w:rPr>
          <w:b/>
          <w:bCs/>
          <w:color w:val="7F0055"/>
        </w:rPr>
        <w:t>class</w:t>
      </w:r>
      <w:proofErr w:type="spellEnd"/>
      <w:r w:rsidRPr="00A30882">
        <w:t xml:space="preserve"> </w:t>
      </w:r>
      <w:proofErr w:type="spellStart"/>
      <w:r w:rsidRPr="00A30882">
        <w:t>LoginUserName</w:t>
      </w:r>
      <w:proofErr w:type="spellEnd"/>
      <w:r w:rsidRPr="00A30882">
        <w:t xml:space="preserve"> {</w:t>
      </w:r>
    </w:p>
    <w:p w14:paraId="4F28BE27" w14:textId="77777777" w:rsidR="001167F6" w:rsidRPr="00A30882" w:rsidRDefault="001167F6" w:rsidP="002F3430">
      <w:pPr>
        <w:pStyle w:val="Sourcewithforeground"/>
      </w:pPr>
    </w:p>
    <w:p w14:paraId="6913CCD6" w14:textId="77777777" w:rsidR="001167F6" w:rsidRPr="00A30882" w:rsidRDefault="001167F6" w:rsidP="002F3430">
      <w:pPr>
        <w:pStyle w:val="Sourcewithforeground"/>
      </w:pPr>
      <w:r w:rsidRPr="00A30882">
        <w:t xml:space="preserve">    </w:t>
      </w:r>
      <w:proofErr w:type="spellStart"/>
      <w:r w:rsidRPr="00A30882">
        <w:rPr>
          <w:b/>
          <w:bCs/>
          <w:color w:val="7F0055"/>
        </w:rPr>
        <w:t>public</w:t>
      </w:r>
      <w:proofErr w:type="spellEnd"/>
      <w:r w:rsidRPr="00A30882">
        <w:t xml:space="preserve"> </w:t>
      </w:r>
      <w:proofErr w:type="spellStart"/>
      <w:r w:rsidRPr="00A30882">
        <w:rPr>
          <w:b/>
          <w:bCs/>
          <w:color w:val="7F0055"/>
        </w:rPr>
        <w:t>static</w:t>
      </w:r>
      <w:proofErr w:type="spellEnd"/>
      <w:r w:rsidRPr="00A30882">
        <w:t xml:space="preserve"> </w:t>
      </w:r>
      <w:proofErr w:type="spellStart"/>
      <w:r w:rsidRPr="00A30882">
        <w:rPr>
          <w:b/>
          <w:bCs/>
          <w:color w:val="7F0055"/>
        </w:rPr>
        <w:t>void</w:t>
      </w:r>
      <w:proofErr w:type="spellEnd"/>
      <w:r w:rsidRPr="00A30882">
        <w:t xml:space="preserve"> </w:t>
      </w:r>
      <w:proofErr w:type="spellStart"/>
      <w:r w:rsidRPr="00A30882">
        <w:t>main</w:t>
      </w:r>
      <w:proofErr w:type="spellEnd"/>
      <w:r w:rsidRPr="00A30882">
        <w:t>(</w:t>
      </w:r>
      <w:proofErr w:type="spellStart"/>
      <w:r w:rsidRPr="00A30882">
        <w:t>String</w:t>
      </w:r>
      <w:proofErr w:type="spellEnd"/>
      <w:r w:rsidRPr="00A30882">
        <w:t xml:space="preserve">[] </w:t>
      </w:r>
      <w:proofErr w:type="spellStart"/>
      <w:r w:rsidRPr="00A30882">
        <w:t>args</w:t>
      </w:r>
      <w:proofErr w:type="spellEnd"/>
      <w:r w:rsidRPr="00A30882">
        <w:t>) {</w:t>
      </w:r>
    </w:p>
    <w:p w14:paraId="37A61272" w14:textId="77777777" w:rsidR="001167F6" w:rsidRPr="00A30882" w:rsidRDefault="001167F6" w:rsidP="002F3430">
      <w:pPr>
        <w:pStyle w:val="Sourcewithforeground"/>
      </w:pPr>
      <w:r w:rsidRPr="00A30882">
        <w:t xml:space="preserve">        </w:t>
      </w:r>
    </w:p>
    <w:p w14:paraId="791E7E0C" w14:textId="77777777" w:rsidR="001167F6" w:rsidRPr="00A30882" w:rsidRDefault="001167F6" w:rsidP="002F3430">
      <w:pPr>
        <w:pStyle w:val="Sourcewithforeground"/>
      </w:pPr>
      <w:r w:rsidRPr="00A30882">
        <w:t xml:space="preserve">        </w:t>
      </w:r>
      <w:proofErr w:type="spellStart"/>
      <w:r w:rsidRPr="00A30882">
        <w:t>SpringBusFactory</w:t>
      </w:r>
      <w:proofErr w:type="spellEnd"/>
      <w:r w:rsidRPr="00A30882">
        <w:t xml:space="preserve"> </w:t>
      </w:r>
      <w:proofErr w:type="spellStart"/>
      <w:r w:rsidRPr="00A30882">
        <w:t>bf</w:t>
      </w:r>
      <w:proofErr w:type="spellEnd"/>
      <w:r w:rsidRPr="00A30882">
        <w:t xml:space="preserve"> = </w:t>
      </w:r>
      <w:proofErr w:type="spellStart"/>
      <w:r w:rsidRPr="00A30882">
        <w:rPr>
          <w:b/>
          <w:bCs/>
          <w:color w:val="7F0055"/>
        </w:rPr>
        <w:t>new</w:t>
      </w:r>
      <w:proofErr w:type="spellEnd"/>
      <w:r w:rsidRPr="00A30882">
        <w:t xml:space="preserve"> </w:t>
      </w:r>
      <w:proofErr w:type="spellStart"/>
      <w:r w:rsidRPr="00A30882">
        <w:t>SpringBusFactory</w:t>
      </w:r>
      <w:proofErr w:type="spellEnd"/>
      <w:r w:rsidRPr="00A30882">
        <w:t xml:space="preserve">();        </w:t>
      </w:r>
    </w:p>
    <w:p w14:paraId="21D67C03" w14:textId="1F19FA25" w:rsidR="001167F6" w:rsidRPr="00A30882" w:rsidRDefault="001167F6" w:rsidP="002F3430">
      <w:pPr>
        <w:pStyle w:val="Sourcewithforeground"/>
      </w:pPr>
      <w:r w:rsidRPr="00A30882">
        <w:t xml:space="preserve">        BusFactory.setDefaultBus(bf.createBus(</w:t>
      </w:r>
      <w:r w:rsidR="00186D3A" w:rsidRPr="00A30882">
        <w:rPr>
          <w:color w:val="2A00FF"/>
        </w:rPr>
        <w:t>"</w:t>
      </w:r>
      <w:r w:rsidRPr="00A30882">
        <w:rPr>
          <w:color w:val="2A00FF"/>
        </w:rPr>
        <w:t>ProxyToService/src/main/resources/client-username.xml"</w:t>
      </w:r>
      <w:r w:rsidRPr="00A30882">
        <w:t>));</w:t>
      </w:r>
    </w:p>
    <w:p w14:paraId="3C603710" w14:textId="77777777" w:rsidR="001167F6" w:rsidRPr="00A30882" w:rsidRDefault="001167F6" w:rsidP="002F3430">
      <w:pPr>
        <w:pStyle w:val="Sourcewithforeground"/>
      </w:pPr>
    </w:p>
    <w:p w14:paraId="522D2E96" w14:textId="77777777" w:rsidR="001167F6" w:rsidRPr="00A30882" w:rsidRDefault="001167F6" w:rsidP="002F3430">
      <w:pPr>
        <w:pStyle w:val="Sourcewithforeground"/>
      </w:pPr>
      <w:r w:rsidRPr="00A30882">
        <w:t xml:space="preserve">        </w:t>
      </w:r>
      <w:proofErr w:type="spellStart"/>
      <w:r w:rsidRPr="00A30882">
        <w:t>DITConfigurationService</w:t>
      </w:r>
      <w:proofErr w:type="spellEnd"/>
      <w:r w:rsidRPr="00A30882">
        <w:t xml:space="preserve"> </w:t>
      </w:r>
      <w:proofErr w:type="spellStart"/>
      <w:r w:rsidRPr="00A30882">
        <w:t>service</w:t>
      </w:r>
      <w:proofErr w:type="spellEnd"/>
      <w:r w:rsidRPr="00A30882">
        <w:t xml:space="preserve"> = </w:t>
      </w:r>
      <w:proofErr w:type="spellStart"/>
      <w:r w:rsidRPr="00A30882">
        <w:rPr>
          <w:b/>
          <w:bCs/>
          <w:color w:val="7F0055"/>
        </w:rPr>
        <w:t>new</w:t>
      </w:r>
      <w:proofErr w:type="spellEnd"/>
      <w:r w:rsidRPr="00A30882">
        <w:t xml:space="preserve"> </w:t>
      </w:r>
      <w:proofErr w:type="spellStart"/>
      <w:r w:rsidRPr="00A30882">
        <w:t>DITConfigurationService</w:t>
      </w:r>
      <w:proofErr w:type="spellEnd"/>
      <w:r w:rsidRPr="00A30882">
        <w:t>();</w:t>
      </w:r>
    </w:p>
    <w:p w14:paraId="2A611F2A" w14:textId="77777777" w:rsidR="001167F6" w:rsidRPr="00A30882" w:rsidRDefault="001167F6" w:rsidP="002F3430">
      <w:pPr>
        <w:pStyle w:val="Sourcewithforeground"/>
      </w:pPr>
      <w:r w:rsidRPr="00A30882">
        <w:t xml:space="preserve">        </w:t>
      </w:r>
      <w:proofErr w:type="spellStart"/>
      <w:r w:rsidRPr="00A30882">
        <w:t>IDITConfigurationServiceContract</w:t>
      </w:r>
      <w:proofErr w:type="spellEnd"/>
      <w:r w:rsidRPr="00A30882">
        <w:t xml:space="preserve"> port = service.getWs2007FederationNoSct();</w:t>
      </w:r>
    </w:p>
    <w:p w14:paraId="6AF54C99" w14:textId="77777777" w:rsidR="001167F6" w:rsidRPr="00A30882" w:rsidRDefault="001167F6" w:rsidP="002F3430">
      <w:pPr>
        <w:pStyle w:val="Sourcewithforeground"/>
      </w:pPr>
      <w:r w:rsidRPr="00A30882">
        <w:t xml:space="preserve">        </w:t>
      </w:r>
      <w:proofErr w:type="spellStart"/>
      <w:r w:rsidRPr="00A30882">
        <w:t>Map</w:t>
      </w:r>
      <w:proofErr w:type="spellEnd"/>
      <w:r w:rsidRPr="00A30882">
        <w:t>&lt;</w:t>
      </w:r>
      <w:proofErr w:type="spellStart"/>
      <w:r w:rsidRPr="00A30882">
        <w:t>String</w:t>
      </w:r>
      <w:proofErr w:type="spellEnd"/>
      <w:r w:rsidRPr="00A30882">
        <w:t xml:space="preserve">, </w:t>
      </w:r>
      <w:proofErr w:type="spellStart"/>
      <w:r w:rsidRPr="00A30882">
        <w:t>Object</w:t>
      </w:r>
      <w:proofErr w:type="spellEnd"/>
      <w:r w:rsidRPr="00A30882">
        <w:t xml:space="preserve">&gt; </w:t>
      </w:r>
      <w:proofErr w:type="spellStart"/>
      <w:r w:rsidRPr="00A30882">
        <w:t>ctx</w:t>
      </w:r>
      <w:proofErr w:type="spellEnd"/>
      <w:r w:rsidRPr="00A30882">
        <w:t xml:space="preserve"> = ((</w:t>
      </w:r>
      <w:proofErr w:type="spellStart"/>
      <w:r w:rsidRPr="00A30882">
        <w:t>BindingProvider</w:t>
      </w:r>
      <w:proofErr w:type="spellEnd"/>
      <w:r w:rsidRPr="00A30882">
        <w:t>) port).</w:t>
      </w:r>
      <w:proofErr w:type="spellStart"/>
      <w:r w:rsidRPr="00A30882">
        <w:t>getRequestContext</w:t>
      </w:r>
      <w:proofErr w:type="spellEnd"/>
      <w:r w:rsidRPr="00A30882">
        <w:t>();</w:t>
      </w:r>
    </w:p>
    <w:p w14:paraId="5F886837" w14:textId="6EA313DC" w:rsidR="001167F6" w:rsidRPr="00A30882" w:rsidRDefault="001167F6" w:rsidP="002F3430">
      <w:pPr>
        <w:pStyle w:val="Sourcewithforeground"/>
      </w:pPr>
      <w:r w:rsidRPr="00A30882">
        <w:t xml:space="preserve">        </w:t>
      </w:r>
      <w:proofErr w:type="spellStart"/>
      <w:r w:rsidRPr="00A30882">
        <w:t>ctx.put</w:t>
      </w:r>
      <w:proofErr w:type="spellEnd"/>
      <w:r w:rsidRPr="00A30882">
        <w:t>(</w:t>
      </w:r>
      <w:r w:rsidRPr="00A30882">
        <w:rPr>
          <w:color w:val="2A00FF"/>
        </w:rPr>
        <w:t>"</w:t>
      </w:r>
      <w:proofErr w:type="spellStart"/>
      <w:r w:rsidRPr="00A30882">
        <w:rPr>
          <w:color w:val="2A00FF"/>
        </w:rPr>
        <w:t>ws-security.username</w:t>
      </w:r>
      <w:proofErr w:type="spellEnd"/>
      <w:r w:rsidRPr="00A30882">
        <w:rPr>
          <w:color w:val="2A00FF"/>
        </w:rPr>
        <w:t>"</w:t>
      </w:r>
      <w:r w:rsidRPr="00A30882">
        <w:t xml:space="preserve">, </w:t>
      </w:r>
      <w:r w:rsidRPr="00A30882">
        <w:rPr>
          <w:color w:val="2A00FF"/>
        </w:rPr>
        <w:t>"</w:t>
      </w:r>
      <w:proofErr w:type="spellStart"/>
      <w:r w:rsidR="00EC7921" w:rsidRPr="00A30882">
        <w:rPr>
          <w:color w:val="2A00FF"/>
        </w:rPr>
        <w:t>piemeru_tests</w:t>
      </w:r>
      <w:proofErr w:type="spellEnd"/>
      <w:r w:rsidRPr="00A30882">
        <w:rPr>
          <w:color w:val="2A00FF"/>
        </w:rPr>
        <w:t>"</w:t>
      </w:r>
      <w:r w:rsidRPr="00A30882">
        <w:t>);</w:t>
      </w:r>
    </w:p>
    <w:p w14:paraId="0F12EFB5" w14:textId="5446A74A" w:rsidR="001167F6" w:rsidRPr="00A30882" w:rsidRDefault="001167F6" w:rsidP="002F3430">
      <w:pPr>
        <w:pStyle w:val="Sourcewithforeground"/>
      </w:pPr>
      <w:r w:rsidRPr="00A30882">
        <w:t xml:space="preserve">        </w:t>
      </w:r>
      <w:proofErr w:type="spellStart"/>
      <w:r w:rsidRPr="00A30882">
        <w:t>ctx.put</w:t>
      </w:r>
      <w:proofErr w:type="spellEnd"/>
      <w:r w:rsidRPr="00A30882">
        <w:t>(</w:t>
      </w:r>
      <w:r w:rsidRPr="00A30882">
        <w:rPr>
          <w:color w:val="2A00FF"/>
        </w:rPr>
        <w:t>"</w:t>
      </w:r>
      <w:proofErr w:type="spellStart"/>
      <w:r w:rsidRPr="00A30882">
        <w:rPr>
          <w:color w:val="2A00FF"/>
        </w:rPr>
        <w:t>ws-security.password</w:t>
      </w:r>
      <w:proofErr w:type="spellEnd"/>
      <w:r w:rsidRPr="00A30882">
        <w:rPr>
          <w:color w:val="2A00FF"/>
        </w:rPr>
        <w:t>"</w:t>
      </w:r>
      <w:r w:rsidRPr="00A30882">
        <w:t xml:space="preserve">, </w:t>
      </w:r>
      <w:r w:rsidRPr="00A30882">
        <w:rPr>
          <w:color w:val="2A00FF"/>
        </w:rPr>
        <w:t>"</w:t>
      </w:r>
      <w:proofErr w:type="spellStart"/>
      <w:r w:rsidR="004E45FD">
        <w:t>password</w:t>
      </w:r>
      <w:proofErr w:type="spellEnd"/>
      <w:r w:rsidRPr="00A30882">
        <w:rPr>
          <w:color w:val="2A00FF"/>
        </w:rPr>
        <w:t>"</w:t>
      </w:r>
      <w:r w:rsidRPr="00A30882">
        <w:t>);</w:t>
      </w:r>
    </w:p>
    <w:p w14:paraId="6482B18B" w14:textId="77777777" w:rsidR="001167F6" w:rsidRPr="00A30882" w:rsidRDefault="001167F6" w:rsidP="002F3430">
      <w:pPr>
        <w:pStyle w:val="Sourcewithforeground"/>
      </w:pPr>
    </w:p>
    <w:p w14:paraId="04E20395" w14:textId="77777777" w:rsidR="001167F6" w:rsidRPr="00A30882" w:rsidRDefault="001167F6" w:rsidP="002F3430">
      <w:pPr>
        <w:pStyle w:val="Sourcewithforeground"/>
      </w:pPr>
      <w:r w:rsidRPr="00A30882">
        <w:t xml:space="preserve">        </w:t>
      </w:r>
      <w:proofErr w:type="spellStart"/>
      <w:r w:rsidRPr="00A30882">
        <w:t>SelectPostBoxRequest</w:t>
      </w:r>
      <w:proofErr w:type="spellEnd"/>
      <w:r w:rsidRPr="00A30882">
        <w:t xml:space="preserve"> </w:t>
      </w:r>
      <w:proofErr w:type="spellStart"/>
      <w:r w:rsidRPr="00A30882">
        <w:t>request</w:t>
      </w:r>
      <w:proofErr w:type="spellEnd"/>
      <w:r w:rsidRPr="00A30882">
        <w:t xml:space="preserve"> = </w:t>
      </w:r>
      <w:proofErr w:type="spellStart"/>
      <w:r w:rsidRPr="00A30882">
        <w:rPr>
          <w:b/>
          <w:bCs/>
          <w:color w:val="7F0055"/>
        </w:rPr>
        <w:t>new</w:t>
      </w:r>
      <w:proofErr w:type="spellEnd"/>
      <w:r w:rsidRPr="00A30882">
        <w:t xml:space="preserve"> </w:t>
      </w:r>
      <w:proofErr w:type="spellStart"/>
      <w:r w:rsidRPr="00A30882">
        <w:t>SelectPostBoxRequest</w:t>
      </w:r>
      <w:proofErr w:type="spellEnd"/>
      <w:r w:rsidRPr="00A30882">
        <w:t>();</w:t>
      </w:r>
    </w:p>
    <w:p w14:paraId="6DB015B0" w14:textId="77777777" w:rsidR="001167F6" w:rsidRPr="00A30882" w:rsidRDefault="001167F6" w:rsidP="002F3430">
      <w:pPr>
        <w:pStyle w:val="Sourcewithforeground"/>
      </w:pPr>
      <w:r w:rsidRPr="00A30882">
        <w:t xml:space="preserve">        </w:t>
      </w:r>
      <w:proofErr w:type="spellStart"/>
      <w:r w:rsidRPr="00A30882">
        <w:t>request.setAuthorityId</w:t>
      </w:r>
      <w:proofErr w:type="spellEnd"/>
      <w:r w:rsidRPr="00A30882">
        <w:t>(</w:t>
      </w:r>
      <w:r w:rsidRPr="00A30882">
        <w:rPr>
          <w:color w:val="2A00FF"/>
        </w:rPr>
        <w:t>"100001"</w:t>
      </w:r>
      <w:r w:rsidRPr="00A30882">
        <w:t>);</w:t>
      </w:r>
    </w:p>
    <w:p w14:paraId="173CE15F" w14:textId="77777777" w:rsidR="001167F6" w:rsidRPr="00A30882" w:rsidRDefault="001167F6" w:rsidP="002F3430">
      <w:pPr>
        <w:pStyle w:val="Sourcewithforeground"/>
      </w:pPr>
      <w:r w:rsidRPr="00A30882">
        <w:t xml:space="preserve">        </w:t>
      </w:r>
      <w:proofErr w:type="spellStart"/>
      <w:r w:rsidRPr="00A30882">
        <w:t>SelectPostBoxResponse</w:t>
      </w:r>
      <w:proofErr w:type="spellEnd"/>
      <w:r w:rsidRPr="00A30882">
        <w:t xml:space="preserve"> </w:t>
      </w:r>
      <w:proofErr w:type="spellStart"/>
      <w:r w:rsidRPr="00A30882">
        <w:t>response</w:t>
      </w:r>
      <w:proofErr w:type="spellEnd"/>
      <w:r w:rsidRPr="00A30882">
        <w:t xml:space="preserve"> = </w:t>
      </w:r>
      <w:proofErr w:type="spellStart"/>
      <w:r w:rsidRPr="00A30882">
        <w:t>port.selectPostBox</w:t>
      </w:r>
      <w:proofErr w:type="spellEnd"/>
      <w:r w:rsidRPr="00A30882">
        <w:t>(</w:t>
      </w:r>
      <w:proofErr w:type="spellStart"/>
      <w:r w:rsidRPr="00A30882">
        <w:t>request</w:t>
      </w:r>
      <w:proofErr w:type="spellEnd"/>
      <w:r w:rsidRPr="00A30882">
        <w:t>);</w:t>
      </w:r>
    </w:p>
    <w:p w14:paraId="159ECAA9" w14:textId="77777777" w:rsidR="001167F6" w:rsidRPr="00A30882" w:rsidRDefault="001167F6" w:rsidP="002F3430">
      <w:pPr>
        <w:pStyle w:val="Sourcewithforeground"/>
      </w:pPr>
    </w:p>
    <w:p w14:paraId="07D1845F" w14:textId="77777777" w:rsidR="001167F6" w:rsidRPr="00A30882" w:rsidRDefault="001167F6" w:rsidP="002F3430">
      <w:pPr>
        <w:pStyle w:val="Sourcewithforeground"/>
      </w:pPr>
      <w:r w:rsidRPr="00A30882">
        <w:t xml:space="preserve">        </w:t>
      </w:r>
      <w:proofErr w:type="spellStart"/>
      <w:r w:rsidRPr="00A30882">
        <w:t>System.</w:t>
      </w:r>
      <w:r w:rsidRPr="00A30882">
        <w:rPr>
          <w:i/>
          <w:iCs/>
          <w:color w:val="0000C0"/>
        </w:rPr>
        <w:t>out</w:t>
      </w:r>
      <w:r w:rsidRPr="00A30882">
        <w:t>.println</w:t>
      </w:r>
      <w:proofErr w:type="spellEnd"/>
      <w:r w:rsidRPr="00A30882">
        <w:t>(</w:t>
      </w:r>
      <w:proofErr w:type="spellStart"/>
      <w:r w:rsidRPr="00A30882">
        <w:t>response.getPostBox</w:t>
      </w:r>
      <w:proofErr w:type="spellEnd"/>
      <w:r w:rsidRPr="00A30882">
        <w:t>().</w:t>
      </w:r>
      <w:proofErr w:type="spellStart"/>
      <w:r w:rsidRPr="00A30882">
        <w:t>getPostBoxID</w:t>
      </w:r>
      <w:proofErr w:type="spellEnd"/>
      <w:r w:rsidRPr="00A30882">
        <w:t>());</w:t>
      </w:r>
    </w:p>
    <w:p w14:paraId="0BCFF539" w14:textId="77777777" w:rsidR="001167F6" w:rsidRPr="00A30882" w:rsidRDefault="001167F6" w:rsidP="002F3430">
      <w:pPr>
        <w:pStyle w:val="Sourcewithforeground"/>
      </w:pPr>
      <w:r w:rsidRPr="00A30882">
        <w:t xml:space="preserve">    }</w:t>
      </w:r>
    </w:p>
    <w:p w14:paraId="43FF54D6" w14:textId="77777777" w:rsidR="001167F6" w:rsidRPr="00A30882" w:rsidRDefault="001167F6" w:rsidP="002F3430">
      <w:pPr>
        <w:pStyle w:val="Sourcewithforeground"/>
      </w:pPr>
      <w:r w:rsidRPr="00A30882">
        <w:t>}</w:t>
      </w:r>
    </w:p>
    <w:p w14:paraId="07FB9EB5" w14:textId="77777777" w:rsidR="001167F6" w:rsidRPr="00A30882" w:rsidRDefault="001167F6" w:rsidP="001E2C06">
      <w:pPr>
        <w:pStyle w:val="Heading4"/>
      </w:pPr>
      <w:bookmarkStart w:id="141" w:name="_Toc110419713"/>
      <w:r w:rsidRPr="00A30882">
        <w:t>Kanāla pārbaude un izveidošana (</w:t>
      </w:r>
      <w:proofErr w:type="spellStart"/>
      <w:r w:rsidRPr="00A30882">
        <w:t>SelectAndCreateChannel</w:t>
      </w:r>
      <w:proofErr w:type="spellEnd"/>
      <w:r w:rsidRPr="00A30882">
        <w:t>)</w:t>
      </w:r>
      <w:bookmarkEnd w:id="141"/>
    </w:p>
    <w:p w14:paraId="5B042D04" w14:textId="0DCF635B" w:rsidR="001167F6" w:rsidRPr="00A30882" w:rsidRDefault="001167F6" w:rsidP="002F3430">
      <w:r w:rsidRPr="00A30882">
        <w:t xml:space="preserve">Piemērā tiek </w:t>
      </w:r>
      <w:r w:rsidR="004D4E11" w:rsidRPr="00A30882">
        <w:t>pārbaudīts,</w:t>
      </w:r>
      <w:r w:rsidRPr="00A30882">
        <w:t xml:space="preserve"> vai eksistē kanā</w:t>
      </w:r>
      <w:r w:rsidR="00B005F3" w:rsidRPr="00A30882">
        <w:t xml:space="preserve">ls. Ja kanāla </w:t>
      </w:r>
      <w:r w:rsidRPr="00A30882">
        <w:t>nav, tad tiek izveidots jauns:</w:t>
      </w:r>
    </w:p>
    <w:p w14:paraId="11093E7C" w14:textId="77777777" w:rsidR="00886015" w:rsidRPr="00A30882" w:rsidRDefault="00886015" w:rsidP="0005251D">
      <w:pPr>
        <w:pStyle w:val="Sourcewithforeground"/>
        <w:jc w:val="left"/>
      </w:pPr>
      <w:proofErr w:type="spellStart"/>
      <w:r w:rsidRPr="00A30882">
        <w:t>package</w:t>
      </w:r>
      <w:proofErr w:type="spellEnd"/>
      <w:r w:rsidRPr="00A30882">
        <w:t xml:space="preserve"> </w:t>
      </w:r>
      <w:proofErr w:type="spellStart"/>
      <w:r w:rsidRPr="00A30882">
        <w:t>lv.abcsoftware.eves.samples.channel</w:t>
      </w:r>
      <w:proofErr w:type="spellEnd"/>
      <w:r w:rsidRPr="00A30882">
        <w:t>;</w:t>
      </w:r>
      <w:r w:rsidRPr="00A30882">
        <w:br/>
      </w:r>
      <w:r w:rsidRPr="00A30882">
        <w:br/>
        <w:t>import lv.gov.eps.ivis.iss.ditconfigurationservice.v1_2.DITConfigurationService;</w:t>
      </w:r>
      <w:r w:rsidRPr="00A30882">
        <w:br/>
      </w:r>
      <w:proofErr w:type="spellStart"/>
      <w:r w:rsidRPr="00A30882">
        <w:t>import</w:t>
      </w:r>
      <w:proofErr w:type="spellEnd"/>
      <w:r w:rsidRPr="00A30882">
        <w:t xml:space="preserve"> lv.gov.eps.ivis.iss.ditconfigurationservice.v1_2.IDITConfigurationServiceContract;</w:t>
      </w:r>
      <w:r w:rsidRPr="00A30882">
        <w:br/>
      </w:r>
      <w:proofErr w:type="spellStart"/>
      <w:r w:rsidRPr="00A30882">
        <w:lastRenderedPageBreak/>
        <w:t>import</w:t>
      </w:r>
      <w:proofErr w:type="spellEnd"/>
      <w:r w:rsidRPr="00A30882">
        <w:t xml:space="preserve"> lv.gov.eps.ivis.iss.ditconfigurationservice.v1_2.InsertChannel;</w:t>
      </w:r>
      <w:r w:rsidRPr="00A30882">
        <w:br/>
        <w:t>import lv.gov.eps.ivis.iss.ditconfigurationservice.v1_2.InsertChannelResponse;</w:t>
      </w:r>
      <w:r w:rsidRPr="00A30882">
        <w:br/>
      </w:r>
      <w:proofErr w:type="spellStart"/>
      <w:r w:rsidRPr="00A30882">
        <w:t>import</w:t>
      </w:r>
      <w:proofErr w:type="spellEnd"/>
      <w:r w:rsidRPr="00A30882">
        <w:t xml:space="preserve"> lv.gov.eps.ivis.iss.ditconfigurationservice.v1_2.SearchChannelsPaged;</w:t>
      </w:r>
      <w:r w:rsidRPr="00A30882">
        <w:br/>
      </w:r>
      <w:proofErr w:type="spellStart"/>
      <w:r w:rsidRPr="00A30882">
        <w:t>import</w:t>
      </w:r>
      <w:proofErr w:type="spellEnd"/>
      <w:r w:rsidRPr="00A30882">
        <w:t xml:space="preserve"> lv.gov.eps.ivis.iss.ditconfigurationservice.v1_2.SendMessageResponse;</w:t>
      </w:r>
      <w:r w:rsidRPr="00A30882">
        <w:br/>
      </w:r>
      <w:proofErr w:type="spellStart"/>
      <w:r w:rsidRPr="00A30882">
        <w:t>import</w:t>
      </w:r>
      <w:proofErr w:type="spellEnd"/>
      <w:r w:rsidRPr="00A30882">
        <w:t xml:space="preserve"> lv.gov.eps.ivis.xmlschemas._100000.dit.v1_0.ChannelInfoStructure;</w:t>
      </w:r>
      <w:r w:rsidRPr="00A30882">
        <w:br/>
        <w:t>import lv.gov.eps.ivis.xmlschemas._100000.dit.v1_0.ChannelSearchInfoStructure;</w:t>
      </w:r>
      <w:r w:rsidRPr="00A30882">
        <w:br/>
        <w:t>import lv.gov.eps.ivis.xmlschemas._100000.dit.v1_0.ChannelType;</w:t>
      </w:r>
      <w:r w:rsidRPr="00A30882">
        <w:br/>
        <w:t>import lv.gov.eps.ivis.xmlschemas._100001.ivis.v1_0.AuthorityBasicInfoStructure;</w:t>
      </w:r>
      <w:r w:rsidRPr="00A30882">
        <w:br/>
        <w:t xml:space="preserve">import </w:t>
      </w:r>
      <w:proofErr w:type="spellStart"/>
      <w:r w:rsidRPr="00A30882">
        <w:t>org.apache.cxf.BusFactory</w:t>
      </w:r>
      <w:proofErr w:type="spellEnd"/>
      <w:r w:rsidRPr="00A30882">
        <w:t>;</w:t>
      </w:r>
      <w:r w:rsidRPr="00A30882">
        <w:br/>
        <w:t xml:space="preserve">import </w:t>
      </w:r>
      <w:proofErr w:type="spellStart"/>
      <w:r w:rsidRPr="00A30882">
        <w:t>org.apache.cxf.bus.spring.SpringBusFactory</w:t>
      </w:r>
      <w:proofErr w:type="spellEnd"/>
      <w:r w:rsidRPr="00A30882">
        <w:t>;</w:t>
      </w:r>
      <w:r w:rsidRPr="00A30882">
        <w:br/>
      </w:r>
      <w:r w:rsidRPr="00A30882">
        <w:br/>
      </w:r>
      <w:proofErr w:type="spellStart"/>
      <w:r w:rsidRPr="00A30882">
        <w:t>public</w:t>
      </w:r>
      <w:proofErr w:type="spellEnd"/>
      <w:r w:rsidRPr="00A30882">
        <w:t xml:space="preserve"> </w:t>
      </w:r>
      <w:proofErr w:type="spellStart"/>
      <w:r w:rsidRPr="00A30882">
        <w:t>class</w:t>
      </w:r>
      <w:proofErr w:type="spellEnd"/>
      <w:r w:rsidRPr="00A30882">
        <w:t xml:space="preserve"> </w:t>
      </w:r>
      <w:proofErr w:type="spellStart"/>
      <w:r w:rsidRPr="00A30882">
        <w:t>SelectAndCreateChannel</w:t>
      </w:r>
      <w:proofErr w:type="spellEnd"/>
      <w:r w:rsidRPr="00A30882">
        <w:t xml:space="preserve"> {</w:t>
      </w:r>
      <w:r w:rsidRPr="00A30882">
        <w:br/>
      </w:r>
      <w:r w:rsidRPr="00A30882">
        <w:br/>
        <w:t xml:space="preserve">    </w:t>
      </w:r>
      <w:proofErr w:type="spellStart"/>
      <w:r w:rsidRPr="00A30882">
        <w:t>public</w:t>
      </w:r>
      <w:proofErr w:type="spellEnd"/>
      <w:r w:rsidRPr="00A30882">
        <w:t xml:space="preserve"> </w:t>
      </w:r>
      <w:proofErr w:type="spellStart"/>
      <w:r w:rsidRPr="00A30882">
        <w:t>static</w:t>
      </w:r>
      <w:proofErr w:type="spellEnd"/>
      <w:r w:rsidRPr="00A30882">
        <w:t xml:space="preserve"> </w:t>
      </w:r>
      <w:proofErr w:type="spellStart"/>
      <w:r w:rsidRPr="00A30882">
        <w:t>void</w:t>
      </w:r>
      <w:proofErr w:type="spellEnd"/>
      <w:r w:rsidRPr="00A30882">
        <w:t xml:space="preserve"> </w:t>
      </w:r>
      <w:proofErr w:type="spellStart"/>
      <w:r w:rsidRPr="00A30882">
        <w:t>main</w:t>
      </w:r>
      <w:proofErr w:type="spellEnd"/>
      <w:r w:rsidRPr="00A30882">
        <w:t>(</w:t>
      </w:r>
      <w:proofErr w:type="spellStart"/>
      <w:r w:rsidRPr="00A30882">
        <w:t>String</w:t>
      </w:r>
      <w:proofErr w:type="spellEnd"/>
      <w:r w:rsidRPr="00A30882">
        <w:t xml:space="preserve">[] </w:t>
      </w:r>
      <w:proofErr w:type="spellStart"/>
      <w:r w:rsidRPr="00A30882">
        <w:t>args</w:t>
      </w:r>
      <w:proofErr w:type="spellEnd"/>
      <w:r w:rsidRPr="00A30882">
        <w:t>) {</w:t>
      </w:r>
      <w:r w:rsidRPr="00A30882">
        <w:br/>
        <w:t xml:space="preserve">        </w:t>
      </w:r>
      <w:proofErr w:type="spellStart"/>
      <w:r w:rsidRPr="00A30882">
        <w:t>SpringBusFactory</w:t>
      </w:r>
      <w:proofErr w:type="spellEnd"/>
      <w:r w:rsidRPr="00A30882">
        <w:t xml:space="preserve"> </w:t>
      </w:r>
      <w:proofErr w:type="spellStart"/>
      <w:r w:rsidRPr="00A30882">
        <w:t>bf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SpringBusFactory</w:t>
      </w:r>
      <w:proofErr w:type="spellEnd"/>
      <w:r w:rsidRPr="00A30882">
        <w:t xml:space="preserve">();        </w:t>
      </w:r>
      <w:r w:rsidRPr="00A30882">
        <w:br/>
        <w:t xml:space="preserve">        BusFactory.setDefaultBus(bf.createBus("ProxyToService/src/main/resources/client-cert.xml"));</w:t>
      </w:r>
      <w:r w:rsidRPr="00A30882">
        <w:br/>
      </w:r>
      <w:r w:rsidRPr="00A30882">
        <w:br/>
        <w:t xml:space="preserve">        </w:t>
      </w:r>
      <w:proofErr w:type="spellStart"/>
      <w:r w:rsidRPr="00A30882">
        <w:t>DITConfigurationService</w:t>
      </w:r>
      <w:proofErr w:type="spellEnd"/>
      <w:r w:rsidRPr="00A30882">
        <w:t xml:space="preserve"> </w:t>
      </w:r>
      <w:proofErr w:type="spellStart"/>
      <w:r w:rsidRPr="00A30882">
        <w:t>service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DITConfigurationService</w:t>
      </w:r>
      <w:proofErr w:type="spellEnd"/>
      <w:r w:rsidRPr="00A30882">
        <w:t>();</w:t>
      </w:r>
      <w:r w:rsidRPr="00A30882">
        <w:br/>
        <w:t xml:space="preserve">        </w:t>
      </w:r>
      <w:proofErr w:type="spellStart"/>
      <w:r w:rsidRPr="00A30882">
        <w:t>IDITConfigurationServiceContract</w:t>
      </w:r>
      <w:proofErr w:type="spellEnd"/>
      <w:r w:rsidRPr="00A30882">
        <w:t xml:space="preserve"> port = service.getWs2007FederationNoSct();</w:t>
      </w:r>
      <w:r w:rsidRPr="00A30882">
        <w:br/>
      </w:r>
      <w:r w:rsidRPr="00A30882">
        <w:br/>
        <w:t xml:space="preserve">        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channelName</w:t>
      </w:r>
      <w:proofErr w:type="spellEnd"/>
      <w:r w:rsidRPr="00A30882">
        <w:t xml:space="preserve"> = "</w:t>
      </w:r>
      <w:proofErr w:type="spellStart"/>
      <w:r w:rsidRPr="00A30882">
        <w:t>SampleChannel</w:t>
      </w:r>
      <w:proofErr w:type="spellEnd"/>
      <w:r w:rsidRPr="00A30882">
        <w:t>";</w:t>
      </w:r>
      <w:r w:rsidRPr="00A30882">
        <w:br/>
        <w:t xml:space="preserve">        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channelURN</w:t>
      </w:r>
      <w:proofErr w:type="spellEnd"/>
      <w:r w:rsidRPr="00A30882">
        <w:t xml:space="preserve"> = "URN:IVIS:100001:CHA-" + </w:t>
      </w:r>
      <w:proofErr w:type="spellStart"/>
      <w:r w:rsidRPr="00A30882">
        <w:t>channelName</w:t>
      </w:r>
      <w:proofErr w:type="spellEnd"/>
      <w:r w:rsidRPr="00A30882">
        <w:t xml:space="preserve"> + "-TYPE-DIK";</w:t>
      </w:r>
      <w:r w:rsidRPr="00A30882">
        <w:br/>
        <w:t xml:space="preserve">        </w:t>
      </w:r>
      <w:proofErr w:type="spellStart"/>
      <w:r w:rsidRPr="00A30882">
        <w:t>ChannelSearchInfoStructure</w:t>
      </w:r>
      <w:proofErr w:type="spellEnd"/>
      <w:r w:rsidRPr="00A30882">
        <w:t xml:space="preserve"> </w:t>
      </w:r>
      <w:proofErr w:type="spellStart"/>
      <w:r w:rsidRPr="00A30882">
        <w:t>req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ChannelSearchInfoStructure</w:t>
      </w:r>
      <w:proofErr w:type="spellEnd"/>
      <w:r w:rsidRPr="00A30882">
        <w:t>();</w:t>
      </w:r>
      <w:r w:rsidRPr="00A30882">
        <w:br/>
      </w:r>
      <w:r w:rsidRPr="00A30882">
        <w:br/>
        <w:t xml:space="preserve">        </w:t>
      </w:r>
      <w:proofErr w:type="spellStart"/>
      <w:r w:rsidRPr="00A30882">
        <w:t>req.setChannel</w:t>
      </w:r>
      <w:proofErr w:type="spellEnd"/>
      <w:r w:rsidRPr="00A30882">
        <w:t>(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ChannelInfoStructure</w:t>
      </w:r>
      <w:proofErr w:type="spellEnd"/>
      <w:r w:rsidRPr="00A30882">
        <w:t>());</w:t>
      </w:r>
      <w:r w:rsidRPr="00A30882">
        <w:br/>
        <w:t xml:space="preserve">        </w:t>
      </w:r>
      <w:proofErr w:type="spellStart"/>
      <w:r w:rsidRPr="00A30882">
        <w:t>req.getChannel</w:t>
      </w:r>
      <w:proofErr w:type="spellEnd"/>
      <w:r w:rsidRPr="00A30882">
        <w:t>().</w:t>
      </w:r>
      <w:proofErr w:type="spellStart"/>
      <w:r w:rsidRPr="00A30882">
        <w:t>setChannelURN</w:t>
      </w:r>
      <w:proofErr w:type="spellEnd"/>
      <w:r w:rsidRPr="00A30882">
        <w:t>(</w:t>
      </w:r>
      <w:proofErr w:type="spellStart"/>
      <w:r w:rsidRPr="00A30882">
        <w:t>channelURN</w:t>
      </w:r>
      <w:proofErr w:type="spellEnd"/>
      <w:r w:rsidRPr="00A30882">
        <w:t>);</w:t>
      </w:r>
      <w:r w:rsidRPr="00A30882">
        <w:br/>
        <w:t xml:space="preserve">        </w:t>
      </w:r>
      <w:proofErr w:type="spellStart"/>
      <w:r w:rsidRPr="00A30882">
        <w:t>req.setOnlyHeader</w:t>
      </w:r>
      <w:proofErr w:type="spellEnd"/>
      <w:r w:rsidRPr="00A30882">
        <w:t>(</w:t>
      </w:r>
      <w:proofErr w:type="spellStart"/>
      <w:r w:rsidRPr="00A30882">
        <w:t>true</w:t>
      </w:r>
      <w:proofErr w:type="spellEnd"/>
      <w:r w:rsidRPr="00A30882">
        <w:t>);</w:t>
      </w:r>
      <w:r w:rsidRPr="00A30882">
        <w:br/>
      </w:r>
      <w:r w:rsidRPr="00A30882">
        <w:br/>
        <w:t xml:space="preserve">        </w:t>
      </w:r>
      <w:proofErr w:type="spellStart"/>
      <w:r w:rsidRPr="00A30882">
        <w:t>SearchChannelsPaged</w:t>
      </w:r>
      <w:proofErr w:type="spellEnd"/>
      <w:r w:rsidRPr="00A30882">
        <w:t xml:space="preserve"> </w:t>
      </w:r>
      <w:proofErr w:type="spellStart"/>
      <w:r w:rsidRPr="00A30882">
        <w:t>searchChannelsPaged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SearchChannelsPaged</w:t>
      </w:r>
      <w:proofErr w:type="spellEnd"/>
      <w:r w:rsidRPr="00A30882">
        <w:t>();</w:t>
      </w:r>
      <w:r w:rsidRPr="00A30882">
        <w:br/>
        <w:t xml:space="preserve">        </w:t>
      </w:r>
      <w:proofErr w:type="spellStart"/>
      <w:r w:rsidRPr="00A30882">
        <w:t>searchChannelsPaged.setChannelSearch</w:t>
      </w:r>
      <w:proofErr w:type="spellEnd"/>
      <w:r w:rsidRPr="00A30882">
        <w:t>(</w:t>
      </w:r>
      <w:proofErr w:type="spellStart"/>
      <w:r w:rsidRPr="00A30882">
        <w:t>req</w:t>
      </w:r>
      <w:proofErr w:type="spellEnd"/>
      <w:r w:rsidRPr="00A30882">
        <w:t>);</w:t>
      </w:r>
      <w:r w:rsidRPr="00A30882">
        <w:br/>
        <w:t xml:space="preserve">        </w:t>
      </w:r>
      <w:proofErr w:type="spellStart"/>
      <w:r w:rsidRPr="00A30882">
        <w:t>SendMessageResponse</w:t>
      </w:r>
      <w:proofErr w:type="spellEnd"/>
      <w:r w:rsidRPr="00A30882">
        <w:t xml:space="preserve"> </w:t>
      </w:r>
      <w:proofErr w:type="spellStart"/>
      <w:r w:rsidRPr="00A30882">
        <w:t>sendMessageResponse</w:t>
      </w:r>
      <w:proofErr w:type="spellEnd"/>
      <w:r w:rsidRPr="00A30882">
        <w:t xml:space="preserve"> = </w:t>
      </w:r>
      <w:proofErr w:type="spellStart"/>
      <w:r w:rsidRPr="00A30882">
        <w:t>port.searchChannelsPaged</w:t>
      </w:r>
      <w:proofErr w:type="spellEnd"/>
      <w:r w:rsidRPr="00A30882">
        <w:t>(</w:t>
      </w:r>
      <w:proofErr w:type="spellStart"/>
      <w:r w:rsidRPr="00A30882">
        <w:t>searchChannelsPaged</w:t>
      </w:r>
      <w:proofErr w:type="spellEnd"/>
      <w:r w:rsidRPr="00A30882">
        <w:t>);</w:t>
      </w:r>
      <w:r w:rsidRPr="00A30882">
        <w:br/>
        <w:t xml:space="preserve">               </w:t>
      </w:r>
      <w:r w:rsidRPr="00A30882">
        <w:br/>
        <w:t xml:space="preserve">        </w:t>
      </w:r>
      <w:proofErr w:type="spellStart"/>
      <w:r w:rsidRPr="00A30882">
        <w:t>if</w:t>
      </w:r>
      <w:proofErr w:type="spellEnd"/>
      <w:r w:rsidRPr="00A30882">
        <w:t xml:space="preserve"> (</w:t>
      </w:r>
      <w:proofErr w:type="spellStart"/>
      <w:r w:rsidRPr="00A30882">
        <w:t>sendMessageResponse.getChannelList</w:t>
      </w:r>
      <w:proofErr w:type="spellEnd"/>
      <w:r w:rsidRPr="00A30882">
        <w:t>().</w:t>
      </w:r>
      <w:proofErr w:type="spellStart"/>
      <w:r w:rsidRPr="00A30882">
        <w:t>getCount</w:t>
      </w:r>
      <w:proofErr w:type="spellEnd"/>
      <w:r w:rsidRPr="00A30882">
        <w:t>() == 0) {</w:t>
      </w:r>
      <w:r w:rsidRPr="00A30882">
        <w:br/>
        <w:t xml:space="preserve">            </w:t>
      </w:r>
      <w:proofErr w:type="spellStart"/>
      <w:r w:rsidRPr="00A30882">
        <w:t>System.out.println</w:t>
      </w:r>
      <w:proofErr w:type="spellEnd"/>
      <w:r w:rsidRPr="00A30882">
        <w:t>("</w:t>
      </w:r>
      <w:proofErr w:type="spellStart"/>
      <w:r w:rsidRPr="00A30882">
        <w:t>Channel</w:t>
      </w:r>
      <w:proofErr w:type="spellEnd"/>
      <w:r w:rsidRPr="00A30882">
        <w:t xml:space="preserve"> </w:t>
      </w:r>
      <w:proofErr w:type="spellStart"/>
      <w:r w:rsidRPr="00A30882">
        <w:t>creation</w:t>
      </w:r>
      <w:proofErr w:type="spellEnd"/>
      <w:r w:rsidRPr="00A30882">
        <w:t>..");</w:t>
      </w:r>
      <w:r w:rsidRPr="00A30882">
        <w:br/>
      </w:r>
      <w:r w:rsidRPr="00A30882">
        <w:br/>
        <w:t xml:space="preserve">            </w:t>
      </w:r>
      <w:proofErr w:type="spellStart"/>
      <w:r w:rsidRPr="00A30882">
        <w:t>ChannelInfoStructure</w:t>
      </w:r>
      <w:proofErr w:type="spellEnd"/>
      <w:r w:rsidRPr="00A30882">
        <w:t xml:space="preserve"> </w:t>
      </w:r>
      <w:proofErr w:type="spellStart"/>
      <w:r w:rsidRPr="00A30882">
        <w:t>channel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ChannelInfoStructure</w:t>
      </w:r>
      <w:proofErr w:type="spellEnd"/>
      <w:r w:rsidRPr="00A30882">
        <w:t>();</w:t>
      </w:r>
      <w:r w:rsidRPr="00A30882">
        <w:br/>
        <w:t xml:space="preserve">            </w:t>
      </w:r>
      <w:proofErr w:type="spellStart"/>
      <w:r w:rsidRPr="00A30882">
        <w:t>channel.setShortName</w:t>
      </w:r>
      <w:proofErr w:type="spellEnd"/>
      <w:r w:rsidRPr="00A30882">
        <w:t>(</w:t>
      </w:r>
      <w:proofErr w:type="spellStart"/>
      <w:r w:rsidRPr="00A30882">
        <w:t>channelName</w:t>
      </w:r>
      <w:proofErr w:type="spellEnd"/>
      <w:r w:rsidRPr="00A30882">
        <w:t>);</w:t>
      </w:r>
      <w:r w:rsidRPr="00A30882">
        <w:br/>
        <w:t xml:space="preserve">            </w:t>
      </w:r>
      <w:proofErr w:type="spellStart"/>
      <w:r w:rsidRPr="00A30882">
        <w:t>channel.setChannelURN</w:t>
      </w:r>
      <w:proofErr w:type="spellEnd"/>
      <w:r w:rsidRPr="00A30882">
        <w:t>(</w:t>
      </w:r>
      <w:proofErr w:type="spellStart"/>
      <w:r w:rsidRPr="00A30882">
        <w:t>channelURN</w:t>
      </w:r>
      <w:proofErr w:type="spellEnd"/>
      <w:r w:rsidRPr="00A30882">
        <w:t>);</w:t>
      </w:r>
      <w:r w:rsidRPr="00A30882">
        <w:br/>
        <w:t xml:space="preserve">            </w:t>
      </w:r>
      <w:proofErr w:type="spellStart"/>
      <w:r w:rsidRPr="00A30882">
        <w:t>channel.setChannelType</w:t>
      </w:r>
      <w:proofErr w:type="spellEnd"/>
      <w:r w:rsidRPr="00A30882">
        <w:t>(</w:t>
      </w:r>
      <w:proofErr w:type="spellStart"/>
      <w:r w:rsidRPr="00A30882">
        <w:t>ChannelType.DIK</w:t>
      </w:r>
      <w:proofErr w:type="spellEnd"/>
      <w:r w:rsidRPr="00A30882">
        <w:t>);</w:t>
      </w:r>
      <w:r w:rsidRPr="00A30882">
        <w:br/>
        <w:t xml:space="preserve">            </w:t>
      </w:r>
      <w:proofErr w:type="spellStart"/>
      <w:r w:rsidRPr="00A30882">
        <w:t>channel.setOwnerAuthority</w:t>
      </w:r>
      <w:proofErr w:type="spellEnd"/>
      <w:r w:rsidRPr="00A30882">
        <w:t>(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AuthorityBasicInfoStructure</w:t>
      </w:r>
      <w:proofErr w:type="spellEnd"/>
      <w:r w:rsidRPr="00A30882">
        <w:t>());</w:t>
      </w:r>
      <w:r w:rsidRPr="00A30882">
        <w:br/>
        <w:t xml:space="preserve">            </w:t>
      </w:r>
      <w:proofErr w:type="spellStart"/>
      <w:r w:rsidRPr="00A30882">
        <w:t>channel.getOwnerAuthority</w:t>
      </w:r>
      <w:proofErr w:type="spellEnd"/>
      <w:r w:rsidRPr="00A30882">
        <w:t>().</w:t>
      </w:r>
      <w:proofErr w:type="spellStart"/>
      <w:r w:rsidRPr="00A30882">
        <w:t>setAuthorityID</w:t>
      </w:r>
      <w:proofErr w:type="spellEnd"/>
      <w:r w:rsidRPr="00A30882">
        <w:t>("100000");</w:t>
      </w:r>
      <w:r w:rsidRPr="00A30882">
        <w:br/>
        <w:t xml:space="preserve">            </w:t>
      </w:r>
      <w:proofErr w:type="spellStart"/>
      <w:r w:rsidRPr="00A30882">
        <w:t>channel.setChannelName</w:t>
      </w:r>
      <w:proofErr w:type="spellEnd"/>
      <w:r w:rsidRPr="00A30882">
        <w:t>(</w:t>
      </w:r>
      <w:proofErr w:type="spellStart"/>
      <w:r w:rsidRPr="00A30882">
        <w:t>channelName</w:t>
      </w:r>
      <w:proofErr w:type="spellEnd"/>
      <w:r w:rsidRPr="00A30882">
        <w:t>);</w:t>
      </w:r>
      <w:r w:rsidRPr="00A30882">
        <w:br/>
        <w:t xml:space="preserve">            </w:t>
      </w:r>
      <w:r w:rsidRPr="00A30882">
        <w:br/>
        <w:t xml:space="preserve">            </w:t>
      </w:r>
      <w:proofErr w:type="spellStart"/>
      <w:r w:rsidRPr="00A30882">
        <w:t>InsertChannel</w:t>
      </w:r>
      <w:proofErr w:type="spellEnd"/>
      <w:r w:rsidRPr="00A30882">
        <w:t xml:space="preserve"> </w:t>
      </w:r>
      <w:proofErr w:type="spellStart"/>
      <w:r w:rsidRPr="00A30882">
        <w:t>insertChannel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InsertChannel</w:t>
      </w:r>
      <w:proofErr w:type="spellEnd"/>
      <w:r w:rsidRPr="00A30882">
        <w:t>();</w:t>
      </w:r>
      <w:r w:rsidRPr="00A30882">
        <w:br/>
        <w:t xml:space="preserve">            </w:t>
      </w:r>
      <w:proofErr w:type="spellStart"/>
      <w:r w:rsidRPr="00A30882">
        <w:t>insertChannel.setChannel</w:t>
      </w:r>
      <w:proofErr w:type="spellEnd"/>
      <w:r w:rsidRPr="00A30882">
        <w:t>(</w:t>
      </w:r>
      <w:proofErr w:type="spellStart"/>
      <w:r w:rsidRPr="00A30882">
        <w:t>channel</w:t>
      </w:r>
      <w:proofErr w:type="spellEnd"/>
      <w:r w:rsidRPr="00A30882">
        <w:t>);</w:t>
      </w:r>
      <w:r w:rsidRPr="00A30882">
        <w:br/>
        <w:t xml:space="preserve">            </w:t>
      </w:r>
      <w:proofErr w:type="spellStart"/>
      <w:r w:rsidRPr="00A30882">
        <w:t>InsertChannelResponse</w:t>
      </w:r>
      <w:proofErr w:type="spellEnd"/>
      <w:r w:rsidRPr="00A30882">
        <w:t xml:space="preserve"> </w:t>
      </w:r>
      <w:proofErr w:type="spellStart"/>
      <w:r w:rsidRPr="00A30882">
        <w:t>insertChannelResponse</w:t>
      </w:r>
      <w:proofErr w:type="spellEnd"/>
      <w:r w:rsidRPr="00A30882">
        <w:t xml:space="preserve"> = </w:t>
      </w:r>
      <w:proofErr w:type="spellStart"/>
      <w:r w:rsidRPr="00A30882">
        <w:t>port.insertChannel</w:t>
      </w:r>
      <w:proofErr w:type="spellEnd"/>
      <w:r w:rsidRPr="00A30882">
        <w:t>(</w:t>
      </w:r>
      <w:proofErr w:type="spellStart"/>
      <w:r w:rsidRPr="00A30882">
        <w:t>insertChannel</w:t>
      </w:r>
      <w:proofErr w:type="spellEnd"/>
      <w:r w:rsidRPr="00A30882">
        <w:t>);</w:t>
      </w:r>
      <w:r w:rsidRPr="00A30882">
        <w:br/>
        <w:t xml:space="preserve">            </w:t>
      </w:r>
      <w:r w:rsidRPr="00A30882">
        <w:br/>
        <w:t xml:space="preserve">            </w:t>
      </w:r>
      <w:proofErr w:type="spellStart"/>
      <w:r w:rsidRPr="00A30882">
        <w:t>int</w:t>
      </w:r>
      <w:proofErr w:type="spellEnd"/>
      <w:r w:rsidRPr="00A30882">
        <w:t xml:space="preserve"> </w:t>
      </w:r>
      <w:proofErr w:type="spellStart"/>
      <w:r w:rsidRPr="00A30882">
        <w:t>id</w:t>
      </w:r>
      <w:proofErr w:type="spellEnd"/>
      <w:r w:rsidRPr="00A30882">
        <w:t xml:space="preserve"> = </w:t>
      </w:r>
      <w:proofErr w:type="spellStart"/>
      <w:r w:rsidRPr="00A30882">
        <w:t>insertChannelResponse.getInsertChannelResponse</w:t>
      </w:r>
      <w:proofErr w:type="spellEnd"/>
      <w:r w:rsidRPr="00A30882">
        <w:t xml:space="preserve">();           </w:t>
      </w:r>
      <w:r w:rsidRPr="00A30882">
        <w:br/>
      </w:r>
      <w:r w:rsidRPr="00A30882">
        <w:br/>
      </w:r>
      <w:r w:rsidRPr="00A30882">
        <w:lastRenderedPageBreak/>
        <w:t xml:space="preserve">            </w:t>
      </w:r>
      <w:proofErr w:type="spellStart"/>
      <w:r w:rsidRPr="00A30882">
        <w:t>System.out.println</w:t>
      </w:r>
      <w:proofErr w:type="spellEnd"/>
      <w:r w:rsidRPr="00A30882">
        <w:t>("</w:t>
      </w:r>
      <w:proofErr w:type="spellStart"/>
      <w:r w:rsidRPr="00A30882">
        <w:t>Channel</w:t>
      </w:r>
      <w:proofErr w:type="spellEnd"/>
      <w:r w:rsidRPr="00A30882">
        <w:t xml:space="preserve"> </w:t>
      </w:r>
      <w:proofErr w:type="spellStart"/>
      <w:r w:rsidRPr="00A30882">
        <w:t>created</w:t>
      </w:r>
      <w:proofErr w:type="spellEnd"/>
      <w:r w:rsidRPr="00A30882">
        <w:t xml:space="preserve"> " + </w:t>
      </w:r>
      <w:proofErr w:type="spellStart"/>
      <w:r w:rsidRPr="00A30882">
        <w:t>id</w:t>
      </w:r>
      <w:proofErr w:type="spellEnd"/>
      <w:r w:rsidRPr="00A30882">
        <w:t>);</w:t>
      </w:r>
      <w:r w:rsidRPr="00A30882">
        <w:br/>
        <w:t xml:space="preserve">        } </w:t>
      </w:r>
      <w:proofErr w:type="spellStart"/>
      <w:r w:rsidRPr="00A30882">
        <w:t>else</w:t>
      </w:r>
      <w:proofErr w:type="spellEnd"/>
      <w:r w:rsidRPr="00A30882">
        <w:t xml:space="preserve"> {</w:t>
      </w:r>
      <w:r w:rsidRPr="00A30882">
        <w:br/>
        <w:t xml:space="preserve">            </w:t>
      </w:r>
      <w:proofErr w:type="spellStart"/>
      <w:r w:rsidRPr="00A30882">
        <w:t>System.out.println</w:t>
      </w:r>
      <w:proofErr w:type="spellEnd"/>
      <w:r w:rsidRPr="00A30882">
        <w:t>("</w:t>
      </w:r>
      <w:proofErr w:type="spellStart"/>
      <w:r w:rsidRPr="00A30882">
        <w:t>Channel</w:t>
      </w:r>
      <w:proofErr w:type="spellEnd"/>
      <w:r w:rsidRPr="00A30882">
        <w:t xml:space="preserve"> </w:t>
      </w:r>
      <w:proofErr w:type="spellStart"/>
      <w:r w:rsidRPr="00A30882">
        <w:t>found</w:t>
      </w:r>
      <w:proofErr w:type="spellEnd"/>
      <w:r w:rsidRPr="00A30882">
        <w:t>");</w:t>
      </w:r>
      <w:r w:rsidRPr="00A30882">
        <w:br/>
        <w:t xml:space="preserve">        }</w:t>
      </w:r>
      <w:r w:rsidRPr="00A30882">
        <w:br/>
      </w:r>
      <w:r w:rsidRPr="00A30882">
        <w:br/>
        <w:t xml:space="preserve">    }</w:t>
      </w:r>
      <w:r w:rsidRPr="00A30882">
        <w:br/>
        <w:t>}</w:t>
      </w:r>
    </w:p>
    <w:p w14:paraId="7013C2F9" w14:textId="77777777" w:rsidR="00886015" w:rsidRPr="00A30882" w:rsidRDefault="00886015" w:rsidP="0005251D">
      <w:pPr>
        <w:pStyle w:val="Sourcewithforeground"/>
        <w:jc w:val="left"/>
      </w:pPr>
    </w:p>
    <w:p w14:paraId="1E54EE49" w14:textId="77777777" w:rsidR="001167F6" w:rsidRPr="00A30882" w:rsidRDefault="001167F6" w:rsidP="002F3430">
      <w:pPr>
        <w:pStyle w:val="Pictureposition"/>
      </w:pPr>
      <w:r w:rsidRPr="00A30882">
        <w:rPr>
          <w:noProof/>
          <w:lang w:val="en-US"/>
        </w:rPr>
        <w:drawing>
          <wp:inline distT="0" distB="0" distL="0" distR="0" wp14:anchorId="523F50B5" wp14:editId="620806E5">
            <wp:extent cx="5486400" cy="2223770"/>
            <wp:effectExtent l="0" t="0" r="0" b="508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223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46265C" w14:textId="2CD7ADBB" w:rsidR="001167F6" w:rsidRPr="00A30882" w:rsidRDefault="008C1677" w:rsidP="002F3430">
      <w:pPr>
        <w:pStyle w:val="Picturecaption"/>
      </w:pPr>
      <w:fldSimple w:instr=" SEQ Attēls \* ARABIC ">
        <w:bookmarkStart w:id="142" w:name="_Toc110419773"/>
        <w:r w:rsidR="00B93481">
          <w:rPr>
            <w:noProof/>
          </w:rPr>
          <w:t>24</w:t>
        </w:r>
      </w:fldSimple>
      <w:r w:rsidR="00957D4C" w:rsidRPr="00A30882">
        <w:t>.</w:t>
      </w:r>
      <w:r w:rsidR="001167F6" w:rsidRPr="00A30882">
        <w:t>attēls. Kanāla izveidošana</w:t>
      </w:r>
      <w:bookmarkEnd w:id="142"/>
    </w:p>
    <w:p w14:paraId="0D3A67F9" w14:textId="77777777" w:rsidR="001167F6" w:rsidRPr="00A30882" w:rsidRDefault="001167F6" w:rsidP="001E2C06">
      <w:pPr>
        <w:pStyle w:val="Heading4"/>
      </w:pPr>
      <w:bookmarkStart w:id="143" w:name="_Toc110419714"/>
      <w:r w:rsidRPr="00A30882">
        <w:t>Kanāla versijas pārbaude un izveidošana (</w:t>
      </w:r>
      <w:proofErr w:type="spellStart"/>
      <w:r w:rsidRPr="00A30882">
        <w:t>SelectAndCreateChannelVersion</w:t>
      </w:r>
      <w:proofErr w:type="spellEnd"/>
      <w:r w:rsidRPr="00A30882">
        <w:t>)</w:t>
      </w:r>
      <w:bookmarkEnd w:id="143"/>
    </w:p>
    <w:p w14:paraId="14B3790D" w14:textId="703F5FDC" w:rsidR="001167F6" w:rsidRPr="00A30882" w:rsidRDefault="001167F6" w:rsidP="002F3430">
      <w:r w:rsidRPr="00A30882">
        <w:t xml:space="preserve">Piemērā tiek </w:t>
      </w:r>
      <w:r w:rsidR="004D4E11" w:rsidRPr="00A30882">
        <w:t>pārbaudīts,</w:t>
      </w:r>
      <w:r w:rsidRPr="00A30882">
        <w:t xml:space="preserve"> vai eksistē kanāls</w:t>
      </w:r>
      <w:r w:rsidR="002F4905" w:rsidRPr="00A30882">
        <w:t>.</w:t>
      </w:r>
      <w:r w:rsidRPr="00A30882">
        <w:t xml:space="preserve"> </w:t>
      </w:r>
      <w:r w:rsidR="002F4905" w:rsidRPr="00A30882">
        <w:t>J</w:t>
      </w:r>
      <w:r w:rsidRPr="00A30882">
        <w:t xml:space="preserve">a </w:t>
      </w:r>
      <w:r w:rsidR="002F4905" w:rsidRPr="00A30882">
        <w:t xml:space="preserve">tā </w:t>
      </w:r>
      <w:r w:rsidRPr="00A30882">
        <w:t>nav, tad tiek izveidots jauns</w:t>
      </w:r>
      <w:r w:rsidR="00B005F3" w:rsidRPr="00A30882">
        <w:t xml:space="preserve"> kanāls</w:t>
      </w:r>
      <w:r w:rsidRPr="00A30882">
        <w:t>. Kad ir izveidots kanāls, tiek pārbaudīts vai eksistē kanāla versija; ja tās nav, tad sāk tās veidošanu.</w:t>
      </w:r>
    </w:p>
    <w:p w14:paraId="35C38228" w14:textId="6C6E7033" w:rsidR="00B02760" w:rsidRPr="00A30882" w:rsidRDefault="00B02760" w:rsidP="00B02760">
      <w:pPr>
        <w:pStyle w:val="Sourcewithforeground"/>
        <w:jc w:val="left"/>
      </w:pPr>
      <w:proofErr w:type="spellStart"/>
      <w:r w:rsidRPr="00A30882">
        <w:t>package</w:t>
      </w:r>
      <w:proofErr w:type="spellEnd"/>
      <w:r w:rsidRPr="00A30882">
        <w:t xml:space="preserve"> </w:t>
      </w:r>
      <w:proofErr w:type="spellStart"/>
      <w:r w:rsidRPr="00A30882">
        <w:t>lv.abcsoftware.eves.samples.channelversion</w:t>
      </w:r>
      <w:proofErr w:type="spellEnd"/>
      <w:r w:rsidRPr="00A30882">
        <w:t>;</w:t>
      </w:r>
      <w:r w:rsidRPr="00A30882">
        <w:br/>
      </w:r>
      <w:r w:rsidRPr="00A30882">
        <w:br/>
        <w:t>import lv.gov.eps.ivis.iss.ditconfigurationservice.v1_2.DITConfigurationService;</w:t>
      </w:r>
      <w:r w:rsidRPr="00A30882">
        <w:br/>
      </w:r>
      <w:proofErr w:type="spellStart"/>
      <w:r w:rsidRPr="00A30882">
        <w:t>import</w:t>
      </w:r>
      <w:proofErr w:type="spellEnd"/>
      <w:r w:rsidRPr="00A30882">
        <w:t xml:space="preserve"> lv.gov.eps.ivis.iss.ditconfigurationservice.v1_2.IDITConfigurationServiceContract;</w:t>
      </w:r>
      <w:r w:rsidRPr="00A30882">
        <w:br/>
      </w:r>
      <w:proofErr w:type="spellStart"/>
      <w:r w:rsidRPr="00A30882">
        <w:t>import</w:t>
      </w:r>
      <w:proofErr w:type="spellEnd"/>
      <w:r w:rsidRPr="00A30882">
        <w:t xml:space="preserve"> lv.gov.eps.ivis.iss.ditconfigurationservice.v1_2.InsertChannel;</w:t>
      </w:r>
      <w:r w:rsidRPr="00A30882">
        <w:br/>
        <w:t>import lv.gov.eps.ivis.iss.ditconfigurationservice.v1_2.InsertChannelResponse;</w:t>
      </w:r>
      <w:r w:rsidRPr="00A30882">
        <w:br/>
      </w:r>
      <w:proofErr w:type="spellStart"/>
      <w:r w:rsidRPr="00A30882">
        <w:t>import</w:t>
      </w:r>
      <w:proofErr w:type="spellEnd"/>
      <w:r w:rsidRPr="00A30882">
        <w:t xml:space="preserve"> lv.gov.eps.ivis.iss.ditconfigurationservice.v1_2.InsertChannelVersion;</w:t>
      </w:r>
      <w:r w:rsidRPr="00A30882">
        <w:br/>
      </w:r>
      <w:proofErr w:type="spellStart"/>
      <w:r w:rsidRPr="00A30882">
        <w:t>import</w:t>
      </w:r>
      <w:proofErr w:type="spellEnd"/>
      <w:r w:rsidRPr="00A30882">
        <w:t xml:space="preserve"> lv.gov.eps.ivis.iss.ditconfigurationservice.v1_2.InsertChannelVersionResponse;</w:t>
      </w:r>
      <w:r w:rsidRPr="00A30882">
        <w:br/>
      </w:r>
      <w:proofErr w:type="spellStart"/>
      <w:r w:rsidRPr="00A30882">
        <w:t>import</w:t>
      </w:r>
      <w:proofErr w:type="spellEnd"/>
      <w:r w:rsidRPr="00A30882">
        <w:t xml:space="preserve"> lv.gov.eps.ivis.iss.ditconfigurationservice.v1_2.SearchChannelVersionsPaged;</w:t>
      </w:r>
      <w:r w:rsidRPr="00A30882">
        <w:br/>
      </w:r>
      <w:proofErr w:type="spellStart"/>
      <w:r w:rsidRPr="00A30882">
        <w:t>import</w:t>
      </w:r>
      <w:proofErr w:type="spellEnd"/>
      <w:r w:rsidRPr="00A30882">
        <w:t xml:space="preserve"> lv.gov.eps.ivis.iss.ditconfigurationservice.v1_2.SearchChannelVersionsPagedResponse;</w:t>
      </w:r>
      <w:r w:rsidRPr="00A30882">
        <w:br/>
      </w:r>
      <w:proofErr w:type="spellStart"/>
      <w:r w:rsidRPr="00A30882">
        <w:t>import</w:t>
      </w:r>
      <w:proofErr w:type="spellEnd"/>
      <w:r w:rsidRPr="00A30882">
        <w:t xml:space="preserve"> lv.gov.eps.ivis.iss.ditconfigurationservice.v1_2.SearchChannelsPaged;</w:t>
      </w:r>
      <w:r w:rsidRPr="00A30882">
        <w:br/>
      </w:r>
      <w:proofErr w:type="spellStart"/>
      <w:r w:rsidRPr="00A30882">
        <w:t>import</w:t>
      </w:r>
      <w:proofErr w:type="spellEnd"/>
      <w:r w:rsidRPr="00A30882">
        <w:t xml:space="preserve"> lv.gov.eps.ivis.iss.ditconfigurationservice.v1_2.SendMessageResponse;</w:t>
      </w:r>
      <w:r w:rsidRPr="00A30882">
        <w:br/>
      </w:r>
      <w:proofErr w:type="spellStart"/>
      <w:r w:rsidRPr="00A30882">
        <w:t>import</w:t>
      </w:r>
      <w:proofErr w:type="spellEnd"/>
      <w:r w:rsidRPr="00A30882">
        <w:t xml:space="preserve"> lv.gov.eps.ivis.xmlschemas._100000.dit.v1_0.ChannelInfoStructure;</w:t>
      </w:r>
      <w:r w:rsidRPr="00A30882">
        <w:br/>
        <w:t>import lv.gov.eps.ivis.xmlschemas._100000.dit.v1_0.ChannelSearchInfoStructure;</w:t>
      </w:r>
      <w:r w:rsidRPr="00A30882">
        <w:br/>
        <w:t>import lv.gov.eps.ivis.xmlschemas._100000.dit.v1_0.ChannelType;</w:t>
      </w:r>
      <w:r w:rsidRPr="00A30882">
        <w:br/>
        <w:t>import lv.gov.eps.ivis.xmlschemas._100000.dit.v1_0.ChannelVersionInfoStructure;</w:t>
      </w:r>
      <w:r w:rsidRPr="00A30882">
        <w:br/>
        <w:t>import lv.gov.eps.ivis.xmlschemas._100000.dit.v1_0.ChannelVersionSearchInfoStructure;</w:t>
      </w:r>
      <w:r w:rsidRPr="00A30882">
        <w:br/>
        <w:t>import lv.gov.eps.ivis.xmlschemas._100000.dit.v1_0.MessageClassInfoStructure;</w:t>
      </w:r>
      <w:r w:rsidRPr="00A30882">
        <w:br/>
      </w:r>
      <w:r w:rsidRPr="00A30882">
        <w:lastRenderedPageBreak/>
        <w:t>import lv.gov.eps.ivis.xmlschemas._100000.dit.v1_0.MessageTypeInfoStructure;</w:t>
      </w:r>
      <w:r w:rsidRPr="00A30882">
        <w:br/>
        <w:t>import lv.gov.eps.ivis.xmlschemas._100001.ivis.v1_0.AuthorityBasicInfoStructure;</w:t>
      </w:r>
      <w:r w:rsidRPr="00A30882">
        <w:br/>
        <w:t xml:space="preserve">import </w:t>
      </w:r>
      <w:proofErr w:type="spellStart"/>
      <w:r w:rsidRPr="00A30882">
        <w:t>org.apache.cxf.BusFactory</w:t>
      </w:r>
      <w:proofErr w:type="spellEnd"/>
      <w:r w:rsidRPr="00A30882">
        <w:t>;</w:t>
      </w:r>
      <w:r w:rsidRPr="00A30882">
        <w:br/>
        <w:t xml:space="preserve">import </w:t>
      </w:r>
      <w:proofErr w:type="spellStart"/>
      <w:r w:rsidRPr="00A30882">
        <w:t>org.apache.cxf.bus.spring.SpringBusFactory</w:t>
      </w:r>
      <w:proofErr w:type="spellEnd"/>
      <w:r w:rsidRPr="00A30882">
        <w:t>;</w:t>
      </w:r>
      <w:r w:rsidRPr="00A30882">
        <w:br/>
      </w:r>
      <w:r w:rsidRPr="00A30882">
        <w:br/>
      </w:r>
      <w:proofErr w:type="spellStart"/>
      <w:r w:rsidRPr="00A30882">
        <w:t>public</w:t>
      </w:r>
      <w:proofErr w:type="spellEnd"/>
      <w:r w:rsidRPr="00A30882">
        <w:t xml:space="preserve"> </w:t>
      </w:r>
      <w:proofErr w:type="spellStart"/>
      <w:r w:rsidRPr="00A30882">
        <w:t>class</w:t>
      </w:r>
      <w:proofErr w:type="spellEnd"/>
      <w:r w:rsidRPr="00A30882">
        <w:t xml:space="preserve"> </w:t>
      </w:r>
      <w:proofErr w:type="spellStart"/>
      <w:r w:rsidRPr="00A30882">
        <w:t>SelectAndCreateChannelVersion</w:t>
      </w:r>
      <w:proofErr w:type="spellEnd"/>
      <w:r w:rsidRPr="00A30882">
        <w:t xml:space="preserve"> {</w:t>
      </w:r>
      <w:r w:rsidRPr="00A30882">
        <w:br/>
      </w:r>
      <w:r w:rsidRPr="00A30882">
        <w:br/>
        <w:t xml:space="preserve">    </w:t>
      </w:r>
      <w:proofErr w:type="spellStart"/>
      <w:r w:rsidRPr="00A30882">
        <w:t>public</w:t>
      </w:r>
      <w:proofErr w:type="spellEnd"/>
      <w:r w:rsidRPr="00A30882">
        <w:t xml:space="preserve"> </w:t>
      </w:r>
      <w:proofErr w:type="spellStart"/>
      <w:r w:rsidRPr="00A30882">
        <w:t>static</w:t>
      </w:r>
      <w:proofErr w:type="spellEnd"/>
      <w:r w:rsidRPr="00A30882">
        <w:t xml:space="preserve"> </w:t>
      </w:r>
      <w:proofErr w:type="spellStart"/>
      <w:r w:rsidRPr="00A30882">
        <w:t>void</w:t>
      </w:r>
      <w:proofErr w:type="spellEnd"/>
      <w:r w:rsidRPr="00A30882">
        <w:t xml:space="preserve"> </w:t>
      </w:r>
      <w:proofErr w:type="spellStart"/>
      <w:r w:rsidRPr="00A30882">
        <w:t>main</w:t>
      </w:r>
      <w:proofErr w:type="spellEnd"/>
      <w:r w:rsidRPr="00A30882">
        <w:t>(</w:t>
      </w:r>
      <w:proofErr w:type="spellStart"/>
      <w:r w:rsidRPr="00A30882">
        <w:t>String</w:t>
      </w:r>
      <w:proofErr w:type="spellEnd"/>
      <w:r w:rsidRPr="00A30882">
        <w:t xml:space="preserve">[] </w:t>
      </w:r>
      <w:proofErr w:type="spellStart"/>
      <w:r w:rsidRPr="00A30882">
        <w:t>args</w:t>
      </w:r>
      <w:proofErr w:type="spellEnd"/>
      <w:r w:rsidRPr="00A30882">
        <w:t>) {</w:t>
      </w:r>
      <w:r w:rsidRPr="00A30882">
        <w:br/>
        <w:t xml:space="preserve">        </w:t>
      </w:r>
      <w:proofErr w:type="spellStart"/>
      <w:r w:rsidRPr="00A30882">
        <w:t>SpringBusFactory</w:t>
      </w:r>
      <w:proofErr w:type="spellEnd"/>
      <w:r w:rsidRPr="00A30882">
        <w:t xml:space="preserve"> </w:t>
      </w:r>
      <w:proofErr w:type="spellStart"/>
      <w:r w:rsidRPr="00A30882">
        <w:t>bf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SpringBusFactory</w:t>
      </w:r>
      <w:proofErr w:type="spellEnd"/>
      <w:r w:rsidRPr="00A30882">
        <w:t xml:space="preserve">();        </w:t>
      </w:r>
      <w:r w:rsidRPr="00A30882">
        <w:br/>
        <w:t xml:space="preserve">        BusFactory.setDefaultBus(bf.createBus("ProxyToService/src/main/resources/client-cert.xml"));</w:t>
      </w:r>
      <w:r w:rsidRPr="00A30882">
        <w:br/>
      </w:r>
      <w:r w:rsidRPr="00A30882">
        <w:br/>
        <w:t xml:space="preserve">        </w:t>
      </w:r>
      <w:proofErr w:type="spellStart"/>
      <w:r w:rsidRPr="00A30882">
        <w:t>DITConfigurationService</w:t>
      </w:r>
      <w:proofErr w:type="spellEnd"/>
      <w:r w:rsidRPr="00A30882">
        <w:t xml:space="preserve"> </w:t>
      </w:r>
      <w:proofErr w:type="spellStart"/>
      <w:r w:rsidRPr="00A30882">
        <w:t>service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DITConfigurationService</w:t>
      </w:r>
      <w:proofErr w:type="spellEnd"/>
      <w:r w:rsidRPr="00A30882">
        <w:t>();</w:t>
      </w:r>
      <w:r w:rsidRPr="00A30882">
        <w:br/>
        <w:t xml:space="preserve">        </w:t>
      </w:r>
      <w:proofErr w:type="spellStart"/>
      <w:r w:rsidRPr="00A30882">
        <w:t>IDITConfigurationServiceContract</w:t>
      </w:r>
      <w:proofErr w:type="spellEnd"/>
      <w:r w:rsidRPr="00A30882">
        <w:t xml:space="preserve"> port = service.getWs2007FederationNoSct();</w:t>
      </w:r>
      <w:r w:rsidRPr="00A30882">
        <w:br/>
      </w:r>
      <w:r w:rsidRPr="00A30882">
        <w:br/>
        <w:t xml:space="preserve">        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channelName</w:t>
      </w:r>
      <w:proofErr w:type="spellEnd"/>
      <w:r w:rsidRPr="00A30882">
        <w:t xml:space="preserve"> = "</w:t>
      </w:r>
      <w:proofErr w:type="spellStart"/>
      <w:r w:rsidRPr="00A30882">
        <w:t>SampleChannel</w:t>
      </w:r>
      <w:proofErr w:type="spellEnd"/>
      <w:r w:rsidRPr="00A30882">
        <w:t>";</w:t>
      </w:r>
      <w:r w:rsidRPr="00A30882">
        <w:br/>
        <w:t xml:space="preserve">        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channelURN</w:t>
      </w:r>
      <w:proofErr w:type="spellEnd"/>
      <w:r w:rsidRPr="00A30882">
        <w:t xml:space="preserve"> = "URN:IVIS:100001:CHA-" + </w:t>
      </w:r>
      <w:proofErr w:type="spellStart"/>
      <w:r w:rsidRPr="00A30882">
        <w:t>channelName</w:t>
      </w:r>
      <w:proofErr w:type="spellEnd"/>
      <w:r w:rsidRPr="00A30882">
        <w:t xml:space="preserve"> + "-TYPE-DIK";</w:t>
      </w:r>
      <w:r w:rsidRPr="00A30882">
        <w:br/>
        <w:t xml:space="preserve">        </w:t>
      </w:r>
      <w:proofErr w:type="spellStart"/>
      <w:r w:rsidRPr="00A30882">
        <w:t>ChannelSearchInfoStructure</w:t>
      </w:r>
      <w:proofErr w:type="spellEnd"/>
      <w:r w:rsidRPr="00A30882">
        <w:t xml:space="preserve"> </w:t>
      </w:r>
      <w:proofErr w:type="spellStart"/>
      <w:r w:rsidRPr="00A30882">
        <w:t>req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ChannelSearchInfoStructure</w:t>
      </w:r>
      <w:proofErr w:type="spellEnd"/>
      <w:r w:rsidRPr="00A30882">
        <w:t>();</w:t>
      </w:r>
      <w:r w:rsidRPr="00A30882">
        <w:br/>
      </w:r>
      <w:r w:rsidRPr="00A30882">
        <w:br/>
        <w:t xml:space="preserve">        </w:t>
      </w:r>
      <w:proofErr w:type="spellStart"/>
      <w:r w:rsidRPr="00A30882">
        <w:t>req.setChannel</w:t>
      </w:r>
      <w:proofErr w:type="spellEnd"/>
      <w:r w:rsidRPr="00A30882">
        <w:t>(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ChannelInfoStructure</w:t>
      </w:r>
      <w:proofErr w:type="spellEnd"/>
      <w:r w:rsidRPr="00A30882">
        <w:t>());</w:t>
      </w:r>
      <w:r w:rsidRPr="00A30882">
        <w:br/>
        <w:t xml:space="preserve">        </w:t>
      </w:r>
      <w:proofErr w:type="spellStart"/>
      <w:r w:rsidRPr="00A30882">
        <w:t>req.getChannel</w:t>
      </w:r>
      <w:proofErr w:type="spellEnd"/>
      <w:r w:rsidRPr="00A30882">
        <w:t>().</w:t>
      </w:r>
      <w:proofErr w:type="spellStart"/>
      <w:r w:rsidRPr="00A30882">
        <w:t>setChannelURN</w:t>
      </w:r>
      <w:proofErr w:type="spellEnd"/>
      <w:r w:rsidRPr="00A30882">
        <w:t>(</w:t>
      </w:r>
      <w:proofErr w:type="spellStart"/>
      <w:r w:rsidRPr="00A30882">
        <w:t>channelURN</w:t>
      </w:r>
      <w:proofErr w:type="spellEnd"/>
      <w:r w:rsidRPr="00A30882">
        <w:t>);</w:t>
      </w:r>
      <w:r w:rsidRPr="00A30882">
        <w:br/>
        <w:t xml:space="preserve">        </w:t>
      </w:r>
      <w:proofErr w:type="spellStart"/>
      <w:r w:rsidRPr="00A30882">
        <w:t>req.setOnlyHeader</w:t>
      </w:r>
      <w:proofErr w:type="spellEnd"/>
      <w:r w:rsidRPr="00A30882">
        <w:t>(</w:t>
      </w:r>
      <w:proofErr w:type="spellStart"/>
      <w:r w:rsidRPr="00A30882">
        <w:t>true</w:t>
      </w:r>
      <w:proofErr w:type="spellEnd"/>
      <w:r w:rsidRPr="00A30882">
        <w:t>);</w:t>
      </w:r>
      <w:r w:rsidRPr="00A30882">
        <w:br/>
      </w:r>
      <w:r w:rsidRPr="00A30882">
        <w:br/>
        <w:t xml:space="preserve">        </w:t>
      </w:r>
      <w:proofErr w:type="spellStart"/>
      <w:r w:rsidRPr="00A30882">
        <w:t>SearchChannelsPaged</w:t>
      </w:r>
      <w:proofErr w:type="spellEnd"/>
      <w:r w:rsidRPr="00A30882">
        <w:t xml:space="preserve"> </w:t>
      </w:r>
      <w:proofErr w:type="spellStart"/>
      <w:r w:rsidRPr="00A30882">
        <w:t>searchChannelsPaged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SearchChannelsPaged</w:t>
      </w:r>
      <w:proofErr w:type="spellEnd"/>
      <w:r w:rsidRPr="00A30882">
        <w:t>();</w:t>
      </w:r>
      <w:r w:rsidRPr="00A30882">
        <w:br/>
        <w:t xml:space="preserve">        </w:t>
      </w:r>
      <w:proofErr w:type="spellStart"/>
      <w:r w:rsidRPr="00A30882">
        <w:t>searchChannelsPaged.setChannelSearch</w:t>
      </w:r>
      <w:proofErr w:type="spellEnd"/>
      <w:r w:rsidRPr="00A30882">
        <w:t>(</w:t>
      </w:r>
      <w:proofErr w:type="spellStart"/>
      <w:r w:rsidRPr="00A30882">
        <w:t>req</w:t>
      </w:r>
      <w:proofErr w:type="spellEnd"/>
      <w:r w:rsidRPr="00A30882">
        <w:t>);</w:t>
      </w:r>
      <w:r w:rsidRPr="00A30882">
        <w:br/>
        <w:t xml:space="preserve">        </w:t>
      </w:r>
      <w:proofErr w:type="spellStart"/>
      <w:r w:rsidRPr="00A30882">
        <w:t>SendMessageResponse</w:t>
      </w:r>
      <w:proofErr w:type="spellEnd"/>
      <w:r w:rsidRPr="00A30882">
        <w:t xml:space="preserve"> </w:t>
      </w:r>
      <w:proofErr w:type="spellStart"/>
      <w:r w:rsidRPr="00A30882">
        <w:t>sendMessageResponse</w:t>
      </w:r>
      <w:proofErr w:type="spellEnd"/>
      <w:r w:rsidRPr="00A30882">
        <w:t xml:space="preserve"> = </w:t>
      </w:r>
      <w:proofErr w:type="spellStart"/>
      <w:r w:rsidRPr="00A30882">
        <w:t>port.searchChannelsPaged</w:t>
      </w:r>
      <w:proofErr w:type="spellEnd"/>
      <w:r w:rsidRPr="00A30882">
        <w:t>(</w:t>
      </w:r>
      <w:proofErr w:type="spellStart"/>
      <w:r w:rsidRPr="00A30882">
        <w:t>searchChannelsPaged</w:t>
      </w:r>
      <w:proofErr w:type="spellEnd"/>
      <w:r w:rsidRPr="00A30882">
        <w:t>);</w:t>
      </w:r>
      <w:r w:rsidRPr="00A30882">
        <w:br/>
      </w:r>
      <w:r w:rsidRPr="00A30882">
        <w:br/>
        <w:t xml:space="preserve">        </w:t>
      </w:r>
      <w:proofErr w:type="spellStart"/>
      <w:r w:rsidRPr="00A30882">
        <w:t>ChannelInfoStructure</w:t>
      </w:r>
      <w:proofErr w:type="spellEnd"/>
      <w:r w:rsidRPr="00A30882">
        <w:t xml:space="preserve"> </w:t>
      </w:r>
      <w:proofErr w:type="spellStart"/>
      <w:r w:rsidRPr="00A30882">
        <w:t>channel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ChannelInfoStructure</w:t>
      </w:r>
      <w:proofErr w:type="spellEnd"/>
      <w:r w:rsidRPr="00A30882">
        <w:t>();</w:t>
      </w:r>
      <w:r w:rsidRPr="00A30882">
        <w:br/>
        <w:t xml:space="preserve">        </w:t>
      </w:r>
      <w:proofErr w:type="spellStart"/>
      <w:r w:rsidRPr="00A30882">
        <w:t>channel.setShortName</w:t>
      </w:r>
      <w:proofErr w:type="spellEnd"/>
      <w:r w:rsidRPr="00A30882">
        <w:t>(</w:t>
      </w:r>
      <w:proofErr w:type="spellStart"/>
      <w:r w:rsidRPr="00A30882">
        <w:t>channelName</w:t>
      </w:r>
      <w:proofErr w:type="spellEnd"/>
      <w:r w:rsidRPr="00A30882">
        <w:t>);</w:t>
      </w:r>
      <w:r w:rsidRPr="00A30882">
        <w:br/>
        <w:t xml:space="preserve">        </w:t>
      </w:r>
      <w:proofErr w:type="spellStart"/>
      <w:r w:rsidRPr="00A30882">
        <w:t>channel.setChannelURN</w:t>
      </w:r>
      <w:proofErr w:type="spellEnd"/>
      <w:r w:rsidRPr="00A30882">
        <w:t>(</w:t>
      </w:r>
      <w:proofErr w:type="spellStart"/>
      <w:r w:rsidRPr="00A30882">
        <w:t>channelURN</w:t>
      </w:r>
      <w:proofErr w:type="spellEnd"/>
      <w:r w:rsidRPr="00A30882">
        <w:t>);</w:t>
      </w:r>
      <w:r w:rsidRPr="00A30882">
        <w:br/>
        <w:t xml:space="preserve">        </w:t>
      </w:r>
      <w:proofErr w:type="spellStart"/>
      <w:r w:rsidRPr="00A30882">
        <w:t>channel.setChannelType</w:t>
      </w:r>
      <w:proofErr w:type="spellEnd"/>
      <w:r w:rsidRPr="00A30882">
        <w:t>(</w:t>
      </w:r>
      <w:proofErr w:type="spellStart"/>
      <w:r w:rsidRPr="00A30882">
        <w:t>ChannelType.DIK</w:t>
      </w:r>
      <w:proofErr w:type="spellEnd"/>
      <w:r w:rsidRPr="00A30882">
        <w:t>);</w:t>
      </w:r>
      <w:r w:rsidRPr="00A30882">
        <w:br/>
        <w:t xml:space="preserve">        </w:t>
      </w:r>
      <w:proofErr w:type="spellStart"/>
      <w:r w:rsidRPr="00A30882">
        <w:t>channel.setOwnerAuthority</w:t>
      </w:r>
      <w:proofErr w:type="spellEnd"/>
      <w:r w:rsidRPr="00A30882">
        <w:t>(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AuthorityBasicInfoStructure</w:t>
      </w:r>
      <w:proofErr w:type="spellEnd"/>
      <w:r w:rsidRPr="00A30882">
        <w:t>());</w:t>
      </w:r>
      <w:r w:rsidRPr="00A30882">
        <w:br/>
        <w:t xml:space="preserve">        </w:t>
      </w:r>
      <w:proofErr w:type="spellStart"/>
      <w:r w:rsidRPr="00A30882">
        <w:t>channel.getOwnerAuthority</w:t>
      </w:r>
      <w:proofErr w:type="spellEnd"/>
      <w:r w:rsidRPr="00A30882">
        <w:t>().</w:t>
      </w:r>
      <w:proofErr w:type="spellStart"/>
      <w:r w:rsidRPr="00A30882">
        <w:t>setAuthorityID</w:t>
      </w:r>
      <w:proofErr w:type="spellEnd"/>
      <w:r w:rsidRPr="00A30882">
        <w:t>("100000");</w:t>
      </w:r>
      <w:r w:rsidRPr="00A30882">
        <w:br/>
        <w:t xml:space="preserve">        </w:t>
      </w:r>
      <w:proofErr w:type="spellStart"/>
      <w:r w:rsidRPr="00A30882">
        <w:t>channel.setChannelName</w:t>
      </w:r>
      <w:proofErr w:type="spellEnd"/>
      <w:r w:rsidRPr="00A30882">
        <w:t>(</w:t>
      </w:r>
      <w:proofErr w:type="spellStart"/>
      <w:r w:rsidRPr="00A30882">
        <w:t>channelName</w:t>
      </w:r>
      <w:proofErr w:type="spellEnd"/>
      <w:r w:rsidRPr="00A30882">
        <w:t>);</w:t>
      </w:r>
      <w:r w:rsidRPr="00A30882">
        <w:br/>
      </w:r>
      <w:r w:rsidRPr="00A30882">
        <w:br/>
        <w:t xml:space="preserve">        </w:t>
      </w:r>
      <w:proofErr w:type="spellStart"/>
      <w:r w:rsidRPr="00A30882">
        <w:t>if</w:t>
      </w:r>
      <w:proofErr w:type="spellEnd"/>
      <w:r w:rsidRPr="00A30882">
        <w:t xml:space="preserve"> (</w:t>
      </w:r>
      <w:proofErr w:type="spellStart"/>
      <w:r w:rsidRPr="00A30882">
        <w:t>sendMessageResponse.getChannelList</w:t>
      </w:r>
      <w:proofErr w:type="spellEnd"/>
      <w:r w:rsidRPr="00A30882">
        <w:t>().</w:t>
      </w:r>
      <w:proofErr w:type="spellStart"/>
      <w:r w:rsidRPr="00A30882">
        <w:t>getCount</w:t>
      </w:r>
      <w:proofErr w:type="spellEnd"/>
      <w:r w:rsidRPr="00A30882">
        <w:t>() == 0) {</w:t>
      </w:r>
      <w:r w:rsidRPr="00A30882">
        <w:br/>
        <w:t xml:space="preserve">            </w:t>
      </w:r>
      <w:proofErr w:type="spellStart"/>
      <w:r w:rsidRPr="00A30882">
        <w:t>InsertChannel</w:t>
      </w:r>
      <w:proofErr w:type="spellEnd"/>
      <w:r w:rsidRPr="00A30882">
        <w:t xml:space="preserve"> </w:t>
      </w:r>
      <w:proofErr w:type="spellStart"/>
      <w:r w:rsidRPr="00A30882">
        <w:t>insertChannel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InsertChannel</w:t>
      </w:r>
      <w:proofErr w:type="spellEnd"/>
      <w:r w:rsidRPr="00A30882">
        <w:t>();</w:t>
      </w:r>
      <w:r w:rsidRPr="00A30882">
        <w:br/>
        <w:t xml:space="preserve">            </w:t>
      </w:r>
      <w:proofErr w:type="spellStart"/>
      <w:r w:rsidRPr="00A30882">
        <w:t>insertChannel.setChannel</w:t>
      </w:r>
      <w:proofErr w:type="spellEnd"/>
      <w:r w:rsidRPr="00A30882">
        <w:t>(</w:t>
      </w:r>
      <w:proofErr w:type="spellStart"/>
      <w:r w:rsidRPr="00A30882">
        <w:t>channel</w:t>
      </w:r>
      <w:proofErr w:type="spellEnd"/>
      <w:r w:rsidRPr="00A30882">
        <w:t>);</w:t>
      </w:r>
      <w:r w:rsidRPr="00A30882">
        <w:br/>
        <w:t xml:space="preserve">            </w:t>
      </w:r>
      <w:proofErr w:type="spellStart"/>
      <w:r w:rsidRPr="00A30882">
        <w:t>InsertChannelResponse</w:t>
      </w:r>
      <w:proofErr w:type="spellEnd"/>
      <w:r w:rsidRPr="00A30882">
        <w:t xml:space="preserve"> </w:t>
      </w:r>
      <w:proofErr w:type="spellStart"/>
      <w:r w:rsidRPr="00A30882">
        <w:t>insertChannelResponse</w:t>
      </w:r>
      <w:proofErr w:type="spellEnd"/>
      <w:r w:rsidRPr="00A30882">
        <w:t xml:space="preserve"> = </w:t>
      </w:r>
      <w:proofErr w:type="spellStart"/>
      <w:r w:rsidRPr="00A30882">
        <w:t>port.insertChannel</w:t>
      </w:r>
      <w:proofErr w:type="spellEnd"/>
      <w:r w:rsidRPr="00A30882">
        <w:t>(</w:t>
      </w:r>
      <w:proofErr w:type="spellStart"/>
      <w:r w:rsidRPr="00A30882">
        <w:t>insertChannel</w:t>
      </w:r>
      <w:proofErr w:type="spellEnd"/>
      <w:r w:rsidRPr="00A30882">
        <w:t>);</w:t>
      </w:r>
      <w:r w:rsidRPr="00A30882">
        <w:br/>
      </w:r>
      <w:r w:rsidRPr="00A30882">
        <w:br/>
        <w:t xml:space="preserve">            </w:t>
      </w:r>
      <w:proofErr w:type="spellStart"/>
      <w:r w:rsidRPr="00A30882">
        <w:t>int</w:t>
      </w:r>
      <w:proofErr w:type="spellEnd"/>
      <w:r w:rsidRPr="00A30882">
        <w:t xml:space="preserve"> </w:t>
      </w:r>
      <w:proofErr w:type="spellStart"/>
      <w:r w:rsidRPr="00A30882">
        <w:t>id</w:t>
      </w:r>
      <w:proofErr w:type="spellEnd"/>
      <w:r w:rsidRPr="00A30882">
        <w:t xml:space="preserve"> = </w:t>
      </w:r>
      <w:proofErr w:type="spellStart"/>
      <w:r w:rsidRPr="00A30882">
        <w:t>insertChannelResponse.getInsertChannelResponse</w:t>
      </w:r>
      <w:proofErr w:type="spellEnd"/>
      <w:r w:rsidRPr="00A30882">
        <w:t>();</w:t>
      </w:r>
      <w:r w:rsidRPr="00A30882">
        <w:br/>
        <w:t xml:space="preserve">            </w:t>
      </w:r>
      <w:proofErr w:type="spellStart"/>
      <w:r w:rsidRPr="00A30882">
        <w:t>System.out.println</w:t>
      </w:r>
      <w:proofErr w:type="spellEnd"/>
      <w:r w:rsidRPr="00A30882">
        <w:t>("</w:t>
      </w:r>
      <w:proofErr w:type="spellStart"/>
      <w:r w:rsidRPr="00A30882">
        <w:t>Channel</w:t>
      </w:r>
      <w:proofErr w:type="spellEnd"/>
      <w:r w:rsidRPr="00A30882">
        <w:t xml:space="preserve"> </w:t>
      </w:r>
      <w:proofErr w:type="spellStart"/>
      <w:r w:rsidRPr="00A30882">
        <w:t>created</w:t>
      </w:r>
      <w:proofErr w:type="spellEnd"/>
      <w:r w:rsidRPr="00A30882">
        <w:t xml:space="preserve"> " + </w:t>
      </w:r>
      <w:proofErr w:type="spellStart"/>
      <w:r w:rsidRPr="00A30882">
        <w:t>id</w:t>
      </w:r>
      <w:proofErr w:type="spellEnd"/>
      <w:r w:rsidRPr="00A30882">
        <w:t>);</w:t>
      </w:r>
      <w:r w:rsidRPr="00A30882">
        <w:br/>
        <w:t xml:space="preserve">        } </w:t>
      </w:r>
      <w:proofErr w:type="spellStart"/>
      <w:r w:rsidRPr="00A30882">
        <w:t>else</w:t>
      </w:r>
      <w:proofErr w:type="spellEnd"/>
      <w:r w:rsidRPr="00A30882">
        <w:t xml:space="preserve"> {</w:t>
      </w:r>
      <w:r w:rsidRPr="00A30882">
        <w:br/>
        <w:t xml:space="preserve">            </w:t>
      </w:r>
      <w:proofErr w:type="spellStart"/>
      <w:r w:rsidRPr="00A30882">
        <w:t>System.out.println</w:t>
      </w:r>
      <w:proofErr w:type="spellEnd"/>
      <w:r w:rsidRPr="00A30882">
        <w:t>("</w:t>
      </w:r>
      <w:proofErr w:type="spellStart"/>
      <w:r w:rsidRPr="00A30882">
        <w:t>Channel</w:t>
      </w:r>
      <w:proofErr w:type="spellEnd"/>
      <w:r w:rsidRPr="00A30882">
        <w:t xml:space="preserve"> </w:t>
      </w:r>
      <w:proofErr w:type="spellStart"/>
      <w:r w:rsidRPr="00A30882">
        <w:t>found</w:t>
      </w:r>
      <w:proofErr w:type="spellEnd"/>
      <w:r w:rsidRPr="00A30882">
        <w:t>");</w:t>
      </w:r>
      <w:r w:rsidRPr="00A30882">
        <w:br/>
        <w:t xml:space="preserve">        }</w:t>
      </w:r>
      <w:r w:rsidRPr="00A30882">
        <w:br/>
      </w:r>
      <w:r w:rsidRPr="00A30882">
        <w:br/>
        <w:t xml:space="preserve">        </w:t>
      </w:r>
      <w:proofErr w:type="spellStart"/>
      <w:r w:rsidRPr="00A30882">
        <w:t>ChannelVersionInfoStructure</w:t>
      </w:r>
      <w:proofErr w:type="spellEnd"/>
      <w:r w:rsidRPr="00A30882">
        <w:t xml:space="preserve"> </w:t>
      </w:r>
      <w:proofErr w:type="spellStart"/>
      <w:r w:rsidRPr="00A30882">
        <w:t>channelVersion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ChannelVersionInfoStructure</w:t>
      </w:r>
      <w:proofErr w:type="spellEnd"/>
      <w:r w:rsidRPr="00A30882">
        <w:t>();</w:t>
      </w:r>
      <w:r w:rsidRPr="00A30882">
        <w:br/>
      </w:r>
      <w:r w:rsidRPr="00A30882">
        <w:br/>
        <w:t xml:space="preserve">        // 1 Biznesa ziņojums</w:t>
      </w:r>
      <w:r w:rsidRPr="00A30882">
        <w:br/>
      </w:r>
      <w:r w:rsidRPr="00A30882">
        <w:lastRenderedPageBreak/>
        <w:t xml:space="preserve">        // 2 Transakcijas ziņojums </w:t>
      </w:r>
      <w:r w:rsidRPr="00A30882">
        <w:br/>
        <w:t xml:space="preserve">        // 3 </w:t>
      </w:r>
      <w:proofErr w:type="spellStart"/>
      <w:r w:rsidRPr="00A30882">
        <w:t>error</w:t>
      </w:r>
      <w:proofErr w:type="spellEnd"/>
      <w:r w:rsidRPr="00A30882">
        <w:br/>
      </w:r>
      <w:r w:rsidRPr="00A30882">
        <w:br/>
        <w:t xml:space="preserve">        </w:t>
      </w:r>
      <w:proofErr w:type="spellStart"/>
      <w:r w:rsidRPr="00A30882">
        <w:t>MessageTypeInfoStructure</w:t>
      </w:r>
      <w:proofErr w:type="spellEnd"/>
      <w:r w:rsidRPr="00A30882">
        <w:t xml:space="preserve"> </w:t>
      </w:r>
      <w:proofErr w:type="spellStart"/>
      <w:r w:rsidRPr="00A30882">
        <w:t>messageType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MessageTypeInfoStructure</w:t>
      </w:r>
      <w:proofErr w:type="spellEnd"/>
      <w:r w:rsidRPr="00A30882">
        <w:t>();</w:t>
      </w:r>
      <w:r w:rsidRPr="00A30882">
        <w:br/>
        <w:t xml:space="preserve">        </w:t>
      </w:r>
      <w:proofErr w:type="spellStart"/>
      <w:r w:rsidRPr="00A30882">
        <w:t>messageType.setMessageClass</w:t>
      </w:r>
      <w:proofErr w:type="spellEnd"/>
      <w:r w:rsidRPr="00A30882">
        <w:t>(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MessageClassInfoStructure</w:t>
      </w:r>
      <w:proofErr w:type="spellEnd"/>
      <w:r w:rsidRPr="00A30882">
        <w:t>());</w:t>
      </w:r>
      <w:r w:rsidRPr="00A30882">
        <w:br/>
        <w:t xml:space="preserve">        </w:t>
      </w:r>
      <w:proofErr w:type="spellStart"/>
      <w:r w:rsidRPr="00A30882">
        <w:t>messageType.getMessageClass</w:t>
      </w:r>
      <w:proofErr w:type="spellEnd"/>
      <w:r w:rsidRPr="00A30882">
        <w:t>().</w:t>
      </w:r>
      <w:proofErr w:type="spellStart"/>
      <w:r w:rsidRPr="00A30882">
        <w:t>setCodeListCodeValue</w:t>
      </w:r>
      <w:proofErr w:type="spellEnd"/>
      <w:r w:rsidRPr="00A30882">
        <w:t>("1");</w:t>
      </w:r>
      <w:r w:rsidRPr="00A30882">
        <w:br/>
        <w:t xml:space="preserve">        messageType.setXMLSchemaURN("URN:IVIS:100001:XSD-Person-FullName-v1-0-TYPE-PersonFullName");</w:t>
      </w:r>
      <w:r w:rsidRPr="00A30882">
        <w:br/>
      </w:r>
      <w:r w:rsidRPr="00A30882">
        <w:br/>
        <w:t xml:space="preserve">        </w:t>
      </w:r>
      <w:proofErr w:type="spellStart"/>
      <w:r w:rsidRPr="00A30882">
        <w:t>MessageTypeInfoStructure</w:t>
      </w:r>
      <w:proofErr w:type="spellEnd"/>
      <w:r w:rsidRPr="00A30882">
        <w:t xml:space="preserve"> messageType1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MessageTypeInfoStructure</w:t>
      </w:r>
      <w:proofErr w:type="spellEnd"/>
      <w:r w:rsidRPr="00A30882">
        <w:t>();</w:t>
      </w:r>
      <w:r w:rsidRPr="00A30882">
        <w:br/>
        <w:t xml:space="preserve">        messageType1.setMessageClass(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MessageClassInfoStructure</w:t>
      </w:r>
      <w:proofErr w:type="spellEnd"/>
      <w:r w:rsidRPr="00A30882">
        <w:t>());</w:t>
      </w:r>
      <w:r w:rsidRPr="00A30882">
        <w:br/>
        <w:t xml:space="preserve">        messageType1.getMessageClass().</w:t>
      </w:r>
      <w:proofErr w:type="spellStart"/>
      <w:r w:rsidRPr="00A30882">
        <w:t>setCodeListCodeValue</w:t>
      </w:r>
      <w:proofErr w:type="spellEnd"/>
      <w:r w:rsidRPr="00A30882">
        <w:t>("3");</w:t>
      </w:r>
      <w:r w:rsidRPr="00A30882">
        <w:br/>
        <w:t xml:space="preserve">        messageType1.setXMLSchemaURN("URN:IVIS:100001:XSD-DIT-DITMessage-v1-0-TYPE-DefaultMessageError");</w:t>
      </w:r>
      <w:r w:rsidRPr="00A30882">
        <w:br/>
      </w:r>
      <w:r w:rsidRPr="00A30882">
        <w:br/>
        <w:t xml:space="preserve">        </w:t>
      </w:r>
      <w:proofErr w:type="spellStart"/>
      <w:r w:rsidRPr="00A30882">
        <w:t>channelVersion.getMessageType</w:t>
      </w:r>
      <w:proofErr w:type="spellEnd"/>
      <w:r w:rsidRPr="00A30882">
        <w:t>().</w:t>
      </w:r>
      <w:proofErr w:type="spellStart"/>
      <w:r w:rsidRPr="00A30882">
        <w:t>add</w:t>
      </w:r>
      <w:proofErr w:type="spellEnd"/>
      <w:r w:rsidRPr="00A30882">
        <w:t>(</w:t>
      </w:r>
      <w:proofErr w:type="spellStart"/>
      <w:r w:rsidRPr="00A30882">
        <w:t>messageType</w:t>
      </w:r>
      <w:proofErr w:type="spellEnd"/>
      <w:r w:rsidRPr="00A30882">
        <w:t>);</w:t>
      </w:r>
      <w:r w:rsidRPr="00A30882">
        <w:br/>
        <w:t xml:space="preserve">        </w:t>
      </w:r>
      <w:proofErr w:type="spellStart"/>
      <w:r w:rsidRPr="00A30882">
        <w:t>channelVersion.getMessageType</w:t>
      </w:r>
      <w:proofErr w:type="spellEnd"/>
      <w:r w:rsidRPr="00A30882">
        <w:t>().</w:t>
      </w:r>
      <w:proofErr w:type="spellStart"/>
      <w:r w:rsidRPr="00A30882">
        <w:t>add</w:t>
      </w:r>
      <w:proofErr w:type="spellEnd"/>
      <w:r w:rsidRPr="00A30882">
        <w:t>(messageType1);</w:t>
      </w:r>
      <w:r w:rsidRPr="00A30882">
        <w:br/>
      </w:r>
      <w:r w:rsidRPr="00A30882">
        <w:br/>
        <w:t xml:space="preserve">        </w:t>
      </w:r>
      <w:proofErr w:type="spellStart"/>
      <w:r w:rsidRPr="00A30882">
        <w:t>channelVersion.getChannelVersionStatus</w:t>
      </w:r>
      <w:proofErr w:type="spellEnd"/>
      <w:r w:rsidRPr="00A30882">
        <w:t>().</w:t>
      </w:r>
      <w:proofErr w:type="spellStart"/>
      <w:r w:rsidRPr="00A30882">
        <w:t>add</w:t>
      </w:r>
      <w:proofErr w:type="spellEnd"/>
      <w:r w:rsidRPr="00A30882">
        <w:t>("</w:t>
      </w:r>
      <w:proofErr w:type="spellStart"/>
      <w:r w:rsidRPr="00A30882">
        <w:t>active</w:t>
      </w:r>
      <w:proofErr w:type="spellEnd"/>
      <w:r w:rsidRPr="00A30882">
        <w:t>");</w:t>
      </w:r>
      <w:r w:rsidRPr="00A30882">
        <w:br/>
        <w:t xml:space="preserve">        // </w:t>
      </w:r>
      <w:proofErr w:type="spellStart"/>
      <w:r w:rsidRPr="00A30882">
        <w:t>channelVersion.setChannelVersionStatus</w:t>
      </w:r>
      <w:proofErr w:type="spellEnd"/>
      <w:r w:rsidRPr="00A30882">
        <w:t>();</w:t>
      </w:r>
      <w:r w:rsidRPr="00A30882">
        <w:br/>
        <w:t xml:space="preserve">        // </w:t>
      </w:r>
      <w:proofErr w:type="spellStart"/>
      <w:r w:rsidRPr="00A30882">
        <w:t>channelVersion.ChannelVersionStatusSpecified</w:t>
      </w:r>
      <w:proofErr w:type="spellEnd"/>
      <w:r w:rsidRPr="00A30882">
        <w:t xml:space="preserve"> = </w:t>
      </w:r>
      <w:proofErr w:type="spellStart"/>
      <w:r w:rsidRPr="00A30882">
        <w:t>true</w:t>
      </w:r>
      <w:proofErr w:type="spellEnd"/>
      <w:r w:rsidRPr="00A30882">
        <w:t>;</w:t>
      </w:r>
      <w:r w:rsidRPr="00A30882">
        <w:br/>
      </w:r>
      <w:r w:rsidRPr="00A30882">
        <w:br/>
        <w:t xml:space="preserve">        </w:t>
      </w:r>
      <w:proofErr w:type="spellStart"/>
      <w:r w:rsidRPr="00A30882">
        <w:t>channelVersion.setChannel</w:t>
      </w:r>
      <w:proofErr w:type="spellEnd"/>
      <w:r w:rsidRPr="00A30882">
        <w:t>(</w:t>
      </w:r>
      <w:proofErr w:type="spellStart"/>
      <w:r w:rsidRPr="00A30882">
        <w:t>channel</w:t>
      </w:r>
      <w:proofErr w:type="spellEnd"/>
      <w:r w:rsidRPr="00A30882">
        <w:t>);</w:t>
      </w:r>
      <w:r w:rsidRPr="00A30882">
        <w:br/>
        <w:t xml:space="preserve">        </w:t>
      </w:r>
      <w:proofErr w:type="spellStart"/>
      <w:r w:rsidRPr="00A30882">
        <w:t>channelVersion.setMinorVersion</w:t>
      </w:r>
      <w:proofErr w:type="spellEnd"/>
      <w:r w:rsidRPr="00A30882">
        <w:t>((</w:t>
      </w:r>
      <w:proofErr w:type="spellStart"/>
      <w:r w:rsidRPr="00A30882">
        <w:t>short</w:t>
      </w:r>
      <w:proofErr w:type="spellEnd"/>
      <w:r w:rsidRPr="00A30882">
        <w:t>) 0);</w:t>
      </w:r>
      <w:r w:rsidRPr="00A30882">
        <w:br/>
        <w:t xml:space="preserve">        </w:t>
      </w:r>
      <w:proofErr w:type="spellStart"/>
      <w:r w:rsidRPr="00A30882">
        <w:t>channelVersion.setMajorVersion</w:t>
      </w:r>
      <w:proofErr w:type="spellEnd"/>
      <w:r w:rsidRPr="00A30882">
        <w:t>((</w:t>
      </w:r>
      <w:proofErr w:type="spellStart"/>
      <w:r w:rsidRPr="00A30882">
        <w:t>short</w:t>
      </w:r>
      <w:proofErr w:type="spellEnd"/>
      <w:r w:rsidRPr="00A30882">
        <w:t>) 1);</w:t>
      </w:r>
      <w:r w:rsidRPr="00A30882">
        <w:br/>
      </w:r>
      <w:r w:rsidRPr="00A30882">
        <w:br/>
        <w:t xml:space="preserve">        </w:t>
      </w:r>
      <w:proofErr w:type="spellStart"/>
      <w:r w:rsidRPr="00A30882">
        <w:t>ChannelVersionSearchInfoStructure</w:t>
      </w:r>
      <w:proofErr w:type="spellEnd"/>
      <w:r w:rsidRPr="00A30882">
        <w:t xml:space="preserve"> </w:t>
      </w:r>
      <w:proofErr w:type="spellStart"/>
      <w:r w:rsidRPr="00A30882">
        <w:t>channelVersionSearch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ChannelVersionSearchInfoStructure</w:t>
      </w:r>
      <w:proofErr w:type="spellEnd"/>
      <w:r w:rsidRPr="00A30882">
        <w:t>();</w:t>
      </w:r>
      <w:r w:rsidRPr="00A30882">
        <w:br/>
        <w:t xml:space="preserve">        </w:t>
      </w:r>
      <w:proofErr w:type="spellStart"/>
      <w:r w:rsidRPr="00A30882">
        <w:t>channelVersionSearch.setChannelVersion</w:t>
      </w:r>
      <w:proofErr w:type="spellEnd"/>
      <w:r w:rsidRPr="00A30882">
        <w:t>(</w:t>
      </w:r>
      <w:proofErr w:type="spellStart"/>
      <w:r w:rsidRPr="00A30882">
        <w:t>channelVersion</w:t>
      </w:r>
      <w:proofErr w:type="spellEnd"/>
      <w:r w:rsidRPr="00A30882">
        <w:t>);</w:t>
      </w:r>
      <w:r w:rsidRPr="00A30882">
        <w:br/>
      </w:r>
      <w:r w:rsidRPr="00A30882">
        <w:br/>
        <w:t xml:space="preserve">        </w:t>
      </w:r>
      <w:proofErr w:type="spellStart"/>
      <w:r w:rsidRPr="00A30882">
        <w:t>SearchChannelVersionsPaged</w:t>
      </w:r>
      <w:proofErr w:type="spellEnd"/>
      <w:r w:rsidRPr="00A30882">
        <w:t xml:space="preserve"> </w:t>
      </w:r>
      <w:proofErr w:type="spellStart"/>
      <w:r w:rsidRPr="00A30882">
        <w:t>searchChannelVersionsPaged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SearchChannelVersionsPaged</w:t>
      </w:r>
      <w:proofErr w:type="spellEnd"/>
      <w:r w:rsidRPr="00A30882">
        <w:t>();</w:t>
      </w:r>
      <w:r w:rsidRPr="00A30882">
        <w:br/>
        <w:t xml:space="preserve">        searchChannelVersionsPaged.setChannelVersionSearch(channelVersionSearch);</w:t>
      </w:r>
      <w:r w:rsidRPr="00A30882">
        <w:br/>
      </w:r>
      <w:r w:rsidRPr="00A30882">
        <w:br/>
        <w:t xml:space="preserve">        </w:t>
      </w:r>
      <w:proofErr w:type="spellStart"/>
      <w:r w:rsidRPr="00A30882">
        <w:t>SearchChannelVersionsPagedResponse</w:t>
      </w:r>
      <w:proofErr w:type="spellEnd"/>
      <w:r w:rsidRPr="00A30882">
        <w:t xml:space="preserve"> </w:t>
      </w:r>
      <w:proofErr w:type="spellStart"/>
      <w:r w:rsidRPr="00A30882">
        <w:t>channelVersions</w:t>
      </w:r>
      <w:proofErr w:type="spellEnd"/>
      <w:r w:rsidRPr="00A30882">
        <w:t xml:space="preserve"> = </w:t>
      </w:r>
      <w:proofErr w:type="spellStart"/>
      <w:r w:rsidRPr="00A30882">
        <w:t>port.searchChannelVersionsPaged</w:t>
      </w:r>
      <w:proofErr w:type="spellEnd"/>
      <w:r w:rsidRPr="00A30882">
        <w:t>(</w:t>
      </w:r>
      <w:proofErr w:type="spellStart"/>
      <w:r w:rsidRPr="00A30882">
        <w:t>searchChannelVersionsPaged</w:t>
      </w:r>
      <w:proofErr w:type="spellEnd"/>
      <w:r w:rsidRPr="00A30882">
        <w:t>);</w:t>
      </w:r>
      <w:r w:rsidRPr="00A30882">
        <w:br/>
      </w:r>
      <w:r w:rsidRPr="00A30882">
        <w:br/>
        <w:t xml:space="preserve">        </w:t>
      </w:r>
      <w:proofErr w:type="spellStart"/>
      <w:r w:rsidRPr="00A30882">
        <w:t>if</w:t>
      </w:r>
      <w:proofErr w:type="spellEnd"/>
      <w:r w:rsidRPr="00A30882">
        <w:t xml:space="preserve"> (</w:t>
      </w:r>
      <w:proofErr w:type="spellStart"/>
      <w:r w:rsidRPr="00A30882">
        <w:t>channelVersions.getChannelVersionsList</w:t>
      </w:r>
      <w:proofErr w:type="spellEnd"/>
      <w:r w:rsidRPr="00A30882">
        <w:t>().</w:t>
      </w:r>
      <w:proofErr w:type="spellStart"/>
      <w:r w:rsidRPr="00A30882">
        <w:t>getCount</w:t>
      </w:r>
      <w:proofErr w:type="spellEnd"/>
      <w:r w:rsidRPr="00A30882">
        <w:t>() == 0) {</w:t>
      </w:r>
      <w:r w:rsidRPr="00A30882">
        <w:br/>
        <w:t xml:space="preserve">            </w:t>
      </w:r>
      <w:proofErr w:type="spellStart"/>
      <w:r w:rsidRPr="00A30882">
        <w:t>InsertChannelVersion</w:t>
      </w:r>
      <w:proofErr w:type="spellEnd"/>
      <w:r w:rsidRPr="00A30882">
        <w:t xml:space="preserve"> </w:t>
      </w:r>
      <w:proofErr w:type="spellStart"/>
      <w:r w:rsidRPr="00A30882">
        <w:t>insertChannelVersion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InsertChannelVersion</w:t>
      </w:r>
      <w:proofErr w:type="spellEnd"/>
      <w:r w:rsidRPr="00A30882">
        <w:t>();</w:t>
      </w:r>
      <w:r w:rsidRPr="00A30882">
        <w:br/>
        <w:t xml:space="preserve">            </w:t>
      </w:r>
      <w:proofErr w:type="spellStart"/>
      <w:r w:rsidRPr="00A30882">
        <w:t>insertChannelVersion.setChannelVersionData</w:t>
      </w:r>
      <w:proofErr w:type="spellEnd"/>
      <w:r w:rsidRPr="00A30882">
        <w:t>(</w:t>
      </w:r>
      <w:proofErr w:type="spellStart"/>
      <w:r w:rsidRPr="00A30882">
        <w:t>channelVersion</w:t>
      </w:r>
      <w:proofErr w:type="spellEnd"/>
      <w:r w:rsidRPr="00A30882">
        <w:t>);</w:t>
      </w:r>
      <w:r w:rsidRPr="00A30882">
        <w:br/>
        <w:t xml:space="preserve">            </w:t>
      </w:r>
      <w:proofErr w:type="spellStart"/>
      <w:r w:rsidRPr="00A30882">
        <w:t>InsertChannelVersionResponse</w:t>
      </w:r>
      <w:proofErr w:type="spellEnd"/>
      <w:r w:rsidRPr="00A30882">
        <w:t xml:space="preserve"> </w:t>
      </w:r>
      <w:proofErr w:type="spellStart"/>
      <w:r w:rsidRPr="00A30882">
        <w:t>insertChannelVersionResponse</w:t>
      </w:r>
      <w:proofErr w:type="spellEnd"/>
      <w:r w:rsidRPr="00A30882">
        <w:t xml:space="preserve"> = </w:t>
      </w:r>
      <w:proofErr w:type="spellStart"/>
      <w:r w:rsidRPr="00A30882">
        <w:t>port.insertChannelVersion</w:t>
      </w:r>
      <w:proofErr w:type="spellEnd"/>
      <w:r w:rsidRPr="00A30882">
        <w:t>(</w:t>
      </w:r>
      <w:proofErr w:type="spellStart"/>
      <w:r w:rsidRPr="00A30882">
        <w:t>insertChannelVersion</w:t>
      </w:r>
      <w:proofErr w:type="spellEnd"/>
      <w:r w:rsidRPr="00A30882">
        <w:t>);</w:t>
      </w:r>
      <w:r w:rsidRPr="00A30882">
        <w:br/>
        <w:t xml:space="preserve">            </w:t>
      </w:r>
      <w:proofErr w:type="spellStart"/>
      <w:r w:rsidRPr="00A30882">
        <w:t>int</w:t>
      </w:r>
      <w:proofErr w:type="spellEnd"/>
      <w:r w:rsidRPr="00A30882">
        <w:t xml:space="preserve"> </w:t>
      </w:r>
      <w:proofErr w:type="spellStart"/>
      <w:r w:rsidRPr="00A30882">
        <w:t>channelId</w:t>
      </w:r>
      <w:proofErr w:type="spellEnd"/>
      <w:r w:rsidRPr="00A30882">
        <w:t xml:space="preserve"> = </w:t>
      </w:r>
      <w:proofErr w:type="spellStart"/>
      <w:r w:rsidRPr="00A30882">
        <w:t>insertChannelVersionResponse.getInsertChannelVersionResponse</w:t>
      </w:r>
      <w:proofErr w:type="spellEnd"/>
      <w:r w:rsidRPr="00A30882">
        <w:t>();</w:t>
      </w:r>
      <w:r w:rsidRPr="00A30882">
        <w:br/>
        <w:t xml:space="preserve">            </w:t>
      </w:r>
      <w:proofErr w:type="spellStart"/>
      <w:r w:rsidRPr="00A30882">
        <w:t>System.out.println</w:t>
      </w:r>
      <w:proofErr w:type="spellEnd"/>
      <w:r w:rsidRPr="00A30882">
        <w:t>("</w:t>
      </w:r>
      <w:proofErr w:type="spellStart"/>
      <w:r w:rsidRPr="00A30882">
        <w:t>Channel</w:t>
      </w:r>
      <w:proofErr w:type="spellEnd"/>
      <w:r w:rsidRPr="00A30882">
        <w:t xml:space="preserve"> </w:t>
      </w:r>
      <w:proofErr w:type="spellStart"/>
      <w:r w:rsidRPr="00A30882">
        <w:t>version</w:t>
      </w:r>
      <w:proofErr w:type="spellEnd"/>
      <w:r w:rsidRPr="00A30882">
        <w:t xml:space="preserve"> </w:t>
      </w:r>
      <w:proofErr w:type="spellStart"/>
      <w:r w:rsidRPr="00A30882">
        <w:t>created</w:t>
      </w:r>
      <w:proofErr w:type="spellEnd"/>
      <w:r w:rsidRPr="00A30882">
        <w:t>");</w:t>
      </w:r>
      <w:r w:rsidRPr="00A30882">
        <w:br/>
        <w:t xml:space="preserve">        } </w:t>
      </w:r>
      <w:proofErr w:type="spellStart"/>
      <w:r w:rsidRPr="00A30882">
        <w:t>else</w:t>
      </w:r>
      <w:proofErr w:type="spellEnd"/>
      <w:r w:rsidRPr="00A30882">
        <w:t xml:space="preserve"> {</w:t>
      </w:r>
      <w:r w:rsidRPr="00A30882">
        <w:br/>
        <w:t xml:space="preserve">            </w:t>
      </w:r>
      <w:proofErr w:type="spellStart"/>
      <w:r w:rsidRPr="00A30882">
        <w:t>System.out.println</w:t>
      </w:r>
      <w:proofErr w:type="spellEnd"/>
      <w:r w:rsidRPr="00A30882">
        <w:t>("</w:t>
      </w:r>
      <w:proofErr w:type="spellStart"/>
      <w:r w:rsidRPr="00A30882">
        <w:t>Channel</w:t>
      </w:r>
      <w:proofErr w:type="spellEnd"/>
      <w:r w:rsidRPr="00A30882">
        <w:t xml:space="preserve"> </w:t>
      </w:r>
      <w:proofErr w:type="spellStart"/>
      <w:r w:rsidRPr="00A30882">
        <w:t>version</w:t>
      </w:r>
      <w:proofErr w:type="spellEnd"/>
      <w:r w:rsidRPr="00A30882">
        <w:t xml:space="preserve"> </w:t>
      </w:r>
      <w:proofErr w:type="spellStart"/>
      <w:r w:rsidRPr="00A30882">
        <w:t>found</w:t>
      </w:r>
      <w:proofErr w:type="spellEnd"/>
      <w:r w:rsidRPr="00A30882">
        <w:t>");</w:t>
      </w:r>
      <w:r w:rsidRPr="00A30882">
        <w:br/>
        <w:t xml:space="preserve">        }</w:t>
      </w:r>
      <w:r w:rsidRPr="00A30882">
        <w:br/>
      </w:r>
      <w:r w:rsidRPr="00A30882">
        <w:br/>
        <w:t xml:space="preserve">    }</w:t>
      </w:r>
      <w:r w:rsidRPr="00A30882">
        <w:br/>
        <w:t>}</w:t>
      </w:r>
    </w:p>
    <w:p w14:paraId="0BC47216" w14:textId="6CE93ACE" w:rsidR="00AD0986" w:rsidRPr="00A30882" w:rsidRDefault="004D4E11" w:rsidP="002F3430">
      <w:pPr>
        <w:pStyle w:val="Pictureposition"/>
      </w:pPr>
      <w:r w:rsidRPr="00A30882">
        <w:rPr>
          <w:noProof/>
          <w:lang w:val="en-US"/>
        </w:rPr>
        <w:lastRenderedPageBreak/>
        <w:drawing>
          <wp:inline distT="0" distB="0" distL="0" distR="0" wp14:anchorId="751DB227" wp14:editId="033C0452">
            <wp:extent cx="3962400" cy="2591611"/>
            <wp:effectExtent l="0" t="0" r="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3963466" cy="25923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2EF286" w14:textId="5067A497" w:rsidR="001167F6" w:rsidRPr="00A30882" w:rsidRDefault="008C1677" w:rsidP="002F3430">
      <w:pPr>
        <w:pStyle w:val="Picturecaption"/>
      </w:pPr>
      <w:fldSimple w:instr=" SEQ Attēls \* ARABIC ">
        <w:bookmarkStart w:id="144" w:name="_Toc110419774"/>
        <w:r w:rsidR="00B93481">
          <w:rPr>
            <w:noProof/>
          </w:rPr>
          <w:t>25</w:t>
        </w:r>
      </w:fldSimple>
      <w:r w:rsidR="00957D4C" w:rsidRPr="00A30882">
        <w:t>.</w:t>
      </w:r>
      <w:r w:rsidR="001167F6" w:rsidRPr="00A30882">
        <w:t>attēls. Kanāla versijas izveidošana</w:t>
      </w:r>
      <w:bookmarkEnd w:id="144"/>
    </w:p>
    <w:p w14:paraId="6B1B0134" w14:textId="77777777" w:rsidR="001167F6" w:rsidRPr="00A30882" w:rsidRDefault="001167F6" w:rsidP="001E2C06">
      <w:pPr>
        <w:pStyle w:val="Heading4"/>
      </w:pPr>
      <w:bookmarkStart w:id="145" w:name="_Toc110419715"/>
      <w:r w:rsidRPr="00A30882">
        <w:t>Ziņojuma nosūtīšana (</w:t>
      </w:r>
      <w:proofErr w:type="spellStart"/>
      <w:r w:rsidRPr="00A30882">
        <w:t>SendMessageToChannelVersion</w:t>
      </w:r>
      <w:proofErr w:type="spellEnd"/>
      <w:r w:rsidRPr="00A30882">
        <w:t>)</w:t>
      </w:r>
      <w:bookmarkEnd w:id="145"/>
    </w:p>
    <w:p w14:paraId="060A11EB" w14:textId="4239B9CE" w:rsidR="001167F6" w:rsidRPr="00A30882" w:rsidRDefault="001167F6" w:rsidP="002F3430">
      <w:r w:rsidRPr="00A30882">
        <w:t>Tiek pārbau</w:t>
      </w:r>
      <w:r w:rsidR="00B005F3" w:rsidRPr="00A30882">
        <w:t>dīts</w:t>
      </w:r>
      <w:r w:rsidR="004D4E11" w:rsidRPr="00A30882">
        <w:t>,</w:t>
      </w:r>
      <w:r w:rsidR="00B005F3" w:rsidRPr="00A30882">
        <w:t xml:space="preserve"> vai eksistē kanāla versija, ja </w:t>
      </w:r>
      <w:r w:rsidRPr="00A30882">
        <w:t>ir, tad tiek nosūtīts ziņojums uz to.</w:t>
      </w:r>
    </w:p>
    <w:p w14:paraId="1E042D15" w14:textId="77B2ACAE" w:rsidR="007F0752" w:rsidRPr="00A30882" w:rsidRDefault="007F0752" w:rsidP="007F0752">
      <w:pPr>
        <w:pStyle w:val="Sourcewithforeground"/>
        <w:jc w:val="left"/>
      </w:pPr>
      <w:proofErr w:type="spellStart"/>
      <w:r w:rsidRPr="00A30882">
        <w:t>package</w:t>
      </w:r>
      <w:proofErr w:type="spellEnd"/>
      <w:r w:rsidRPr="00A30882">
        <w:t xml:space="preserve"> </w:t>
      </w:r>
      <w:proofErr w:type="spellStart"/>
      <w:r w:rsidRPr="00A30882">
        <w:t>lv.abcsoftware.eves.samples.sendmessage</w:t>
      </w:r>
      <w:proofErr w:type="spellEnd"/>
      <w:r w:rsidRPr="00A30882">
        <w:t>;</w:t>
      </w:r>
      <w:r w:rsidRPr="00A30882">
        <w:br/>
      </w:r>
      <w:r w:rsidRPr="00A30882">
        <w:br/>
        <w:t xml:space="preserve">import </w:t>
      </w:r>
      <w:proofErr w:type="spellStart"/>
      <w:r w:rsidRPr="00A30882">
        <w:t>java.io.File</w:t>
      </w:r>
      <w:proofErr w:type="spellEnd"/>
      <w:r w:rsidRPr="00A30882">
        <w:t>;</w:t>
      </w:r>
      <w:r w:rsidRPr="00A30882">
        <w:br/>
        <w:t xml:space="preserve">import </w:t>
      </w:r>
      <w:proofErr w:type="spellStart"/>
      <w:r w:rsidRPr="00A30882">
        <w:t>java.io.IOException</w:t>
      </w:r>
      <w:proofErr w:type="spellEnd"/>
      <w:r w:rsidRPr="00A30882">
        <w:t>;</w:t>
      </w:r>
      <w:r w:rsidRPr="00A30882">
        <w:br/>
        <w:t xml:space="preserve">import </w:t>
      </w:r>
      <w:proofErr w:type="spellStart"/>
      <w:r w:rsidRPr="00A30882">
        <w:t>java.util.Map</w:t>
      </w:r>
      <w:proofErr w:type="spellEnd"/>
      <w:r w:rsidRPr="00A30882">
        <w:t>;</w:t>
      </w:r>
      <w:r w:rsidRPr="00A30882">
        <w:br/>
        <w:t xml:space="preserve">import </w:t>
      </w:r>
      <w:proofErr w:type="spellStart"/>
      <w:r w:rsidRPr="00A30882">
        <w:t>java.util.logging.Level</w:t>
      </w:r>
      <w:proofErr w:type="spellEnd"/>
      <w:r w:rsidRPr="00A30882">
        <w:t>;</w:t>
      </w:r>
      <w:r w:rsidRPr="00A30882">
        <w:br/>
        <w:t xml:space="preserve">import </w:t>
      </w:r>
      <w:proofErr w:type="spellStart"/>
      <w:r w:rsidRPr="00A30882">
        <w:t>java.util.logging.Logger</w:t>
      </w:r>
      <w:proofErr w:type="spellEnd"/>
      <w:r w:rsidRPr="00A30882">
        <w:t>;</w:t>
      </w:r>
      <w:r w:rsidRPr="00A30882">
        <w:br/>
        <w:t xml:space="preserve">import </w:t>
      </w:r>
      <w:proofErr w:type="spellStart"/>
      <w:r w:rsidRPr="00A30882">
        <w:t>javax.xml.parsers.DocumentBuilder</w:t>
      </w:r>
      <w:proofErr w:type="spellEnd"/>
      <w:r w:rsidRPr="00A30882">
        <w:t>;</w:t>
      </w:r>
      <w:r w:rsidRPr="00A30882">
        <w:br/>
        <w:t xml:space="preserve">import </w:t>
      </w:r>
      <w:proofErr w:type="spellStart"/>
      <w:r w:rsidRPr="00A30882">
        <w:t>javax.xml.parsers.DocumentBuilderFactory</w:t>
      </w:r>
      <w:proofErr w:type="spellEnd"/>
      <w:r w:rsidRPr="00A30882">
        <w:t>;</w:t>
      </w:r>
      <w:r w:rsidRPr="00A30882">
        <w:br/>
        <w:t xml:space="preserve">import </w:t>
      </w:r>
      <w:proofErr w:type="spellStart"/>
      <w:r w:rsidRPr="00A30882">
        <w:t>javax.xml.parsers.ParserConfigurationException</w:t>
      </w:r>
      <w:proofErr w:type="spellEnd"/>
      <w:r w:rsidRPr="00A30882">
        <w:t>;</w:t>
      </w:r>
      <w:r w:rsidRPr="00A30882">
        <w:br/>
        <w:t xml:space="preserve">import </w:t>
      </w:r>
      <w:proofErr w:type="spellStart"/>
      <w:r w:rsidRPr="00A30882">
        <w:t>javax.xml.ws.BindingProvider</w:t>
      </w:r>
      <w:proofErr w:type="spellEnd"/>
      <w:r w:rsidRPr="00A30882">
        <w:t>;</w:t>
      </w:r>
      <w:r w:rsidRPr="00A30882">
        <w:br/>
        <w:t>import lv.gov.eps.ivis.iss.ditconfigurationservice.v1_2.DITConfigurationService;</w:t>
      </w:r>
      <w:r w:rsidRPr="00A30882">
        <w:br/>
      </w:r>
      <w:proofErr w:type="spellStart"/>
      <w:r w:rsidRPr="00A30882">
        <w:t>import</w:t>
      </w:r>
      <w:proofErr w:type="spellEnd"/>
      <w:r w:rsidRPr="00A30882">
        <w:t xml:space="preserve"> lv.gov.eps.ivis.iss.ditconfigurationservice.v1_2.IDITConfigurationServiceContract;</w:t>
      </w:r>
      <w:r w:rsidRPr="00A30882">
        <w:br/>
      </w:r>
      <w:proofErr w:type="spellStart"/>
      <w:r w:rsidRPr="00A30882">
        <w:t>import</w:t>
      </w:r>
      <w:proofErr w:type="spellEnd"/>
      <w:r w:rsidRPr="00A30882">
        <w:t xml:space="preserve"> lv.gov.eps.ivis.iss.ditconfigurationservice.v1_2.InsertChannel;</w:t>
      </w:r>
      <w:r w:rsidRPr="00A30882">
        <w:br/>
        <w:t>import lv.gov.eps.ivis.iss.ditconfigurationservice.v1_2.InsertChannelVersion;</w:t>
      </w:r>
      <w:r w:rsidRPr="00A30882">
        <w:br/>
      </w:r>
      <w:proofErr w:type="spellStart"/>
      <w:r w:rsidRPr="00A30882">
        <w:t>import</w:t>
      </w:r>
      <w:proofErr w:type="spellEnd"/>
      <w:r w:rsidRPr="00A30882">
        <w:t xml:space="preserve"> lv.gov.eps.ivis.iss.ditconfigurationservice.v1_2.SearchChannelVersionsPaged;</w:t>
      </w:r>
      <w:r w:rsidRPr="00A30882">
        <w:br/>
      </w:r>
      <w:proofErr w:type="spellStart"/>
      <w:r w:rsidRPr="00A30882">
        <w:t>import</w:t>
      </w:r>
      <w:proofErr w:type="spellEnd"/>
      <w:r w:rsidRPr="00A30882">
        <w:t xml:space="preserve"> lv.gov.eps.ivis.iss.ditconfigurationservice.v1_2.SearchChannelVersionsPagedResponse;</w:t>
      </w:r>
      <w:r w:rsidRPr="00A30882">
        <w:br/>
      </w:r>
      <w:proofErr w:type="spellStart"/>
      <w:r w:rsidRPr="00A30882">
        <w:t>import</w:t>
      </w:r>
      <w:proofErr w:type="spellEnd"/>
      <w:r w:rsidRPr="00A30882">
        <w:t xml:space="preserve"> lv.gov.eps.ivis.iss.ditconfigurationservice.v1_2.SearchChannelsPaged;</w:t>
      </w:r>
      <w:r w:rsidRPr="00A30882">
        <w:br/>
      </w:r>
      <w:proofErr w:type="spellStart"/>
      <w:r w:rsidRPr="00A30882">
        <w:t>import</w:t>
      </w:r>
      <w:proofErr w:type="spellEnd"/>
      <w:r w:rsidRPr="00A30882">
        <w:t xml:space="preserve"> lv.gov.eps.ivis.iss.ditconfigurationservice.v1_2.SendMessageResponse;</w:t>
      </w:r>
      <w:r w:rsidRPr="00A30882">
        <w:br/>
      </w:r>
      <w:proofErr w:type="spellStart"/>
      <w:r w:rsidRPr="00A30882">
        <w:t>import</w:t>
      </w:r>
      <w:proofErr w:type="spellEnd"/>
      <w:r w:rsidRPr="00A30882">
        <w:t xml:space="preserve"> lv.gov.eps.ivis.iss.ditservice.v1_0.IDITMessageServiceContract;</w:t>
      </w:r>
      <w:r w:rsidRPr="00A30882">
        <w:br/>
        <w:t>import lv.gov.eps.ivis.iss.ditservice.v1_0.SendMessage;</w:t>
      </w:r>
      <w:r w:rsidRPr="00A30882">
        <w:br/>
        <w:t>import lv.gov.eps.ivis.iss.ditservice.v1_0.DITMessageService;</w:t>
      </w:r>
      <w:r w:rsidRPr="00A30882">
        <w:br/>
        <w:t>import lv.gov.eps.ivis.xmlschemas._100000.dit.v1_0.BussinesMessageType;</w:t>
      </w:r>
      <w:r w:rsidRPr="00A30882">
        <w:br/>
        <w:t>import lv.gov.eps.ivis.xmlschemas._100000.dit.v1_0.ChannelInfoStructure;</w:t>
      </w:r>
      <w:r w:rsidRPr="00A30882">
        <w:br/>
        <w:t>import lv.gov.eps.ivis.xmlschemas._100000.dit.v1_0.ChannelSearchInfoStructure;</w:t>
      </w:r>
      <w:r w:rsidRPr="00A30882">
        <w:br/>
        <w:t>import lv.gov.eps.ivis.xmlschemas._100000.dit.v1_0.ChannelType;</w:t>
      </w:r>
      <w:r w:rsidRPr="00A30882">
        <w:br/>
        <w:t>import lv.gov.eps.ivis.xmlschemas._100000.dit.v1_0.ChannelVersionInfoStructure;</w:t>
      </w:r>
      <w:r w:rsidRPr="00A30882">
        <w:br/>
        <w:t>import lv.gov.eps.ivis.xmlschemas._100000.dit.v1_0.ChannelVersionSearchInfoStructure;</w:t>
      </w:r>
      <w:r w:rsidRPr="00A30882">
        <w:br/>
      </w:r>
      <w:r w:rsidRPr="00A30882">
        <w:lastRenderedPageBreak/>
        <w:t>import lv.gov.eps.ivis.xmlschemas._100000.dit.v1_0.MessageClassInfoStructure;</w:t>
      </w:r>
      <w:r w:rsidRPr="00A30882">
        <w:br/>
        <w:t>import lv.gov.eps.ivis.xmlschemas._100000.dit.v1_0.MessageSaveStructure2;</w:t>
      </w:r>
      <w:r w:rsidRPr="00A30882">
        <w:br/>
        <w:t>import lv.gov.eps.ivis.xmlschemas._100000.dit.v1_0.MessageTypeInfoStructure;</w:t>
      </w:r>
      <w:r w:rsidRPr="00A30882">
        <w:br/>
        <w:t>import lv.gov.eps.ivis.xmlschemas._100001.ivis.v1_0.AuthorityBasicInfoStructure;</w:t>
      </w:r>
      <w:r w:rsidRPr="00A30882">
        <w:br/>
        <w:t xml:space="preserve">import </w:t>
      </w:r>
      <w:proofErr w:type="spellStart"/>
      <w:r w:rsidRPr="00A30882">
        <w:t>org.apache.cxf.BusFactory</w:t>
      </w:r>
      <w:proofErr w:type="spellEnd"/>
      <w:r w:rsidRPr="00A30882">
        <w:t>;</w:t>
      </w:r>
      <w:r w:rsidRPr="00A30882">
        <w:br/>
        <w:t xml:space="preserve">import </w:t>
      </w:r>
      <w:proofErr w:type="spellStart"/>
      <w:r w:rsidRPr="00A30882">
        <w:t>org.apache.cxf.bus.spring.SpringBusFactory</w:t>
      </w:r>
      <w:proofErr w:type="spellEnd"/>
      <w:r w:rsidRPr="00A30882">
        <w:t>;</w:t>
      </w:r>
      <w:r w:rsidRPr="00A30882">
        <w:br/>
        <w:t>import org.w3c.dom.Document;</w:t>
      </w:r>
      <w:r w:rsidRPr="00A30882">
        <w:br/>
        <w:t>import org.w3c.dom.Element;</w:t>
      </w:r>
      <w:r w:rsidRPr="00A30882">
        <w:br/>
        <w:t xml:space="preserve">import </w:t>
      </w:r>
      <w:proofErr w:type="spellStart"/>
      <w:r w:rsidRPr="00A30882">
        <w:t>org.xml.sax.SAXException</w:t>
      </w:r>
      <w:proofErr w:type="spellEnd"/>
      <w:r w:rsidRPr="00A30882">
        <w:t>;</w:t>
      </w:r>
      <w:r w:rsidRPr="00A30882">
        <w:br/>
      </w:r>
      <w:r w:rsidRPr="00A30882">
        <w:br/>
      </w:r>
      <w:proofErr w:type="spellStart"/>
      <w:r w:rsidRPr="00A30882">
        <w:t>public</w:t>
      </w:r>
      <w:proofErr w:type="spellEnd"/>
      <w:r w:rsidRPr="00A30882">
        <w:t xml:space="preserve"> </w:t>
      </w:r>
      <w:proofErr w:type="spellStart"/>
      <w:r w:rsidRPr="00A30882">
        <w:t>class</w:t>
      </w:r>
      <w:proofErr w:type="spellEnd"/>
      <w:r w:rsidRPr="00A30882">
        <w:t xml:space="preserve"> </w:t>
      </w:r>
      <w:proofErr w:type="spellStart"/>
      <w:r w:rsidRPr="00A30882">
        <w:t>SendMessageToChannelVersion</w:t>
      </w:r>
      <w:proofErr w:type="spellEnd"/>
      <w:r w:rsidRPr="00A30882">
        <w:t xml:space="preserve"> {</w:t>
      </w:r>
      <w:r w:rsidRPr="00A30882">
        <w:br/>
      </w:r>
      <w:r w:rsidRPr="00A30882">
        <w:br/>
        <w:t xml:space="preserve">    </w:t>
      </w:r>
      <w:proofErr w:type="spellStart"/>
      <w:r w:rsidRPr="00A30882">
        <w:t>public</w:t>
      </w:r>
      <w:proofErr w:type="spellEnd"/>
      <w:r w:rsidRPr="00A30882">
        <w:t xml:space="preserve"> </w:t>
      </w:r>
      <w:proofErr w:type="spellStart"/>
      <w:r w:rsidRPr="00A30882">
        <w:t>static</w:t>
      </w:r>
      <w:proofErr w:type="spellEnd"/>
      <w:r w:rsidRPr="00A30882">
        <w:t xml:space="preserve"> </w:t>
      </w:r>
      <w:proofErr w:type="spellStart"/>
      <w:r w:rsidRPr="00A30882">
        <w:t>void</w:t>
      </w:r>
      <w:proofErr w:type="spellEnd"/>
      <w:r w:rsidRPr="00A30882">
        <w:t xml:space="preserve"> </w:t>
      </w:r>
      <w:proofErr w:type="spellStart"/>
      <w:r w:rsidRPr="00A30882">
        <w:t>main</w:t>
      </w:r>
      <w:proofErr w:type="spellEnd"/>
      <w:r w:rsidRPr="00A30882">
        <w:t>(</w:t>
      </w:r>
      <w:proofErr w:type="spellStart"/>
      <w:r w:rsidRPr="00A30882">
        <w:t>String</w:t>
      </w:r>
      <w:proofErr w:type="spellEnd"/>
      <w:r w:rsidRPr="00A30882">
        <w:t xml:space="preserve">[] </w:t>
      </w:r>
      <w:proofErr w:type="spellStart"/>
      <w:r w:rsidRPr="00A30882">
        <w:t>args</w:t>
      </w:r>
      <w:proofErr w:type="spellEnd"/>
      <w:r w:rsidRPr="00A30882">
        <w:t>) {</w:t>
      </w:r>
      <w:r w:rsidRPr="00A30882">
        <w:br/>
      </w:r>
      <w:r w:rsidRPr="00A30882">
        <w:br/>
        <w:t xml:space="preserve">        </w:t>
      </w:r>
      <w:proofErr w:type="spellStart"/>
      <w:r w:rsidRPr="00A30882">
        <w:t>SpringBusFactory</w:t>
      </w:r>
      <w:proofErr w:type="spellEnd"/>
      <w:r w:rsidRPr="00A30882">
        <w:t xml:space="preserve"> </w:t>
      </w:r>
      <w:proofErr w:type="spellStart"/>
      <w:r w:rsidRPr="00A30882">
        <w:t>bf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SpringBusFactory</w:t>
      </w:r>
      <w:proofErr w:type="spellEnd"/>
      <w:r w:rsidRPr="00A30882">
        <w:t>();</w:t>
      </w:r>
      <w:r w:rsidRPr="00A30882">
        <w:br/>
        <w:t xml:space="preserve">        BusFactory.setDefaultBus(bf.createBus("ProxyToService/src/main/resources/client-cert.xml"));</w:t>
      </w:r>
      <w:r w:rsidRPr="00A30882">
        <w:br/>
      </w:r>
      <w:r w:rsidRPr="00A30882">
        <w:br/>
        <w:t xml:space="preserve">        </w:t>
      </w:r>
      <w:proofErr w:type="spellStart"/>
      <w:r w:rsidRPr="00A30882">
        <w:t>DITConfigurationService</w:t>
      </w:r>
      <w:proofErr w:type="spellEnd"/>
      <w:r w:rsidRPr="00A30882">
        <w:t xml:space="preserve"> </w:t>
      </w:r>
      <w:proofErr w:type="spellStart"/>
      <w:r w:rsidRPr="00A30882">
        <w:t>service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DITConfigurationService</w:t>
      </w:r>
      <w:proofErr w:type="spellEnd"/>
      <w:r w:rsidRPr="00A30882">
        <w:t>();</w:t>
      </w:r>
      <w:r w:rsidRPr="00A30882">
        <w:br/>
        <w:t xml:space="preserve">        </w:t>
      </w:r>
      <w:proofErr w:type="spellStart"/>
      <w:r w:rsidRPr="00A30882">
        <w:t>IDITConfigurationServiceContract</w:t>
      </w:r>
      <w:proofErr w:type="spellEnd"/>
      <w:r w:rsidRPr="00A30882">
        <w:t xml:space="preserve"> port = service.getWs2007FederationNoSct();</w:t>
      </w:r>
      <w:r w:rsidRPr="00A30882">
        <w:br/>
        <w:t xml:space="preserve">        </w:t>
      </w:r>
      <w:proofErr w:type="spellStart"/>
      <w:r w:rsidRPr="00A30882">
        <w:t>Map</w:t>
      </w:r>
      <w:proofErr w:type="spellEnd"/>
      <w:r w:rsidRPr="00A30882">
        <w:t>&lt;</w:t>
      </w:r>
      <w:proofErr w:type="spellStart"/>
      <w:r w:rsidRPr="00A30882">
        <w:t>String</w:t>
      </w:r>
      <w:proofErr w:type="spellEnd"/>
      <w:r w:rsidRPr="00A30882">
        <w:t xml:space="preserve">, </w:t>
      </w:r>
      <w:proofErr w:type="spellStart"/>
      <w:r w:rsidRPr="00A30882">
        <w:t>Object</w:t>
      </w:r>
      <w:proofErr w:type="spellEnd"/>
      <w:r w:rsidRPr="00A30882">
        <w:t xml:space="preserve">&gt; </w:t>
      </w:r>
      <w:proofErr w:type="spellStart"/>
      <w:r w:rsidRPr="00A30882">
        <w:t>ctx</w:t>
      </w:r>
      <w:proofErr w:type="spellEnd"/>
      <w:r w:rsidRPr="00A30882">
        <w:t xml:space="preserve"> = ((</w:t>
      </w:r>
      <w:proofErr w:type="spellStart"/>
      <w:r w:rsidRPr="00A30882">
        <w:t>BindingProvider</w:t>
      </w:r>
      <w:proofErr w:type="spellEnd"/>
      <w:r w:rsidRPr="00A30882">
        <w:t>) port).</w:t>
      </w:r>
      <w:proofErr w:type="spellStart"/>
      <w:r w:rsidRPr="00A30882">
        <w:t>getRequestContext</w:t>
      </w:r>
      <w:proofErr w:type="spellEnd"/>
      <w:r w:rsidRPr="00A30882">
        <w:t>();</w:t>
      </w:r>
      <w:r w:rsidRPr="00A30882">
        <w:br/>
        <w:t xml:space="preserve">        </w:t>
      </w:r>
      <w:proofErr w:type="spellStart"/>
      <w:r w:rsidRPr="00A30882">
        <w:t>ctx.put</w:t>
      </w:r>
      <w:proofErr w:type="spellEnd"/>
      <w:r w:rsidRPr="00A30882">
        <w:t>("</w:t>
      </w:r>
      <w:proofErr w:type="spellStart"/>
      <w:r w:rsidRPr="00A30882">
        <w:t>ws-security.username</w:t>
      </w:r>
      <w:proofErr w:type="spellEnd"/>
      <w:r w:rsidRPr="00A30882">
        <w:t>", "</w:t>
      </w:r>
      <w:proofErr w:type="spellStart"/>
      <w:r w:rsidRPr="00A30882">
        <w:t>DitAdmin</w:t>
      </w:r>
      <w:proofErr w:type="spellEnd"/>
      <w:r w:rsidRPr="00A30882">
        <w:t>");</w:t>
      </w:r>
      <w:r w:rsidRPr="00A30882">
        <w:br/>
        <w:t xml:space="preserve">        </w:t>
      </w:r>
      <w:proofErr w:type="spellStart"/>
      <w:r w:rsidRPr="00A30882">
        <w:t>ctx.put</w:t>
      </w:r>
      <w:proofErr w:type="spellEnd"/>
      <w:r w:rsidRPr="00A30882">
        <w:t>("</w:t>
      </w:r>
      <w:proofErr w:type="spellStart"/>
      <w:r w:rsidRPr="00A30882">
        <w:t>ws-security.password</w:t>
      </w:r>
      <w:proofErr w:type="spellEnd"/>
      <w:r w:rsidRPr="00A30882">
        <w:t>", "</w:t>
      </w:r>
      <w:proofErr w:type="spellStart"/>
      <w:r w:rsidR="004756B8">
        <w:t>Password</w:t>
      </w:r>
      <w:proofErr w:type="spellEnd"/>
      <w:r w:rsidRPr="00A30882">
        <w:t>");</w:t>
      </w:r>
      <w:r w:rsidRPr="00A30882">
        <w:br/>
      </w:r>
      <w:r w:rsidRPr="00A30882">
        <w:br/>
      </w:r>
      <w:r w:rsidRPr="00A30882">
        <w:br/>
        <w:t xml:space="preserve">        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channelName</w:t>
      </w:r>
      <w:proofErr w:type="spellEnd"/>
      <w:r w:rsidRPr="00A30882">
        <w:t xml:space="preserve"> = "</w:t>
      </w:r>
      <w:proofErr w:type="spellStart"/>
      <w:r w:rsidRPr="00A30882">
        <w:t>SampleChannel</w:t>
      </w:r>
      <w:proofErr w:type="spellEnd"/>
      <w:r w:rsidRPr="00A30882">
        <w:t>";</w:t>
      </w:r>
      <w:r w:rsidRPr="00A30882">
        <w:br/>
        <w:t xml:space="preserve">        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channelURN</w:t>
      </w:r>
      <w:proofErr w:type="spellEnd"/>
      <w:r w:rsidRPr="00A30882">
        <w:t xml:space="preserve"> = "URN:IVIS:100001:CHA-" + </w:t>
      </w:r>
      <w:proofErr w:type="spellStart"/>
      <w:r w:rsidRPr="00A30882">
        <w:t>channelName</w:t>
      </w:r>
      <w:proofErr w:type="spellEnd"/>
      <w:r w:rsidRPr="00A30882">
        <w:t xml:space="preserve"> + "-TYPE-DIK";</w:t>
      </w:r>
      <w:r w:rsidRPr="00A30882">
        <w:br/>
        <w:t xml:space="preserve">        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channelVersionURN</w:t>
      </w:r>
      <w:proofErr w:type="spellEnd"/>
      <w:r w:rsidRPr="00A30882">
        <w:t xml:space="preserve"> = "URN:IVIS:100001:CHA-SampleChannel-v1-0-TYPE-DIK";</w:t>
      </w:r>
      <w:r w:rsidRPr="00A30882">
        <w:br/>
      </w:r>
      <w:r w:rsidRPr="00A30882">
        <w:br/>
        <w:t xml:space="preserve">        </w:t>
      </w:r>
      <w:proofErr w:type="spellStart"/>
      <w:r w:rsidRPr="00A30882">
        <w:t>SearchChannelsPaged</w:t>
      </w:r>
      <w:proofErr w:type="spellEnd"/>
      <w:r w:rsidRPr="00A30882">
        <w:t xml:space="preserve"> </w:t>
      </w:r>
      <w:proofErr w:type="spellStart"/>
      <w:r w:rsidRPr="00A30882">
        <w:t>searchChannelsPaged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SearchChannelsPaged</w:t>
      </w:r>
      <w:proofErr w:type="spellEnd"/>
      <w:r w:rsidRPr="00A30882">
        <w:t>();</w:t>
      </w:r>
      <w:r w:rsidRPr="00A30882">
        <w:br/>
        <w:t xml:space="preserve">        </w:t>
      </w:r>
      <w:proofErr w:type="spellStart"/>
      <w:r w:rsidRPr="00A30882">
        <w:t>ChannelSearchInfoStructure</w:t>
      </w:r>
      <w:proofErr w:type="spellEnd"/>
      <w:r w:rsidRPr="00A30882">
        <w:t xml:space="preserve"> </w:t>
      </w:r>
      <w:proofErr w:type="spellStart"/>
      <w:r w:rsidRPr="00A30882">
        <w:t>request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ChannelSearchInfoStructure</w:t>
      </w:r>
      <w:proofErr w:type="spellEnd"/>
      <w:r w:rsidRPr="00A30882">
        <w:t>();</w:t>
      </w:r>
      <w:r w:rsidRPr="00A30882">
        <w:br/>
        <w:t xml:space="preserve">        </w:t>
      </w:r>
      <w:proofErr w:type="spellStart"/>
      <w:r w:rsidRPr="00A30882">
        <w:t>searchChannelsPaged.setChannelSearch</w:t>
      </w:r>
      <w:proofErr w:type="spellEnd"/>
      <w:r w:rsidRPr="00A30882">
        <w:t>(</w:t>
      </w:r>
      <w:proofErr w:type="spellStart"/>
      <w:r w:rsidRPr="00A30882">
        <w:t>request</w:t>
      </w:r>
      <w:proofErr w:type="spellEnd"/>
      <w:r w:rsidRPr="00A30882">
        <w:t>);</w:t>
      </w:r>
      <w:r w:rsidRPr="00A30882">
        <w:br/>
      </w:r>
      <w:r w:rsidRPr="00A30882">
        <w:br/>
        <w:t xml:space="preserve">        </w:t>
      </w:r>
      <w:proofErr w:type="spellStart"/>
      <w:r w:rsidRPr="00A30882">
        <w:t>ChannelInfoStructure</w:t>
      </w:r>
      <w:proofErr w:type="spellEnd"/>
      <w:r w:rsidRPr="00A30882">
        <w:t xml:space="preserve"> </w:t>
      </w:r>
      <w:proofErr w:type="spellStart"/>
      <w:r w:rsidRPr="00A30882">
        <w:t>channel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ChannelInfoStructure</w:t>
      </w:r>
      <w:proofErr w:type="spellEnd"/>
      <w:r w:rsidRPr="00A30882">
        <w:t>();</w:t>
      </w:r>
      <w:r w:rsidRPr="00A30882">
        <w:br/>
        <w:t xml:space="preserve">        </w:t>
      </w:r>
      <w:proofErr w:type="spellStart"/>
      <w:r w:rsidRPr="00A30882">
        <w:t>request.setChannel</w:t>
      </w:r>
      <w:proofErr w:type="spellEnd"/>
      <w:r w:rsidRPr="00A30882">
        <w:t>(</w:t>
      </w:r>
      <w:proofErr w:type="spellStart"/>
      <w:r w:rsidRPr="00A30882">
        <w:t>channel</w:t>
      </w:r>
      <w:proofErr w:type="spellEnd"/>
      <w:r w:rsidRPr="00A30882">
        <w:t>);</w:t>
      </w:r>
      <w:r w:rsidRPr="00A30882">
        <w:br/>
      </w:r>
      <w:r w:rsidRPr="00A30882">
        <w:br/>
        <w:t xml:space="preserve">        </w:t>
      </w:r>
      <w:proofErr w:type="spellStart"/>
      <w:r w:rsidRPr="00A30882">
        <w:t>channel.setChannelURN</w:t>
      </w:r>
      <w:proofErr w:type="spellEnd"/>
      <w:r w:rsidRPr="00A30882">
        <w:t>(</w:t>
      </w:r>
      <w:proofErr w:type="spellStart"/>
      <w:r w:rsidRPr="00A30882">
        <w:t>channelURN</w:t>
      </w:r>
      <w:proofErr w:type="spellEnd"/>
      <w:r w:rsidRPr="00A30882">
        <w:t>);</w:t>
      </w:r>
      <w:r w:rsidRPr="00A30882">
        <w:br/>
        <w:t xml:space="preserve">        </w:t>
      </w:r>
      <w:proofErr w:type="spellStart"/>
      <w:r w:rsidRPr="00A30882">
        <w:t>request.setOnlyHeader</w:t>
      </w:r>
      <w:proofErr w:type="spellEnd"/>
      <w:r w:rsidRPr="00A30882">
        <w:t>(</w:t>
      </w:r>
      <w:proofErr w:type="spellStart"/>
      <w:r w:rsidRPr="00A30882">
        <w:t>true</w:t>
      </w:r>
      <w:proofErr w:type="spellEnd"/>
      <w:r w:rsidRPr="00A30882">
        <w:t>);</w:t>
      </w:r>
      <w:r w:rsidRPr="00A30882">
        <w:br/>
      </w:r>
      <w:r w:rsidRPr="00A30882">
        <w:br/>
        <w:t xml:space="preserve">        </w:t>
      </w:r>
      <w:proofErr w:type="spellStart"/>
      <w:r w:rsidRPr="00A30882">
        <w:t>SendMessageResponse</w:t>
      </w:r>
      <w:proofErr w:type="spellEnd"/>
      <w:r w:rsidRPr="00A30882">
        <w:t xml:space="preserve"> </w:t>
      </w:r>
      <w:proofErr w:type="spellStart"/>
      <w:r w:rsidRPr="00A30882">
        <w:t>sendMessageResponse</w:t>
      </w:r>
      <w:proofErr w:type="spellEnd"/>
      <w:r w:rsidRPr="00A30882">
        <w:t xml:space="preserve"> = </w:t>
      </w:r>
      <w:proofErr w:type="spellStart"/>
      <w:r w:rsidRPr="00A30882">
        <w:t>port.searchChannelsPaged</w:t>
      </w:r>
      <w:proofErr w:type="spellEnd"/>
      <w:r w:rsidRPr="00A30882">
        <w:t>(</w:t>
      </w:r>
      <w:proofErr w:type="spellStart"/>
      <w:r w:rsidRPr="00A30882">
        <w:t>searchChannelsPaged</w:t>
      </w:r>
      <w:proofErr w:type="spellEnd"/>
      <w:r w:rsidRPr="00A30882">
        <w:t>);</w:t>
      </w:r>
      <w:r w:rsidRPr="00A30882">
        <w:br/>
      </w:r>
      <w:r w:rsidRPr="00A30882">
        <w:br/>
        <w:t xml:space="preserve">        </w:t>
      </w:r>
      <w:proofErr w:type="spellStart"/>
      <w:r w:rsidRPr="00A30882">
        <w:t>ChannelInfoStructure</w:t>
      </w:r>
      <w:proofErr w:type="spellEnd"/>
      <w:r w:rsidRPr="00A30882">
        <w:t xml:space="preserve"> </w:t>
      </w:r>
      <w:proofErr w:type="spellStart"/>
      <w:r w:rsidRPr="00A30882">
        <w:t>newChannel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ChannelInfoStructure</w:t>
      </w:r>
      <w:proofErr w:type="spellEnd"/>
      <w:r w:rsidRPr="00A30882">
        <w:t>();</w:t>
      </w:r>
      <w:r w:rsidRPr="00A30882">
        <w:br/>
        <w:t xml:space="preserve">        </w:t>
      </w:r>
      <w:proofErr w:type="spellStart"/>
      <w:r w:rsidRPr="00A30882">
        <w:t>newChannel.setShortName</w:t>
      </w:r>
      <w:proofErr w:type="spellEnd"/>
      <w:r w:rsidRPr="00A30882">
        <w:t>(</w:t>
      </w:r>
      <w:proofErr w:type="spellStart"/>
      <w:r w:rsidRPr="00A30882">
        <w:t>channelName</w:t>
      </w:r>
      <w:proofErr w:type="spellEnd"/>
      <w:r w:rsidRPr="00A30882">
        <w:t>);</w:t>
      </w:r>
      <w:r w:rsidRPr="00A30882">
        <w:br/>
        <w:t xml:space="preserve">        </w:t>
      </w:r>
      <w:proofErr w:type="spellStart"/>
      <w:r w:rsidRPr="00A30882">
        <w:t>newChannel.setChannelURN</w:t>
      </w:r>
      <w:proofErr w:type="spellEnd"/>
      <w:r w:rsidRPr="00A30882">
        <w:t>(</w:t>
      </w:r>
      <w:proofErr w:type="spellStart"/>
      <w:r w:rsidRPr="00A30882">
        <w:t>channelURN</w:t>
      </w:r>
      <w:proofErr w:type="spellEnd"/>
      <w:r w:rsidRPr="00A30882">
        <w:t>);</w:t>
      </w:r>
      <w:r w:rsidRPr="00A30882">
        <w:br/>
        <w:t xml:space="preserve">        </w:t>
      </w:r>
      <w:proofErr w:type="spellStart"/>
      <w:r w:rsidRPr="00A30882">
        <w:t>newChannel.setChannelType</w:t>
      </w:r>
      <w:proofErr w:type="spellEnd"/>
      <w:r w:rsidRPr="00A30882">
        <w:t>(</w:t>
      </w:r>
      <w:proofErr w:type="spellStart"/>
      <w:r w:rsidRPr="00A30882">
        <w:t>ChannelType.DIK</w:t>
      </w:r>
      <w:proofErr w:type="spellEnd"/>
      <w:r w:rsidRPr="00A30882">
        <w:t>);</w:t>
      </w:r>
      <w:r w:rsidRPr="00A30882">
        <w:br/>
        <w:t xml:space="preserve">        </w:t>
      </w:r>
      <w:proofErr w:type="spellStart"/>
      <w:r w:rsidRPr="00A30882">
        <w:t>newChannel.setOwnerAuthority</w:t>
      </w:r>
      <w:proofErr w:type="spellEnd"/>
      <w:r w:rsidRPr="00A30882">
        <w:t>(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AuthorityBasicInfoStructure</w:t>
      </w:r>
      <w:proofErr w:type="spellEnd"/>
      <w:r w:rsidRPr="00A30882">
        <w:t>());</w:t>
      </w:r>
      <w:r w:rsidRPr="00A30882">
        <w:br/>
        <w:t xml:space="preserve">        </w:t>
      </w:r>
      <w:proofErr w:type="spellStart"/>
      <w:r w:rsidRPr="00A30882">
        <w:t>newChannel.getOwnerAuthority</w:t>
      </w:r>
      <w:proofErr w:type="spellEnd"/>
      <w:r w:rsidRPr="00A30882">
        <w:t>().</w:t>
      </w:r>
      <w:proofErr w:type="spellStart"/>
      <w:r w:rsidRPr="00A30882">
        <w:t>setAuthorityID</w:t>
      </w:r>
      <w:proofErr w:type="spellEnd"/>
      <w:r w:rsidRPr="00A30882">
        <w:t>("100000");</w:t>
      </w:r>
      <w:r w:rsidRPr="00A30882">
        <w:br/>
        <w:t xml:space="preserve">        </w:t>
      </w:r>
      <w:proofErr w:type="spellStart"/>
      <w:r w:rsidRPr="00A30882">
        <w:t>newChannel.setChannelName</w:t>
      </w:r>
      <w:proofErr w:type="spellEnd"/>
      <w:r w:rsidRPr="00A30882">
        <w:t>(</w:t>
      </w:r>
      <w:proofErr w:type="spellStart"/>
      <w:r w:rsidRPr="00A30882">
        <w:t>channelName</w:t>
      </w:r>
      <w:proofErr w:type="spellEnd"/>
      <w:r w:rsidRPr="00A30882">
        <w:t>);</w:t>
      </w:r>
      <w:r w:rsidRPr="00A30882">
        <w:br/>
      </w:r>
      <w:r w:rsidRPr="00A30882">
        <w:br/>
        <w:t xml:space="preserve">        </w:t>
      </w:r>
      <w:proofErr w:type="spellStart"/>
      <w:r w:rsidRPr="00A30882">
        <w:t>if</w:t>
      </w:r>
      <w:proofErr w:type="spellEnd"/>
      <w:r w:rsidRPr="00A30882">
        <w:t xml:space="preserve"> (</w:t>
      </w:r>
      <w:proofErr w:type="spellStart"/>
      <w:r w:rsidRPr="00A30882">
        <w:t>sendMessageResponse.getChannelList</w:t>
      </w:r>
      <w:proofErr w:type="spellEnd"/>
      <w:r w:rsidRPr="00A30882">
        <w:t>().</w:t>
      </w:r>
      <w:proofErr w:type="spellStart"/>
      <w:r w:rsidRPr="00A30882">
        <w:t>getCount</w:t>
      </w:r>
      <w:proofErr w:type="spellEnd"/>
      <w:r w:rsidRPr="00A30882">
        <w:t>() == 0) {</w:t>
      </w:r>
      <w:r w:rsidRPr="00A30882">
        <w:br/>
      </w:r>
      <w:r w:rsidRPr="00A30882">
        <w:lastRenderedPageBreak/>
        <w:t xml:space="preserve">            </w:t>
      </w:r>
      <w:proofErr w:type="spellStart"/>
      <w:r w:rsidRPr="00A30882">
        <w:t>InsertChannel</w:t>
      </w:r>
      <w:proofErr w:type="spellEnd"/>
      <w:r w:rsidRPr="00A30882">
        <w:t xml:space="preserve"> </w:t>
      </w:r>
      <w:proofErr w:type="spellStart"/>
      <w:r w:rsidRPr="00A30882">
        <w:t>insertChannel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InsertChannel</w:t>
      </w:r>
      <w:proofErr w:type="spellEnd"/>
      <w:r w:rsidRPr="00A30882">
        <w:t>();</w:t>
      </w:r>
      <w:r w:rsidRPr="00A30882">
        <w:br/>
        <w:t xml:space="preserve">            </w:t>
      </w:r>
      <w:proofErr w:type="spellStart"/>
      <w:r w:rsidRPr="00A30882">
        <w:t>insertChannel.setChannel</w:t>
      </w:r>
      <w:proofErr w:type="spellEnd"/>
      <w:r w:rsidRPr="00A30882">
        <w:t>(</w:t>
      </w:r>
      <w:proofErr w:type="spellStart"/>
      <w:r w:rsidRPr="00A30882">
        <w:t>channel</w:t>
      </w:r>
      <w:proofErr w:type="spellEnd"/>
      <w:r w:rsidRPr="00A30882">
        <w:t>);</w:t>
      </w:r>
      <w:r w:rsidRPr="00A30882">
        <w:br/>
        <w:t xml:space="preserve">            </w:t>
      </w:r>
      <w:proofErr w:type="spellStart"/>
      <w:r w:rsidRPr="00A30882">
        <w:t>int</w:t>
      </w:r>
      <w:proofErr w:type="spellEnd"/>
      <w:r w:rsidRPr="00A30882">
        <w:t xml:space="preserve"> </w:t>
      </w:r>
      <w:proofErr w:type="spellStart"/>
      <w:r w:rsidRPr="00A30882">
        <w:t>channelId</w:t>
      </w:r>
      <w:proofErr w:type="spellEnd"/>
      <w:r w:rsidRPr="00A30882">
        <w:t xml:space="preserve"> = </w:t>
      </w:r>
      <w:proofErr w:type="spellStart"/>
      <w:r w:rsidRPr="00A30882">
        <w:t>port.insertChannel</w:t>
      </w:r>
      <w:proofErr w:type="spellEnd"/>
      <w:r w:rsidRPr="00A30882">
        <w:t>(</w:t>
      </w:r>
      <w:proofErr w:type="spellStart"/>
      <w:r w:rsidRPr="00A30882">
        <w:t>insertChannel</w:t>
      </w:r>
      <w:proofErr w:type="spellEnd"/>
      <w:r w:rsidRPr="00A30882">
        <w:t>).</w:t>
      </w:r>
      <w:proofErr w:type="spellStart"/>
      <w:r w:rsidRPr="00A30882">
        <w:t>getInsertChannelResponse</w:t>
      </w:r>
      <w:proofErr w:type="spellEnd"/>
      <w:r w:rsidRPr="00A30882">
        <w:t>();</w:t>
      </w:r>
      <w:r w:rsidRPr="00A30882">
        <w:br/>
        <w:t xml:space="preserve">            </w:t>
      </w:r>
      <w:proofErr w:type="spellStart"/>
      <w:r w:rsidRPr="00A30882">
        <w:t>System.out.println</w:t>
      </w:r>
      <w:proofErr w:type="spellEnd"/>
      <w:r w:rsidRPr="00A30882">
        <w:t>("</w:t>
      </w:r>
      <w:proofErr w:type="spellStart"/>
      <w:r w:rsidRPr="00A30882">
        <w:t>Channel</w:t>
      </w:r>
      <w:proofErr w:type="spellEnd"/>
      <w:r w:rsidRPr="00A30882">
        <w:t xml:space="preserve"> </w:t>
      </w:r>
      <w:proofErr w:type="spellStart"/>
      <w:r w:rsidRPr="00A30882">
        <w:t>created</w:t>
      </w:r>
      <w:proofErr w:type="spellEnd"/>
      <w:r w:rsidRPr="00A30882">
        <w:t>");</w:t>
      </w:r>
      <w:r w:rsidRPr="00A30882">
        <w:br/>
        <w:t xml:space="preserve">        } </w:t>
      </w:r>
      <w:proofErr w:type="spellStart"/>
      <w:r w:rsidRPr="00A30882">
        <w:t>else</w:t>
      </w:r>
      <w:proofErr w:type="spellEnd"/>
      <w:r w:rsidRPr="00A30882">
        <w:t xml:space="preserve"> {</w:t>
      </w:r>
      <w:r w:rsidRPr="00A30882">
        <w:br/>
        <w:t xml:space="preserve">            </w:t>
      </w:r>
      <w:proofErr w:type="spellStart"/>
      <w:r w:rsidRPr="00A30882">
        <w:t>System.out.println</w:t>
      </w:r>
      <w:proofErr w:type="spellEnd"/>
      <w:r w:rsidRPr="00A30882">
        <w:t>("</w:t>
      </w:r>
      <w:proofErr w:type="spellStart"/>
      <w:r w:rsidRPr="00A30882">
        <w:t>Channel</w:t>
      </w:r>
      <w:proofErr w:type="spellEnd"/>
      <w:r w:rsidRPr="00A30882">
        <w:t xml:space="preserve"> </w:t>
      </w:r>
      <w:proofErr w:type="spellStart"/>
      <w:r w:rsidRPr="00A30882">
        <w:t>found</w:t>
      </w:r>
      <w:proofErr w:type="spellEnd"/>
      <w:r w:rsidRPr="00A30882">
        <w:t>");</w:t>
      </w:r>
      <w:r w:rsidRPr="00A30882">
        <w:br/>
        <w:t xml:space="preserve">        }</w:t>
      </w:r>
      <w:r w:rsidRPr="00A30882">
        <w:br/>
      </w:r>
      <w:r w:rsidRPr="00A30882">
        <w:br/>
        <w:t xml:space="preserve">        </w:t>
      </w:r>
      <w:proofErr w:type="spellStart"/>
      <w:r w:rsidRPr="00A30882">
        <w:t>ChannelVersionInfoStructure</w:t>
      </w:r>
      <w:proofErr w:type="spellEnd"/>
      <w:r w:rsidRPr="00A30882">
        <w:t xml:space="preserve"> </w:t>
      </w:r>
      <w:proofErr w:type="spellStart"/>
      <w:r w:rsidRPr="00A30882">
        <w:t>channelVersion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ChannelVersionInfoStructure</w:t>
      </w:r>
      <w:proofErr w:type="spellEnd"/>
      <w:r w:rsidRPr="00A30882">
        <w:t>();</w:t>
      </w:r>
      <w:r w:rsidRPr="00A30882">
        <w:br/>
      </w:r>
      <w:r w:rsidRPr="00A30882">
        <w:br/>
        <w:t xml:space="preserve">        </w:t>
      </w:r>
      <w:proofErr w:type="spellStart"/>
      <w:r w:rsidRPr="00A30882">
        <w:t>MessageTypeInfoStructure</w:t>
      </w:r>
      <w:proofErr w:type="spellEnd"/>
      <w:r w:rsidRPr="00A30882">
        <w:t xml:space="preserve"> </w:t>
      </w:r>
      <w:proofErr w:type="spellStart"/>
      <w:r w:rsidRPr="00A30882">
        <w:t>messageType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MessageTypeInfoStructure</w:t>
      </w:r>
      <w:proofErr w:type="spellEnd"/>
      <w:r w:rsidRPr="00A30882">
        <w:t>();</w:t>
      </w:r>
      <w:r w:rsidRPr="00A30882">
        <w:br/>
        <w:t xml:space="preserve">        </w:t>
      </w:r>
      <w:proofErr w:type="spellStart"/>
      <w:r w:rsidRPr="00A30882">
        <w:t>messageType.setMessageClass</w:t>
      </w:r>
      <w:proofErr w:type="spellEnd"/>
      <w:r w:rsidRPr="00A30882">
        <w:t>(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MessageClassInfoStructure</w:t>
      </w:r>
      <w:proofErr w:type="spellEnd"/>
      <w:r w:rsidRPr="00A30882">
        <w:t>());</w:t>
      </w:r>
      <w:r w:rsidRPr="00A30882">
        <w:br/>
        <w:t xml:space="preserve">        </w:t>
      </w:r>
      <w:proofErr w:type="spellStart"/>
      <w:r w:rsidRPr="00A30882">
        <w:t>messageType.getMessageClass</w:t>
      </w:r>
      <w:proofErr w:type="spellEnd"/>
      <w:r w:rsidRPr="00A30882">
        <w:t>().</w:t>
      </w:r>
      <w:proofErr w:type="spellStart"/>
      <w:r w:rsidRPr="00A30882">
        <w:t>setCodeListCodeValue</w:t>
      </w:r>
      <w:proofErr w:type="spellEnd"/>
      <w:r w:rsidRPr="00A30882">
        <w:t>("1");</w:t>
      </w:r>
      <w:r w:rsidRPr="00A30882">
        <w:br/>
        <w:t xml:space="preserve">        messageType.setXMLSchemaURN("URN:IVIS:100001:XSD-Person-FullName-v1-0-TYPE-PersonFullName");</w:t>
      </w:r>
      <w:r w:rsidRPr="00A30882">
        <w:br/>
      </w:r>
      <w:r w:rsidRPr="00A30882">
        <w:br/>
        <w:t xml:space="preserve">        </w:t>
      </w:r>
      <w:proofErr w:type="spellStart"/>
      <w:r w:rsidRPr="00A30882">
        <w:t>MessageTypeInfoStructure</w:t>
      </w:r>
      <w:proofErr w:type="spellEnd"/>
      <w:r w:rsidRPr="00A30882">
        <w:t xml:space="preserve"> messageType1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MessageTypeInfoStructure</w:t>
      </w:r>
      <w:proofErr w:type="spellEnd"/>
      <w:r w:rsidRPr="00A30882">
        <w:t>();</w:t>
      </w:r>
      <w:r w:rsidRPr="00A30882">
        <w:br/>
        <w:t xml:space="preserve">        messageType1.setMessageClass(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MessageClassInfoStructure</w:t>
      </w:r>
      <w:proofErr w:type="spellEnd"/>
      <w:r w:rsidRPr="00A30882">
        <w:t>());</w:t>
      </w:r>
      <w:r w:rsidRPr="00A30882">
        <w:br/>
        <w:t xml:space="preserve">        messageType1.getMessageClass().</w:t>
      </w:r>
      <w:proofErr w:type="spellStart"/>
      <w:r w:rsidRPr="00A30882">
        <w:t>setCodeListCodeValue</w:t>
      </w:r>
      <w:proofErr w:type="spellEnd"/>
      <w:r w:rsidRPr="00A30882">
        <w:t>("3");</w:t>
      </w:r>
      <w:r w:rsidRPr="00A30882">
        <w:br/>
        <w:t xml:space="preserve">        messageType1.setXMLSchemaURN("URN:IVIS:100001:XSD-DIT-DITMessage-v1-0-TYPE-DefaultMessageError");</w:t>
      </w:r>
      <w:r w:rsidRPr="00A30882">
        <w:br/>
      </w:r>
      <w:r w:rsidRPr="00A30882">
        <w:br/>
        <w:t xml:space="preserve">        </w:t>
      </w:r>
      <w:proofErr w:type="spellStart"/>
      <w:r w:rsidRPr="00A30882">
        <w:t>channelVersion.getMessageType</w:t>
      </w:r>
      <w:proofErr w:type="spellEnd"/>
      <w:r w:rsidRPr="00A30882">
        <w:t>().</w:t>
      </w:r>
      <w:proofErr w:type="spellStart"/>
      <w:r w:rsidRPr="00A30882">
        <w:t>add</w:t>
      </w:r>
      <w:proofErr w:type="spellEnd"/>
      <w:r w:rsidRPr="00A30882">
        <w:t>(</w:t>
      </w:r>
      <w:proofErr w:type="spellStart"/>
      <w:r w:rsidRPr="00A30882">
        <w:t>messageType</w:t>
      </w:r>
      <w:proofErr w:type="spellEnd"/>
      <w:r w:rsidRPr="00A30882">
        <w:t>);</w:t>
      </w:r>
      <w:r w:rsidRPr="00A30882">
        <w:br/>
        <w:t xml:space="preserve">        </w:t>
      </w:r>
      <w:proofErr w:type="spellStart"/>
      <w:r w:rsidRPr="00A30882">
        <w:t>channelVersion.getMessageType</w:t>
      </w:r>
      <w:proofErr w:type="spellEnd"/>
      <w:r w:rsidRPr="00A30882">
        <w:t>().</w:t>
      </w:r>
      <w:proofErr w:type="spellStart"/>
      <w:r w:rsidRPr="00A30882">
        <w:t>add</w:t>
      </w:r>
      <w:proofErr w:type="spellEnd"/>
      <w:r w:rsidRPr="00A30882">
        <w:t>(messageType1);</w:t>
      </w:r>
      <w:r w:rsidRPr="00A30882">
        <w:br/>
      </w:r>
      <w:r w:rsidRPr="00A30882">
        <w:br/>
      </w:r>
      <w:r w:rsidRPr="00A30882">
        <w:br/>
        <w:t xml:space="preserve">        </w:t>
      </w:r>
      <w:proofErr w:type="spellStart"/>
      <w:r w:rsidRPr="00A30882">
        <w:t>channelVersion.getChannelVersionStatus</w:t>
      </w:r>
      <w:proofErr w:type="spellEnd"/>
      <w:r w:rsidRPr="00A30882">
        <w:t>().</w:t>
      </w:r>
      <w:proofErr w:type="spellStart"/>
      <w:r w:rsidRPr="00A30882">
        <w:t>add</w:t>
      </w:r>
      <w:proofErr w:type="spellEnd"/>
      <w:r w:rsidRPr="00A30882">
        <w:t>("</w:t>
      </w:r>
      <w:proofErr w:type="spellStart"/>
      <w:r w:rsidRPr="00A30882">
        <w:t>active</w:t>
      </w:r>
      <w:proofErr w:type="spellEnd"/>
      <w:r w:rsidRPr="00A30882">
        <w:t>");</w:t>
      </w:r>
      <w:r w:rsidRPr="00A30882">
        <w:br/>
      </w:r>
      <w:r w:rsidRPr="00A30882">
        <w:br/>
        <w:t xml:space="preserve">        </w:t>
      </w:r>
      <w:proofErr w:type="spellStart"/>
      <w:r w:rsidRPr="00A30882">
        <w:t>channelVersion.setChannel</w:t>
      </w:r>
      <w:proofErr w:type="spellEnd"/>
      <w:r w:rsidRPr="00A30882">
        <w:t>(</w:t>
      </w:r>
      <w:proofErr w:type="spellStart"/>
      <w:r w:rsidRPr="00A30882">
        <w:t>channel</w:t>
      </w:r>
      <w:proofErr w:type="spellEnd"/>
      <w:r w:rsidRPr="00A30882">
        <w:t>);</w:t>
      </w:r>
      <w:r w:rsidRPr="00A30882">
        <w:br/>
        <w:t xml:space="preserve">        </w:t>
      </w:r>
      <w:proofErr w:type="spellStart"/>
      <w:r w:rsidRPr="00A30882">
        <w:t>channelVersion.setMinorVersion</w:t>
      </w:r>
      <w:proofErr w:type="spellEnd"/>
      <w:r w:rsidRPr="00A30882">
        <w:t>((</w:t>
      </w:r>
      <w:proofErr w:type="spellStart"/>
      <w:r w:rsidRPr="00A30882">
        <w:t>short</w:t>
      </w:r>
      <w:proofErr w:type="spellEnd"/>
      <w:r w:rsidRPr="00A30882">
        <w:t>) 0);</w:t>
      </w:r>
      <w:r w:rsidRPr="00A30882">
        <w:br/>
        <w:t xml:space="preserve">        </w:t>
      </w:r>
      <w:proofErr w:type="spellStart"/>
      <w:r w:rsidRPr="00A30882">
        <w:t>channelVersion.setMajorVersion</w:t>
      </w:r>
      <w:proofErr w:type="spellEnd"/>
      <w:r w:rsidRPr="00A30882">
        <w:t>((</w:t>
      </w:r>
      <w:proofErr w:type="spellStart"/>
      <w:r w:rsidRPr="00A30882">
        <w:t>short</w:t>
      </w:r>
      <w:proofErr w:type="spellEnd"/>
      <w:r w:rsidRPr="00A30882">
        <w:t>) 1);</w:t>
      </w:r>
      <w:r w:rsidRPr="00A30882">
        <w:br/>
      </w:r>
      <w:r w:rsidRPr="00A30882">
        <w:br/>
        <w:t xml:space="preserve">        </w:t>
      </w:r>
      <w:proofErr w:type="spellStart"/>
      <w:r w:rsidRPr="00A30882">
        <w:t>ChannelVersionSearchInfoStructure</w:t>
      </w:r>
      <w:proofErr w:type="spellEnd"/>
      <w:r w:rsidRPr="00A30882">
        <w:t xml:space="preserve"> </w:t>
      </w:r>
      <w:proofErr w:type="spellStart"/>
      <w:r w:rsidRPr="00A30882">
        <w:t>channelVersionSearch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ChannelVersionSearchInfoStructure</w:t>
      </w:r>
      <w:proofErr w:type="spellEnd"/>
      <w:r w:rsidRPr="00A30882">
        <w:t>();</w:t>
      </w:r>
      <w:r w:rsidRPr="00A30882">
        <w:br/>
        <w:t xml:space="preserve">        </w:t>
      </w:r>
      <w:proofErr w:type="spellStart"/>
      <w:r w:rsidRPr="00A30882">
        <w:t>channelVersionSearch.setChannelVersion</w:t>
      </w:r>
      <w:proofErr w:type="spellEnd"/>
      <w:r w:rsidRPr="00A30882">
        <w:t>(</w:t>
      </w:r>
      <w:proofErr w:type="spellStart"/>
      <w:r w:rsidRPr="00A30882">
        <w:t>channelVersion</w:t>
      </w:r>
      <w:proofErr w:type="spellEnd"/>
      <w:r w:rsidRPr="00A30882">
        <w:t>);</w:t>
      </w:r>
      <w:r w:rsidRPr="00A30882">
        <w:br/>
      </w:r>
      <w:r w:rsidRPr="00A30882">
        <w:br/>
        <w:t xml:space="preserve">        </w:t>
      </w:r>
      <w:proofErr w:type="spellStart"/>
      <w:r w:rsidRPr="00A30882">
        <w:t>SearchChannelVersionsPaged</w:t>
      </w:r>
      <w:proofErr w:type="spellEnd"/>
      <w:r w:rsidRPr="00A30882">
        <w:t xml:space="preserve"> </w:t>
      </w:r>
      <w:proofErr w:type="spellStart"/>
      <w:r w:rsidRPr="00A30882">
        <w:t>searchChannelVersionsPaged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SearchChannelVersionsPaged</w:t>
      </w:r>
      <w:proofErr w:type="spellEnd"/>
      <w:r w:rsidRPr="00A30882">
        <w:t>();</w:t>
      </w:r>
      <w:r w:rsidRPr="00A30882">
        <w:br/>
        <w:t xml:space="preserve">        searchChannelVersionsPaged.setChannelVersionSearch(channelVersionSearch);</w:t>
      </w:r>
      <w:r w:rsidRPr="00A30882">
        <w:br/>
        <w:t xml:space="preserve">        </w:t>
      </w:r>
      <w:proofErr w:type="spellStart"/>
      <w:r w:rsidRPr="00A30882">
        <w:t>SearchChannelVersionsPagedResponse</w:t>
      </w:r>
      <w:proofErr w:type="spellEnd"/>
      <w:r w:rsidRPr="00A30882">
        <w:t xml:space="preserve"> </w:t>
      </w:r>
      <w:proofErr w:type="spellStart"/>
      <w:r w:rsidRPr="00A30882">
        <w:t>channelVersions</w:t>
      </w:r>
      <w:proofErr w:type="spellEnd"/>
      <w:r w:rsidRPr="00A30882">
        <w:t xml:space="preserve"> = </w:t>
      </w:r>
      <w:proofErr w:type="spellStart"/>
      <w:r w:rsidRPr="00A30882">
        <w:t>port.searchChannelVersionsPaged</w:t>
      </w:r>
      <w:proofErr w:type="spellEnd"/>
      <w:r w:rsidRPr="00A30882">
        <w:t>(</w:t>
      </w:r>
      <w:proofErr w:type="spellStart"/>
      <w:r w:rsidRPr="00A30882">
        <w:t>searchChannelVersionsPaged</w:t>
      </w:r>
      <w:proofErr w:type="spellEnd"/>
      <w:r w:rsidRPr="00A30882">
        <w:t>);</w:t>
      </w:r>
      <w:r w:rsidRPr="00A30882">
        <w:br/>
      </w:r>
      <w:r w:rsidRPr="00A30882">
        <w:br/>
        <w:t xml:space="preserve">        </w:t>
      </w:r>
      <w:proofErr w:type="spellStart"/>
      <w:r w:rsidRPr="00A30882">
        <w:t>if</w:t>
      </w:r>
      <w:proofErr w:type="spellEnd"/>
      <w:r w:rsidRPr="00A30882">
        <w:t xml:space="preserve"> (</w:t>
      </w:r>
      <w:proofErr w:type="spellStart"/>
      <w:r w:rsidRPr="00A30882">
        <w:t>channelVersions.getChannelVersionsList</w:t>
      </w:r>
      <w:proofErr w:type="spellEnd"/>
      <w:r w:rsidRPr="00A30882">
        <w:t>().</w:t>
      </w:r>
      <w:proofErr w:type="spellStart"/>
      <w:r w:rsidRPr="00A30882">
        <w:t>getCount</w:t>
      </w:r>
      <w:proofErr w:type="spellEnd"/>
      <w:r w:rsidRPr="00A30882">
        <w:t>() == 0) {</w:t>
      </w:r>
      <w:r w:rsidRPr="00A30882">
        <w:br/>
        <w:t xml:space="preserve">            </w:t>
      </w:r>
      <w:proofErr w:type="spellStart"/>
      <w:r w:rsidRPr="00A30882">
        <w:t>InsertChannelVersion</w:t>
      </w:r>
      <w:proofErr w:type="spellEnd"/>
      <w:r w:rsidRPr="00A30882">
        <w:t xml:space="preserve"> </w:t>
      </w:r>
      <w:proofErr w:type="spellStart"/>
      <w:r w:rsidRPr="00A30882">
        <w:t>insertChannelVersion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InsertChannelVersion</w:t>
      </w:r>
      <w:proofErr w:type="spellEnd"/>
      <w:r w:rsidRPr="00A30882">
        <w:t>();</w:t>
      </w:r>
      <w:r w:rsidRPr="00A30882">
        <w:br/>
        <w:t xml:space="preserve">            </w:t>
      </w:r>
      <w:proofErr w:type="spellStart"/>
      <w:r w:rsidRPr="00A30882">
        <w:t>insertChannelVersion.setChannelVersionData</w:t>
      </w:r>
      <w:proofErr w:type="spellEnd"/>
      <w:r w:rsidRPr="00A30882">
        <w:t>(</w:t>
      </w:r>
      <w:proofErr w:type="spellStart"/>
      <w:r w:rsidRPr="00A30882">
        <w:t>channelVersion</w:t>
      </w:r>
      <w:proofErr w:type="spellEnd"/>
      <w:r w:rsidRPr="00A30882">
        <w:t>);</w:t>
      </w:r>
      <w:r w:rsidRPr="00A30882">
        <w:br/>
        <w:t xml:space="preserve">            </w:t>
      </w:r>
      <w:proofErr w:type="spellStart"/>
      <w:r w:rsidRPr="00A30882">
        <w:t>int</w:t>
      </w:r>
      <w:proofErr w:type="spellEnd"/>
      <w:r w:rsidRPr="00A30882">
        <w:t xml:space="preserve"> </w:t>
      </w:r>
      <w:proofErr w:type="spellStart"/>
      <w:r w:rsidRPr="00A30882">
        <w:t>channelId</w:t>
      </w:r>
      <w:proofErr w:type="spellEnd"/>
      <w:r w:rsidRPr="00A30882">
        <w:t xml:space="preserve"> = port.insertChannelVersion(insertChannelVersion).getInsertChannelVersionResponse();</w:t>
      </w:r>
      <w:r w:rsidRPr="00A30882">
        <w:br/>
        <w:t xml:space="preserve">            </w:t>
      </w:r>
      <w:proofErr w:type="spellStart"/>
      <w:r w:rsidRPr="00A30882">
        <w:t>System.out.println</w:t>
      </w:r>
      <w:proofErr w:type="spellEnd"/>
      <w:r w:rsidRPr="00A30882">
        <w:t>("</w:t>
      </w:r>
      <w:proofErr w:type="spellStart"/>
      <w:r w:rsidRPr="00A30882">
        <w:t>Channel</w:t>
      </w:r>
      <w:proofErr w:type="spellEnd"/>
      <w:r w:rsidRPr="00A30882">
        <w:t xml:space="preserve"> </w:t>
      </w:r>
      <w:proofErr w:type="spellStart"/>
      <w:r w:rsidRPr="00A30882">
        <w:t>version</w:t>
      </w:r>
      <w:proofErr w:type="spellEnd"/>
      <w:r w:rsidRPr="00A30882">
        <w:t xml:space="preserve"> </w:t>
      </w:r>
      <w:proofErr w:type="spellStart"/>
      <w:r w:rsidRPr="00A30882">
        <w:t>created</w:t>
      </w:r>
      <w:proofErr w:type="spellEnd"/>
      <w:r w:rsidRPr="00A30882">
        <w:t>");</w:t>
      </w:r>
      <w:r w:rsidRPr="00A30882">
        <w:br/>
        <w:t xml:space="preserve">        } </w:t>
      </w:r>
      <w:proofErr w:type="spellStart"/>
      <w:r w:rsidRPr="00A30882">
        <w:t>else</w:t>
      </w:r>
      <w:proofErr w:type="spellEnd"/>
      <w:r w:rsidRPr="00A30882">
        <w:t xml:space="preserve"> {</w:t>
      </w:r>
      <w:r w:rsidRPr="00A30882">
        <w:br/>
      </w:r>
      <w:r w:rsidRPr="00A30882">
        <w:lastRenderedPageBreak/>
        <w:t xml:space="preserve">            </w:t>
      </w:r>
      <w:proofErr w:type="spellStart"/>
      <w:r w:rsidRPr="00A30882">
        <w:t>System.out.println</w:t>
      </w:r>
      <w:proofErr w:type="spellEnd"/>
      <w:r w:rsidRPr="00A30882">
        <w:t>("</w:t>
      </w:r>
      <w:proofErr w:type="spellStart"/>
      <w:r w:rsidRPr="00A30882">
        <w:t>Channel</w:t>
      </w:r>
      <w:proofErr w:type="spellEnd"/>
      <w:r w:rsidRPr="00A30882">
        <w:t xml:space="preserve"> </w:t>
      </w:r>
      <w:proofErr w:type="spellStart"/>
      <w:r w:rsidRPr="00A30882">
        <w:t>version</w:t>
      </w:r>
      <w:proofErr w:type="spellEnd"/>
      <w:r w:rsidRPr="00A30882">
        <w:t xml:space="preserve"> </w:t>
      </w:r>
      <w:proofErr w:type="spellStart"/>
      <w:r w:rsidRPr="00A30882">
        <w:t>found</w:t>
      </w:r>
      <w:proofErr w:type="spellEnd"/>
      <w:r w:rsidRPr="00A30882">
        <w:t>");</w:t>
      </w:r>
      <w:r w:rsidRPr="00A30882">
        <w:br/>
        <w:t xml:space="preserve">        }</w:t>
      </w:r>
      <w:r w:rsidRPr="00A30882">
        <w:br/>
      </w:r>
      <w:r w:rsidRPr="00A30882">
        <w:br/>
        <w:t xml:space="preserve">        </w:t>
      </w:r>
      <w:proofErr w:type="spellStart"/>
      <w:r w:rsidRPr="00A30882">
        <w:t>DITMessageService</w:t>
      </w:r>
      <w:proofErr w:type="spellEnd"/>
      <w:r w:rsidRPr="00A30882">
        <w:t xml:space="preserve"> </w:t>
      </w:r>
      <w:proofErr w:type="spellStart"/>
      <w:r w:rsidRPr="00A30882">
        <w:t>dITService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DITMessageService</w:t>
      </w:r>
      <w:proofErr w:type="spellEnd"/>
      <w:r w:rsidRPr="00A30882">
        <w:t>();</w:t>
      </w:r>
      <w:r w:rsidRPr="00A30882">
        <w:br/>
      </w:r>
      <w:r w:rsidRPr="00A30882">
        <w:br/>
        <w:t xml:space="preserve">        </w:t>
      </w:r>
      <w:proofErr w:type="spellStart"/>
      <w:r w:rsidRPr="00A30882">
        <w:t>IDITMessageServiceContract</w:t>
      </w:r>
      <w:proofErr w:type="spellEnd"/>
      <w:r w:rsidRPr="00A30882">
        <w:t xml:space="preserve"> </w:t>
      </w:r>
      <w:proofErr w:type="spellStart"/>
      <w:r w:rsidRPr="00A30882">
        <w:t>ditClient</w:t>
      </w:r>
      <w:proofErr w:type="spellEnd"/>
      <w:r w:rsidRPr="00A30882">
        <w:t xml:space="preserve"> = dITService.getWs2007FederationNoSct();</w:t>
      </w:r>
      <w:r w:rsidRPr="00A30882">
        <w:br/>
        <w:t xml:space="preserve">        </w:t>
      </w:r>
      <w:proofErr w:type="spellStart"/>
      <w:r w:rsidRPr="00A30882">
        <w:t>Map</w:t>
      </w:r>
      <w:proofErr w:type="spellEnd"/>
      <w:r w:rsidRPr="00A30882">
        <w:t>&lt;</w:t>
      </w:r>
      <w:proofErr w:type="spellStart"/>
      <w:r w:rsidRPr="00A30882">
        <w:t>String</w:t>
      </w:r>
      <w:proofErr w:type="spellEnd"/>
      <w:r w:rsidRPr="00A30882">
        <w:t xml:space="preserve">, </w:t>
      </w:r>
      <w:proofErr w:type="spellStart"/>
      <w:r w:rsidRPr="00A30882">
        <w:t>Object</w:t>
      </w:r>
      <w:proofErr w:type="spellEnd"/>
      <w:r w:rsidRPr="00A30882">
        <w:t xml:space="preserve">&gt; </w:t>
      </w:r>
      <w:proofErr w:type="spellStart"/>
      <w:r w:rsidRPr="00A30882">
        <w:t>ditCtx</w:t>
      </w:r>
      <w:proofErr w:type="spellEnd"/>
      <w:r w:rsidRPr="00A30882">
        <w:t xml:space="preserve"> = ((</w:t>
      </w:r>
      <w:proofErr w:type="spellStart"/>
      <w:r w:rsidRPr="00A30882">
        <w:t>BindingProvider</w:t>
      </w:r>
      <w:proofErr w:type="spellEnd"/>
      <w:r w:rsidRPr="00A30882">
        <w:t xml:space="preserve">) </w:t>
      </w:r>
      <w:proofErr w:type="spellStart"/>
      <w:r w:rsidRPr="00A30882">
        <w:t>ditClient</w:t>
      </w:r>
      <w:proofErr w:type="spellEnd"/>
      <w:r w:rsidRPr="00A30882">
        <w:t>).</w:t>
      </w:r>
      <w:proofErr w:type="spellStart"/>
      <w:r w:rsidRPr="00A30882">
        <w:t>getRequestContext</w:t>
      </w:r>
      <w:proofErr w:type="spellEnd"/>
      <w:r w:rsidRPr="00A30882">
        <w:t>();</w:t>
      </w:r>
      <w:r w:rsidRPr="00A30882">
        <w:br/>
        <w:t xml:space="preserve">        /*</w:t>
      </w:r>
      <w:proofErr w:type="spellStart"/>
      <w:r w:rsidRPr="00A30882">
        <w:t>ditCtx.put</w:t>
      </w:r>
      <w:proofErr w:type="spellEnd"/>
      <w:r w:rsidRPr="00A30882">
        <w:t>("</w:t>
      </w:r>
      <w:proofErr w:type="spellStart"/>
      <w:r w:rsidRPr="00A30882">
        <w:t>ws-security.username</w:t>
      </w:r>
      <w:proofErr w:type="spellEnd"/>
      <w:r w:rsidRPr="00A30882">
        <w:t>", "</w:t>
      </w:r>
      <w:proofErr w:type="spellStart"/>
      <w:r w:rsidRPr="00A30882">
        <w:t>DitAdmin</w:t>
      </w:r>
      <w:proofErr w:type="spellEnd"/>
      <w:r w:rsidRPr="00A30882">
        <w:t>");</w:t>
      </w:r>
      <w:r w:rsidRPr="00A30882">
        <w:br/>
        <w:t xml:space="preserve">        </w:t>
      </w:r>
      <w:proofErr w:type="spellStart"/>
      <w:r w:rsidRPr="00A30882">
        <w:t>ditCtx.put</w:t>
      </w:r>
      <w:proofErr w:type="spellEnd"/>
      <w:r w:rsidRPr="00A30882">
        <w:t>("</w:t>
      </w:r>
      <w:proofErr w:type="spellStart"/>
      <w:r w:rsidRPr="00A30882">
        <w:t>ws-security.password</w:t>
      </w:r>
      <w:proofErr w:type="spellEnd"/>
      <w:r w:rsidRPr="00A30882">
        <w:t>", "</w:t>
      </w:r>
      <w:proofErr w:type="spellStart"/>
      <w:r w:rsidRPr="00A30882">
        <w:t>password</w:t>
      </w:r>
      <w:proofErr w:type="spellEnd"/>
      <w:r w:rsidRPr="00A30882">
        <w:t>");*/</w:t>
      </w:r>
      <w:r w:rsidRPr="00A30882">
        <w:br/>
      </w:r>
      <w:r w:rsidRPr="00A30882">
        <w:br/>
      </w:r>
      <w:r w:rsidRPr="00A30882">
        <w:br/>
        <w:t xml:space="preserve">        MessageSaveStructure2 </w:t>
      </w:r>
      <w:proofErr w:type="spellStart"/>
      <w:r w:rsidRPr="00A30882">
        <w:t>message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MessageSaveStructure2();</w:t>
      </w:r>
      <w:r w:rsidRPr="00A30882">
        <w:br/>
        <w:t xml:space="preserve">        </w:t>
      </w:r>
      <w:proofErr w:type="spellStart"/>
      <w:r w:rsidRPr="00A30882">
        <w:t>message.setChannelVersionURN</w:t>
      </w:r>
      <w:proofErr w:type="spellEnd"/>
      <w:r w:rsidRPr="00A30882">
        <w:t>(</w:t>
      </w:r>
      <w:proofErr w:type="spellStart"/>
      <w:r w:rsidRPr="00A30882">
        <w:t>channelVersionURN</w:t>
      </w:r>
      <w:proofErr w:type="spellEnd"/>
      <w:r w:rsidRPr="00A30882">
        <w:t>);</w:t>
      </w:r>
      <w:r w:rsidRPr="00A30882">
        <w:br/>
        <w:t xml:space="preserve">        </w:t>
      </w:r>
      <w:proofErr w:type="spellStart"/>
      <w:r w:rsidRPr="00A30882">
        <w:t>BussinesMessageType</w:t>
      </w:r>
      <w:proofErr w:type="spellEnd"/>
      <w:r w:rsidRPr="00A30882">
        <w:t xml:space="preserve"> </w:t>
      </w:r>
      <w:proofErr w:type="spellStart"/>
      <w:r w:rsidRPr="00A30882">
        <w:t>bussinesMessage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BussinesMessageType</w:t>
      </w:r>
      <w:proofErr w:type="spellEnd"/>
      <w:r w:rsidRPr="00A30882">
        <w:t>();</w:t>
      </w:r>
      <w:r w:rsidRPr="00A30882">
        <w:br/>
        <w:t xml:space="preserve">        </w:t>
      </w:r>
      <w:proofErr w:type="spellStart"/>
      <w:r w:rsidRPr="00A30882">
        <w:t>message.setBussinesMessage</w:t>
      </w:r>
      <w:proofErr w:type="spellEnd"/>
      <w:r w:rsidRPr="00A30882">
        <w:t>(</w:t>
      </w:r>
      <w:proofErr w:type="spellStart"/>
      <w:r w:rsidRPr="00A30882">
        <w:t>bussinesMessage</w:t>
      </w:r>
      <w:proofErr w:type="spellEnd"/>
      <w:r w:rsidRPr="00A30882">
        <w:t>);</w:t>
      </w:r>
      <w:r w:rsidRPr="00A30882">
        <w:br/>
      </w:r>
      <w:r w:rsidRPr="00A30882">
        <w:br/>
        <w:t xml:space="preserve">        </w:t>
      </w:r>
      <w:proofErr w:type="spellStart"/>
      <w:r w:rsidRPr="00A30882">
        <w:t>Object</w:t>
      </w:r>
      <w:proofErr w:type="spellEnd"/>
      <w:r w:rsidRPr="00A30882">
        <w:t xml:space="preserve"> </w:t>
      </w:r>
      <w:proofErr w:type="spellStart"/>
      <w:r w:rsidRPr="00A30882">
        <w:t>obj</w:t>
      </w:r>
      <w:proofErr w:type="spellEnd"/>
      <w:r w:rsidRPr="00A30882">
        <w:t xml:space="preserve"> = </w:t>
      </w:r>
      <w:proofErr w:type="spellStart"/>
      <w:r w:rsidRPr="00A30882">
        <w:t>getObject</w:t>
      </w:r>
      <w:proofErr w:type="spellEnd"/>
      <w:r w:rsidRPr="00A30882">
        <w:t>();</w:t>
      </w:r>
      <w:r w:rsidRPr="00A30882">
        <w:br/>
        <w:t xml:space="preserve">        </w:t>
      </w:r>
      <w:proofErr w:type="spellStart"/>
      <w:r w:rsidRPr="00A30882">
        <w:t>bussinesMessage.setAny</w:t>
      </w:r>
      <w:proofErr w:type="spellEnd"/>
      <w:r w:rsidRPr="00A30882">
        <w:t>(</w:t>
      </w:r>
      <w:proofErr w:type="spellStart"/>
      <w:r w:rsidRPr="00A30882">
        <w:t>obj</w:t>
      </w:r>
      <w:proofErr w:type="spellEnd"/>
      <w:r w:rsidRPr="00A30882">
        <w:t>);</w:t>
      </w:r>
      <w:r w:rsidRPr="00A30882">
        <w:br/>
      </w:r>
      <w:r w:rsidRPr="00A30882">
        <w:br/>
        <w:t xml:space="preserve">        </w:t>
      </w:r>
      <w:proofErr w:type="spellStart"/>
      <w:r w:rsidRPr="00A30882">
        <w:t>SendMessage</w:t>
      </w:r>
      <w:proofErr w:type="spellEnd"/>
      <w:r w:rsidRPr="00A30882">
        <w:t xml:space="preserve"> </w:t>
      </w:r>
      <w:proofErr w:type="spellStart"/>
      <w:r w:rsidRPr="00A30882">
        <w:t>sendMessage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SendMessage</w:t>
      </w:r>
      <w:proofErr w:type="spellEnd"/>
      <w:r w:rsidRPr="00A30882">
        <w:t>();</w:t>
      </w:r>
      <w:r w:rsidRPr="00A30882">
        <w:br/>
        <w:t xml:space="preserve">        sendMessage.setMessageSave2(</w:t>
      </w:r>
      <w:proofErr w:type="spellStart"/>
      <w:r w:rsidRPr="00A30882">
        <w:t>message</w:t>
      </w:r>
      <w:proofErr w:type="spellEnd"/>
      <w:r w:rsidRPr="00A30882">
        <w:t>);</w:t>
      </w:r>
      <w:r w:rsidRPr="00A30882">
        <w:br/>
      </w:r>
      <w:r w:rsidRPr="00A30882">
        <w:br/>
        <w:t xml:space="preserve">        lv.gov.eps.ivis.iss.ditservice.v1_0.SendMessageResponse sendMessageResponse1 = ditClient.sendMessage2(</w:t>
      </w:r>
      <w:proofErr w:type="spellStart"/>
      <w:r w:rsidRPr="00A30882">
        <w:t>sendMessage</w:t>
      </w:r>
      <w:proofErr w:type="spellEnd"/>
      <w:r w:rsidRPr="00A30882">
        <w:t>);</w:t>
      </w:r>
      <w:r w:rsidRPr="00A30882">
        <w:br/>
        <w:t xml:space="preserve">        </w:t>
      </w:r>
      <w:proofErr w:type="spellStart"/>
      <w:r w:rsidRPr="00A30882">
        <w:t>System.out.println</w:t>
      </w:r>
      <w:proofErr w:type="spellEnd"/>
      <w:r w:rsidRPr="00A30882">
        <w:t>("</w:t>
      </w:r>
      <w:proofErr w:type="spellStart"/>
      <w:r w:rsidRPr="00A30882">
        <w:t>Message</w:t>
      </w:r>
      <w:proofErr w:type="spellEnd"/>
      <w:r w:rsidRPr="00A30882">
        <w:t xml:space="preserve"> </w:t>
      </w:r>
      <w:proofErr w:type="spellStart"/>
      <w:r w:rsidRPr="00A30882">
        <w:t>Sent</w:t>
      </w:r>
      <w:proofErr w:type="spellEnd"/>
      <w:r w:rsidRPr="00A30882">
        <w:t xml:space="preserve"> : " + sendMessageResponse1.isSendMessageResult());</w:t>
      </w:r>
      <w:r w:rsidRPr="00A30882">
        <w:br/>
      </w:r>
      <w:r w:rsidRPr="00A30882">
        <w:br/>
        <w:t xml:space="preserve">    }</w:t>
      </w:r>
      <w:r w:rsidRPr="00A30882">
        <w:br/>
      </w:r>
      <w:r w:rsidRPr="00A30882">
        <w:br/>
        <w:t xml:space="preserve">    </w:t>
      </w:r>
      <w:proofErr w:type="spellStart"/>
      <w:r w:rsidRPr="00A30882">
        <w:t>static</w:t>
      </w:r>
      <w:proofErr w:type="spellEnd"/>
      <w:r w:rsidRPr="00A30882">
        <w:t xml:space="preserve"> </w:t>
      </w:r>
      <w:proofErr w:type="spellStart"/>
      <w:r w:rsidRPr="00A30882">
        <w:t>Object</w:t>
      </w:r>
      <w:proofErr w:type="spellEnd"/>
      <w:r w:rsidRPr="00A30882">
        <w:t xml:space="preserve"> </w:t>
      </w:r>
      <w:proofErr w:type="spellStart"/>
      <w:r w:rsidRPr="00A30882">
        <w:t>getObject</w:t>
      </w:r>
      <w:proofErr w:type="spellEnd"/>
      <w:r w:rsidRPr="00A30882">
        <w:t>() {</w:t>
      </w:r>
      <w:r w:rsidRPr="00A30882">
        <w:br/>
        <w:t xml:space="preserve">        </w:t>
      </w:r>
      <w:proofErr w:type="spellStart"/>
      <w:r w:rsidRPr="00A30882">
        <w:t>try</w:t>
      </w:r>
      <w:proofErr w:type="spellEnd"/>
      <w:r w:rsidRPr="00A30882">
        <w:t xml:space="preserve"> {</w:t>
      </w:r>
      <w:r w:rsidRPr="00A30882">
        <w:br/>
        <w:t xml:space="preserve">            </w:t>
      </w:r>
      <w:proofErr w:type="spellStart"/>
      <w:r w:rsidRPr="00A30882">
        <w:t>File</w:t>
      </w:r>
      <w:proofErr w:type="spellEnd"/>
      <w:r w:rsidRPr="00A30882">
        <w:t xml:space="preserve"> </w:t>
      </w:r>
      <w:proofErr w:type="spellStart"/>
      <w:r w:rsidRPr="00A30882">
        <w:t>fXmlFile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File</w:t>
      </w:r>
      <w:proofErr w:type="spellEnd"/>
      <w:r w:rsidRPr="00A30882">
        <w:t>("data.xml");</w:t>
      </w:r>
      <w:r w:rsidRPr="00A30882">
        <w:br/>
      </w:r>
      <w:r w:rsidRPr="00A30882">
        <w:br/>
        <w:t xml:space="preserve">            </w:t>
      </w:r>
      <w:proofErr w:type="spellStart"/>
      <w:r w:rsidRPr="00A30882">
        <w:t>DocumentBuilderFactory</w:t>
      </w:r>
      <w:proofErr w:type="spellEnd"/>
      <w:r w:rsidRPr="00A30882">
        <w:t xml:space="preserve"> </w:t>
      </w:r>
      <w:proofErr w:type="spellStart"/>
      <w:r w:rsidRPr="00A30882">
        <w:t>dbFactory</w:t>
      </w:r>
      <w:proofErr w:type="spellEnd"/>
      <w:r w:rsidRPr="00A30882">
        <w:t xml:space="preserve"> = </w:t>
      </w:r>
      <w:proofErr w:type="spellStart"/>
      <w:r w:rsidRPr="00A30882">
        <w:t>DocumentBuilderFactory.newInstance</w:t>
      </w:r>
      <w:proofErr w:type="spellEnd"/>
      <w:r w:rsidRPr="00A30882">
        <w:t>();</w:t>
      </w:r>
      <w:r w:rsidRPr="00A30882">
        <w:br/>
        <w:t xml:space="preserve">            </w:t>
      </w:r>
      <w:proofErr w:type="spellStart"/>
      <w:r w:rsidRPr="00A30882">
        <w:t>DocumentBuilder</w:t>
      </w:r>
      <w:proofErr w:type="spellEnd"/>
      <w:r w:rsidRPr="00A30882">
        <w:t xml:space="preserve"> </w:t>
      </w:r>
      <w:proofErr w:type="spellStart"/>
      <w:r w:rsidRPr="00A30882">
        <w:t>dBuilder</w:t>
      </w:r>
      <w:proofErr w:type="spellEnd"/>
      <w:r w:rsidRPr="00A30882">
        <w:t xml:space="preserve"> = </w:t>
      </w:r>
      <w:proofErr w:type="spellStart"/>
      <w:r w:rsidRPr="00A30882">
        <w:t>dbFactory.newDocumentBuilder</w:t>
      </w:r>
      <w:proofErr w:type="spellEnd"/>
      <w:r w:rsidRPr="00A30882">
        <w:t>();</w:t>
      </w:r>
      <w:r w:rsidRPr="00A30882">
        <w:br/>
        <w:t xml:space="preserve">            </w:t>
      </w:r>
      <w:proofErr w:type="spellStart"/>
      <w:r w:rsidRPr="00A30882">
        <w:t>Document</w:t>
      </w:r>
      <w:proofErr w:type="spellEnd"/>
      <w:r w:rsidRPr="00A30882">
        <w:t xml:space="preserve"> </w:t>
      </w:r>
      <w:proofErr w:type="spellStart"/>
      <w:r w:rsidRPr="00A30882">
        <w:t>doc</w:t>
      </w:r>
      <w:proofErr w:type="spellEnd"/>
      <w:r w:rsidRPr="00A30882">
        <w:t xml:space="preserve"> = </w:t>
      </w:r>
      <w:proofErr w:type="spellStart"/>
      <w:r w:rsidRPr="00A30882">
        <w:t>dBuilder.parse</w:t>
      </w:r>
      <w:proofErr w:type="spellEnd"/>
      <w:r w:rsidRPr="00A30882">
        <w:t>(</w:t>
      </w:r>
      <w:proofErr w:type="spellStart"/>
      <w:r w:rsidRPr="00A30882">
        <w:t>fXmlFile</w:t>
      </w:r>
      <w:proofErr w:type="spellEnd"/>
      <w:r w:rsidRPr="00A30882">
        <w:t>);</w:t>
      </w:r>
      <w:r w:rsidRPr="00A30882">
        <w:br/>
        <w:t xml:space="preserve">            </w:t>
      </w:r>
      <w:proofErr w:type="spellStart"/>
      <w:r w:rsidRPr="00A30882">
        <w:t>doc.getDocumentElement</w:t>
      </w:r>
      <w:proofErr w:type="spellEnd"/>
      <w:r w:rsidRPr="00A30882">
        <w:t>().</w:t>
      </w:r>
      <w:proofErr w:type="spellStart"/>
      <w:r w:rsidRPr="00A30882">
        <w:t>normalize</w:t>
      </w:r>
      <w:proofErr w:type="spellEnd"/>
      <w:r w:rsidRPr="00A30882">
        <w:t>();</w:t>
      </w:r>
      <w:r w:rsidRPr="00A30882">
        <w:br/>
      </w:r>
      <w:r w:rsidRPr="00A30882">
        <w:br/>
        <w:t xml:space="preserve">            Element e = </w:t>
      </w:r>
      <w:proofErr w:type="spellStart"/>
      <w:r w:rsidRPr="00A30882">
        <w:t>doc.getDocumentElement</w:t>
      </w:r>
      <w:proofErr w:type="spellEnd"/>
      <w:r w:rsidRPr="00A30882">
        <w:t>();</w:t>
      </w:r>
      <w:r w:rsidRPr="00A30882">
        <w:br/>
        <w:t xml:space="preserve">            </w:t>
      </w:r>
      <w:proofErr w:type="spellStart"/>
      <w:r w:rsidRPr="00A30882">
        <w:t>return</w:t>
      </w:r>
      <w:proofErr w:type="spellEnd"/>
      <w:r w:rsidRPr="00A30882">
        <w:t xml:space="preserve"> e;</w:t>
      </w:r>
      <w:r w:rsidRPr="00A30882">
        <w:br/>
      </w:r>
      <w:r w:rsidRPr="00A30882">
        <w:br/>
        <w:t xml:space="preserve">        } </w:t>
      </w:r>
      <w:proofErr w:type="spellStart"/>
      <w:r w:rsidRPr="00A30882">
        <w:t>catch</w:t>
      </w:r>
      <w:proofErr w:type="spellEnd"/>
      <w:r w:rsidRPr="00A30882">
        <w:t xml:space="preserve"> (</w:t>
      </w:r>
      <w:proofErr w:type="spellStart"/>
      <w:r w:rsidRPr="00A30882">
        <w:t>SAXException</w:t>
      </w:r>
      <w:proofErr w:type="spellEnd"/>
      <w:r w:rsidRPr="00A30882">
        <w:t xml:space="preserve"> </w:t>
      </w:r>
      <w:proofErr w:type="spellStart"/>
      <w:r w:rsidRPr="00A30882">
        <w:t>ex</w:t>
      </w:r>
      <w:proofErr w:type="spellEnd"/>
      <w:r w:rsidRPr="00A30882">
        <w:t>) {</w:t>
      </w:r>
      <w:r w:rsidRPr="00A30882">
        <w:br/>
        <w:t xml:space="preserve">            Logger.getLogger(SendMessageToChannelVersion.class.getName()).log(Level.SEVERE, </w:t>
      </w:r>
      <w:proofErr w:type="spellStart"/>
      <w:r w:rsidRPr="00A30882">
        <w:t>null</w:t>
      </w:r>
      <w:proofErr w:type="spellEnd"/>
      <w:r w:rsidRPr="00A30882">
        <w:t xml:space="preserve">, </w:t>
      </w:r>
      <w:proofErr w:type="spellStart"/>
      <w:r w:rsidRPr="00A30882">
        <w:t>ex</w:t>
      </w:r>
      <w:proofErr w:type="spellEnd"/>
      <w:r w:rsidRPr="00A30882">
        <w:t>);</w:t>
      </w:r>
      <w:r w:rsidRPr="00A30882">
        <w:br/>
        <w:t xml:space="preserve">        } </w:t>
      </w:r>
      <w:proofErr w:type="spellStart"/>
      <w:r w:rsidRPr="00A30882">
        <w:t>catch</w:t>
      </w:r>
      <w:proofErr w:type="spellEnd"/>
      <w:r w:rsidRPr="00A30882">
        <w:t xml:space="preserve"> (</w:t>
      </w:r>
      <w:proofErr w:type="spellStart"/>
      <w:r w:rsidRPr="00A30882">
        <w:t>IOException</w:t>
      </w:r>
      <w:proofErr w:type="spellEnd"/>
      <w:r w:rsidRPr="00A30882">
        <w:t xml:space="preserve"> </w:t>
      </w:r>
      <w:proofErr w:type="spellStart"/>
      <w:r w:rsidRPr="00A30882">
        <w:t>ex</w:t>
      </w:r>
      <w:proofErr w:type="spellEnd"/>
      <w:r w:rsidRPr="00A30882">
        <w:t>) {</w:t>
      </w:r>
      <w:r w:rsidRPr="00A30882">
        <w:br/>
        <w:t xml:space="preserve">            Logger.getLogger(SendMessageToChannelVersion.class.getName()).log(Level.SEVERE, </w:t>
      </w:r>
      <w:proofErr w:type="spellStart"/>
      <w:r w:rsidRPr="00A30882">
        <w:t>null</w:t>
      </w:r>
      <w:proofErr w:type="spellEnd"/>
      <w:r w:rsidRPr="00A30882">
        <w:t xml:space="preserve">, </w:t>
      </w:r>
      <w:proofErr w:type="spellStart"/>
      <w:r w:rsidRPr="00A30882">
        <w:t>ex</w:t>
      </w:r>
      <w:proofErr w:type="spellEnd"/>
      <w:r w:rsidRPr="00A30882">
        <w:t>);</w:t>
      </w:r>
      <w:r w:rsidRPr="00A30882">
        <w:br/>
        <w:t xml:space="preserve">        } </w:t>
      </w:r>
      <w:proofErr w:type="spellStart"/>
      <w:r w:rsidRPr="00A30882">
        <w:t>catch</w:t>
      </w:r>
      <w:proofErr w:type="spellEnd"/>
      <w:r w:rsidRPr="00A30882">
        <w:t xml:space="preserve"> (</w:t>
      </w:r>
      <w:proofErr w:type="spellStart"/>
      <w:r w:rsidRPr="00A30882">
        <w:t>ParserConfigurationException</w:t>
      </w:r>
      <w:proofErr w:type="spellEnd"/>
      <w:r w:rsidRPr="00A30882">
        <w:t xml:space="preserve"> </w:t>
      </w:r>
      <w:proofErr w:type="spellStart"/>
      <w:r w:rsidRPr="00A30882">
        <w:t>ex</w:t>
      </w:r>
      <w:proofErr w:type="spellEnd"/>
      <w:r w:rsidRPr="00A30882">
        <w:t>) {</w:t>
      </w:r>
      <w:r w:rsidRPr="00A30882">
        <w:br/>
        <w:t xml:space="preserve">            </w:t>
      </w:r>
      <w:r w:rsidRPr="00A30882">
        <w:lastRenderedPageBreak/>
        <w:t xml:space="preserve">Logger.getLogger(SendMessageToChannelVersion.class.getName()).log(Level.SEVERE, </w:t>
      </w:r>
      <w:proofErr w:type="spellStart"/>
      <w:r w:rsidRPr="00A30882">
        <w:t>null</w:t>
      </w:r>
      <w:proofErr w:type="spellEnd"/>
      <w:r w:rsidRPr="00A30882">
        <w:t xml:space="preserve">, </w:t>
      </w:r>
      <w:proofErr w:type="spellStart"/>
      <w:r w:rsidRPr="00A30882">
        <w:t>ex</w:t>
      </w:r>
      <w:proofErr w:type="spellEnd"/>
      <w:r w:rsidRPr="00A30882">
        <w:t>);</w:t>
      </w:r>
      <w:r w:rsidRPr="00A30882">
        <w:br/>
        <w:t xml:space="preserve">        }</w:t>
      </w:r>
      <w:r w:rsidRPr="00A30882">
        <w:br/>
        <w:t xml:space="preserve">        </w:t>
      </w:r>
      <w:proofErr w:type="spellStart"/>
      <w:r w:rsidRPr="00A30882">
        <w:t>return</w:t>
      </w:r>
      <w:proofErr w:type="spellEnd"/>
      <w:r w:rsidRPr="00A30882">
        <w:t xml:space="preserve"> </w:t>
      </w:r>
      <w:proofErr w:type="spellStart"/>
      <w:r w:rsidRPr="00A30882">
        <w:t>null</w:t>
      </w:r>
      <w:proofErr w:type="spellEnd"/>
      <w:r w:rsidRPr="00A30882">
        <w:t>;</w:t>
      </w:r>
      <w:r w:rsidRPr="00A30882">
        <w:br/>
        <w:t xml:space="preserve">    }</w:t>
      </w:r>
      <w:r w:rsidRPr="00A30882">
        <w:br/>
        <w:t>}</w:t>
      </w:r>
    </w:p>
    <w:p w14:paraId="1CAB9995" w14:textId="31351371" w:rsidR="007F0752" w:rsidRPr="00A30882" w:rsidRDefault="007F0752" w:rsidP="007F0752">
      <w:pPr>
        <w:pStyle w:val="Sourcewithforeground"/>
        <w:jc w:val="left"/>
      </w:pPr>
    </w:p>
    <w:p w14:paraId="5C379BCF" w14:textId="77777777" w:rsidR="007F0752" w:rsidRPr="00A30882" w:rsidRDefault="007F0752" w:rsidP="002F3430">
      <w:pPr>
        <w:pStyle w:val="Sourcewithforeground"/>
      </w:pPr>
    </w:p>
    <w:p w14:paraId="237B4656" w14:textId="77777777" w:rsidR="001167F6" w:rsidRPr="00A30882" w:rsidRDefault="001167F6" w:rsidP="002F3430">
      <w:pPr>
        <w:pStyle w:val="Pictureposition"/>
      </w:pPr>
      <w:r w:rsidRPr="00A30882">
        <w:rPr>
          <w:noProof/>
          <w:lang w:val="en-US"/>
        </w:rPr>
        <w:drawing>
          <wp:inline distT="0" distB="0" distL="0" distR="0" wp14:anchorId="1960E446" wp14:editId="35220282">
            <wp:extent cx="5486400" cy="1045845"/>
            <wp:effectExtent l="0" t="0" r="0" b="1905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1045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461AAC" w14:textId="2E6C40E0" w:rsidR="001167F6" w:rsidRPr="00A30882" w:rsidRDefault="008C1677" w:rsidP="002F3430">
      <w:pPr>
        <w:pStyle w:val="Picturecaption"/>
      </w:pPr>
      <w:fldSimple w:instr=" SEQ Attēls \* ARABIC ">
        <w:bookmarkStart w:id="146" w:name="_Toc110419775"/>
        <w:r w:rsidR="00B93481">
          <w:rPr>
            <w:noProof/>
          </w:rPr>
          <w:t>26</w:t>
        </w:r>
      </w:fldSimple>
      <w:r w:rsidR="00957D4C" w:rsidRPr="00A30882">
        <w:t>.</w:t>
      </w:r>
      <w:r w:rsidR="001167F6" w:rsidRPr="00A30882">
        <w:t>attēls. Izveidotais ziņojums</w:t>
      </w:r>
      <w:bookmarkEnd w:id="146"/>
    </w:p>
    <w:p w14:paraId="5B7A129F" w14:textId="77777777" w:rsidR="001167F6" w:rsidRPr="00A30882" w:rsidRDefault="001167F6" w:rsidP="001E2C06">
      <w:pPr>
        <w:pStyle w:val="Heading4"/>
      </w:pPr>
      <w:bookmarkStart w:id="147" w:name="_Toc110419716"/>
      <w:r w:rsidRPr="00A30882">
        <w:t>Ziņojumu dzēšana (</w:t>
      </w:r>
      <w:proofErr w:type="spellStart"/>
      <w:r w:rsidRPr="00A30882">
        <w:t>MessageDelete</w:t>
      </w:r>
      <w:proofErr w:type="spellEnd"/>
      <w:r w:rsidRPr="00A30882">
        <w:t>)</w:t>
      </w:r>
      <w:bookmarkEnd w:id="147"/>
    </w:p>
    <w:p w14:paraId="75294B4E" w14:textId="34018CB1" w:rsidR="001167F6" w:rsidRPr="00A30882" w:rsidRDefault="001167F6" w:rsidP="002F3430">
      <w:r w:rsidRPr="00A30882">
        <w:t>No kanāla tiek dz</w:t>
      </w:r>
      <w:r w:rsidR="001107D9" w:rsidRPr="00A30882">
        <w:t>ē</w:t>
      </w:r>
      <w:r w:rsidRPr="00A30882">
        <w:t>sti ziņojumi:</w:t>
      </w:r>
    </w:p>
    <w:p w14:paraId="2B2D05BC" w14:textId="52C9CC52" w:rsidR="00246F8C" w:rsidRPr="00A30882" w:rsidRDefault="00246F8C" w:rsidP="00246F8C">
      <w:pPr>
        <w:pStyle w:val="Sourcewithforeground"/>
        <w:jc w:val="left"/>
      </w:pPr>
      <w:proofErr w:type="spellStart"/>
      <w:r w:rsidRPr="00A30882">
        <w:t>package</w:t>
      </w:r>
      <w:proofErr w:type="spellEnd"/>
      <w:r w:rsidRPr="00A30882">
        <w:t xml:space="preserve"> </w:t>
      </w:r>
      <w:proofErr w:type="spellStart"/>
      <w:r w:rsidRPr="00A30882">
        <w:t>lv.abcsoftware.eves.samples.deletemessage</w:t>
      </w:r>
      <w:proofErr w:type="spellEnd"/>
      <w:r w:rsidRPr="00A30882">
        <w:t>;</w:t>
      </w:r>
      <w:r w:rsidRPr="00A30882">
        <w:br/>
      </w:r>
      <w:r w:rsidRPr="00A30882">
        <w:br/>
        <w:t xml:space="preserve">import </w:t>
      </w:r>
      <w:proofErr w:type="spellStart"/>
      <w:r w:rsidRPr="00A30882">
        <w:t>java.util.Map</w:t>
      </w:r>
      <w:proofErr w:type="spellEnd"/>
      <w:r w:rsidRPr="00A30882">
        <w:t>;</w:t>
      </w:r>
      <w:r w:rsidRPr="00A30882">
        <w:br/>
        <w:t xml:space="preserve">import </w:t>
      </w:r>
      <w:proofErr w:type="spellStart"/>
      <w:r w:rsidRPr="00A30882">
        <w:t>javax.xml.ws.BindingProvider</w:t>
      </w:r>
      <w:proofErr w:type="spellEnd"/>
      <w:r w:rsidRPr="00A30882">
        <w:t>;</w:t>
      </w:r>
      <w:r w:rsidRPr="00A30882">
        <w:br/>
        <w:t>import lv.gov.eps.ivis.iss.ditservice.v1_0.DeleteMessageResponse;</w:t>
      </w:r>
      <w:r w:rsidRPr="00A30882">
        <w:br/>
        <w:t>import lv.gov.eps.ivis.iss.ditservice.v1_0.IDITMessageServiceContract;</w:t>
      </w:r>
      <w:r w:rsidRPr="00A30882">
        <w:br/>
        <w:t>import lv.gov.eps.ivis.iss.ditservice.v1_0.DITMessageService;</w:t>
      </w:r>
      <w:r w:rsidRPr="00A30882">
        <w:br/>
        <w:t>import lv.gov.eps.ivis.xmlschemas._100000.dit.v1_0.MessageRequestStructure;</w:t>
      </w:r>
      <w:r w:rsidRPr="00A30882">
        <w:br/>
        <w:t xml:space="preserve">import </w:t>
      </w:r>
      <w:proofErr w:type="spellStart"/>
      <w:r w:rsidRPr="00A30882">
        <w:t>org.apache.cxf.BusFactory</w:t>
      </w:r>
      <w:proofErr w:type="spellEnd"/>
      <w:r w:rsidRPr="00A30882">
        <w:t>;</w:t>
      </w:r>
      <w:r w:rsidRPr="00A30882">
        <w:br/>
        <w:t xml:space="preserve">import </w:t>
      </w:r>
      <w:proofErr w:type="spellStart"/>
      <w:r w:rsidRPr="00A30882">
        <w:t>org.apache.cxf.bus.spring.SpringBusFactory</w:t>
      </w:r>
      <w:proofErr w:type="spellEnd"/>
      <w:r w:rsidRPr="00A30882">
        <w:t>;</w:t>
      </w:r>
      <w:r w:rsidRPr="00A30882">
        <w:br/>
      </w:r>
      <w:r w:rsidRPr="00A30882">
        <w:br/>
      </w:r>
      <w:proofErr w:type="spellStart"/>
      <w:r w:rsidRPr="00A30882">
        <w:t>public</w:t>
      </w:r>
      <w:proofErr w:type="spellEnd"/>
      <w:r w:rsidRPr="00A30882">
        <w:t xml:space="preserve"> </w:t>
      </w:r>
      <w:proofErr w:type="spellStart"/>
      <w:r w:rsidRPr="00A30882">
        <w:t>class</w:t>
      </w:r>
      <w:proofErr w:type="spellEnd"/>
      <w:r w:rsidRPr="00A30882">
        <w:t xml:space="preserve"> </w:t>
      </w:r>
      <w:proofErr w:type="spellStart"/>
      <w:r w:rsidRPr="00A30882">
        <w:t>DeleteMessage</w:t>
      </w:r>
      <w:proofErr w:type="spellEnd"/>
      <w:r w:rsidRPr="00A30882">
        <w:t xml:space="preserve"> {</w:t>
      </w:r>
      <w:r w:rsidRPr="00A30882">
        <w:br/>
      </w:r>
      <w:r w:rsidRPr="00A30882">
        <w:br/>
        <w:t xml:space="preserve">    </w:t>
      </w:r>
      <w:proofErr w:type="spellStart"/>
      <w:r w:rsidRPr="00A30882">
        <w:t>public</w:t>
      </w:r>
      <w:proofErr w:type="spellEnd"/>
      <w:r w:rsidRPr="00A30882">
        <w:t xml:space="preserve"> </w:t>
      </w:r>
      <w:proofErr w:type="spellStart"/>
      <w:r w:rsidRPr="00A30882">
        <w:t>static</w:t>
      </w:r>
      <w:proofErr w:type="spellEnd"/>
      <w:r w:rsidRPr="00A30882">
        <w:t xml:space="preserve"> </w:t>
      </w:r>
      <w:proofErr w:type="spellStart"/>
      <w:r w:rsidRPr="00A30882">
        <w:t>void</w:t>
      </w:r>
      <w:proofErr w:type="spellEnd"/>
      <w:r w:rsidRPr="00A30882">
        <w:t xml:space="preserve"> </w:t>
      </w:r>
      <w:proofErr w:type="spellStart"/>
      <w:r w:rsidRPr="00A30882">
        <w:t>main</w:t>
      </w:r>
      <w:proofErr w:type="spellEnd"/>
      <w:r w:rsidRPr="00A30882">
        <w:t>(</w:t>
      </w:r>
      <w:proofErr w:type="spellStart"/>
      <w:r w:rsidRPr="00A30882">
        <w:t>String</w:t>
      </w:r>
      <w:proofErr w:type="spellEnd"/>
      <w:r w:rsidRPr="00A30882">
        <w:t xml:space="preserve">[] </w:t>
      </w:r>
      <w:proofErr w:type="spellStart"/>
      <w:r w:rsidRPr="00A30882">
        <w:t>args</w:t>
      </w:r>
      <w:proofErr w:type="spellEnd"/>
      <w:r w:rsidRPr="00A30882">
        <w:t>) {</w:t>
      </w:r>
      <w:r w:rsidRPr="00A30882">
        <w:br/>
        <w:t xml:space="preserve">        </w:t>
      </w:r>
      <w:proofErr w:type="spellStart"/>
      <w:r w:rsidRPr="00A30882">
        <w:t>SpringBusFactory</w:t>
      </w:r>
      <w:proofErr w:type="spellEnd"/>
      <w:r w:rsidRPr="00A30882">
        <w:t xml:space="preserve"> </w:t>
      </w:r>
      <w:proofErr w:type="spellStart"/>
      <w:r w:rsidRPr="00A30882">
        <w:t>bf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SpringBusFactory</w:t>
      </w:r>
      <w:proofErr w:type="spellEnd"/>
      <w:r w:rsidRPr="00A30882">
        <w:t xml:space="preserve">();        </w:t>
      </w:r>
      <w:r w:rsidRPr="00A30882">
        <w:br/>
        <w:t xml:space="preserve">        BusFactory.setDefaultBus(bf.createBus("ProxyToService/src/main/resources/client-cert.xml"));</w:t>
      </w:r>
      <w:r w:rsidRPr="00A30882">
        <w:br/>
      </w:r>
      <w:r w:rsidRPr="00A30882">
        <w:br/>
        <w:t xml:space="preserve">        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channelName</w:t>
      </w:r>
      <w:proofErr w:type="spellEnd"/>
      <w:r w:rsidRPr="00A30882">
        <w:t xml:space="preserve"> = "</w:t>
      </w:r>
      <w:proofErr w:type="spellStart"/>
      <w:r w:rsidRPr="00A30882">
        <w:t>SampleChannel</w:t>
      </w:r>
      <w:proofErr w:type="spellEnd"/>
      <w:r w:rsidRPr="00A30882">
        <w:t>";</w:t>
      </w:r>
      <w:r w:rsidRPr="00A30882">
        <w:br/>
        <w:t xml:space="preserve">        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channelURN</w:t>
      </w:r>
      <w:proofErr w:type="spellEnd"/>
      <w:r w:rsidRPr="00A30882">
        <w:t xml:space="preserve"> = "URN:IVIS:100001:CHA-" + </w:t>
      </w:r>
      <w:proofErr w:type="spellStart"/>
      <w:r w:rsidRPr="00A30882">
        <w:t>channelName</w:t>
      </w:r>
      <w:proofErr w:type="spellEnd"/>
      <w:r w:rsidRPr="00A30882">
        <w:t xml:space="preserve"> + "-TYPE-DIK";</w:t>
      </w:r>
      <w:r w:rsidRPr="00A30882">
        <w:br/>
        <w:t xml:space="preserve">        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channelVersionURN</w:t>
      </w:r>
      <w:proofErr w:type="spellEnd"/>
      <w:r w:rsidRPr="00A30882">
        <w:t xml:space="preserve"> = "URN:IVIS:100001:CHA-" + </w:t>
      </w:r>
      <w:proofErr w:type="spellStart"/>
      <w:r w:rsidRPr="00A30882">
        <w:t>channelName</w:t>
      </w:r>
      <w:proofErr w:type="spellEnd"/>
      <w:r w:rsidRPr="00A30882">
        <w:t xml:space="preserve"> + "-v1-0-TYPE-DIK";</w:t>
      </w:r>
      <w:r w:rsidRPr="00A30882">
        <w:br/>
      </w:r>
      <w:r w:rsidRPr="00A30882">
        <w:br/>
        <w:t xml:space="preserve">        </w:t>
      </w:r>
      <w:proofErr w:type="spellStart"/>
      <w:r w:rsidRPr="00A30882">
        <w:t>DITMessageService</w:t>
      </w:r>
      <w:proofErr w:type="spellEnd"/>
      <w:r w:rsidRPr="00A30882">
        <w:t xml:space="preserve"> </w:t>
      </w:r>
      <w:proofErr w:type="spellStart"/>
      <w:r w:rsidRPr="00A30882">
        <w:t>dITService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DITMessageService</w:t>
      </w:r>
      <w:proofErr w:type="spellEnd"/>
      <w:r w:rsidRPr="00A30882">
        <w:t>();</w:t>
      </w:r>
      <w:r w:rsidRPr="00A30882">
        <w:br/>
      </w:r>
      <w:r w:rsidRPr="00A30882">
        <w:br/>
        <w:t xml:space="preserve">        </w:t>
      </w:r>
      <w:proofErr w:type="spellStart"/>
      <w:r w:rsidRPr="00A30882">
        <w:t>IDITMessageServiceContract</w:t>
      </w:r>
      <w:proofErr w:type="spellEnd"/>
      <w:r w:rsidRPr="00A30882">
        <w:t xml:space="preserve"> </w:t>
      </w:r>
      <w:proofErr w:type="spellStart"/>
      <w:r w:rsidRPr="00A30882">
        <w:t>ditClient</w:t>
      </w:r>
      <w:proofErr w:type="spellEnd"/>
      <w:r w:rsidRPr="00A30882">
        <w:t xml:space="preserve"> = dITService.getWs2007FederationNoSct();</w:t>
      </w:r>
      <w:r w:rsidRPr="00A30882">
        <w:br/>
        <w:t xml:space="preserve">        </w:t>
      </w:r>
      <w:proofErr w:type="spellStart"/>
      <w:r w:rsidRPr="00A30882">
        <w:t>Map</w:t>
      </w:r>
      <w:proofErr w:type="spellEnd"/>
      <w:r w:rsidRPr="00A30882">
        <w:t>&lt;</w:t>
      </w:r>
      <w:proofErr w:type="spellStart"/>
      <w:r w:rsidRPr="00A30882">
        <w:t>String</w:t>
      </w:r>
      <w:proofErr w:type="spellEnd"/>
      <w:r w:rsidRPr="00A30882">
        <w:t xml:space="preserve">, </w:t>
      </w:r>
      <w:proofErr w:type="spellStart"/>
      <w:r w:rsidRPr="00A30882">
        <w:t>Object</w:t>
      </w:r>
      <w:proofErr w:type="spellEnd"/>
      <w:r w:rsidRPr="00A30882">
        <w:t xml:space="preserve">&gt; </w:t>
      </w:r>
      <w:proofErr w:type="spellStart"/>
      <w:r w:rsidRPr="00A30882">
        <w:t>ditCtx</w:t>
      </w:r>
      <w:proofErr w:type="spellEnd"/>
      <w:r w:rsidRPr="00A30882">
        <w:t xml:space="preserve"> = ((</w:t>
      </w:r>
      <w:proofErr w:type="spellStart"/>
      <w:r w:rsidRPr="00A30882">
        <w:t>BindingProvider</w:t>
      </w:r>
      <w:proofErr w:type="spellEnd"/>
      <w:r w:rsidRPr="00A30882">
        <w:t xml:space="preserve">) </w:t>
      </w:r>
      <w:proofErr w:type="spellStart"/>
      <w:r w:rsidRPr="00A30882">
        <w:t>ditClient</w:t>
      </w:r>
      <w:proofErr w:type="spellEnd"/>
      <w:r w:rsidRPr="00A30882">
        <w:t>).</w:t>
      </w:r>
      <w:proofErr w:type="spellStart"/>
      <w:r w:rsidRPr="00A30882">
        <w:t>getRequestContext</w:t>
      </w:r>
      <w:proofErr w:type="spellEnd"/>
      <w:r w:rsidRPr="00A30882">
        <w:t>();</w:t>
      </w:r>
      <w:r w:rsidRPr="00A30882">
        <w:br/>
        <w:t xml:space="preserve">        /*</w:t>
      </w:r>
      <w:proofErr w:type="spellStart"/>
      <w:r w:rsidRPr="00A30882">
        <w:t>ditCtx.put</w:t>
      </w:r>
      <w:proofErr w:type="spellEnd"/>
      <w:r w:rsidRPr="00A30882">
        <w:t>("</w:t>
      </w:r>
      <w:proofErr w:type="spellStart"/>
      <w:r w:rsidRPr="00A30882">
        <w:t>ws-security.username</w:t>
      </w:r>
      <w:proofErr w:type="spellEnd"/>
      <w:r w:rsidRPr="00A30882">
        <w:t>", "username3");</w:t>
      </w:r>
      <w:r w:rsidRPr="00A30882">
        <w:br/>
        <w:t xml:space="preserve">        </w:t>
      </w:r>
      <w:proofErr w:type="spellStart"/>
      <w:r w:rsidRPr="00A30882">
        <w:t>ditCtx.put</w:t>
      </w:r>
      <w:proofErr w:type="spellEnd"/>
      <w:r w:rsidRPr="00A30882">
        <w:t>("</w:t>
      </w:r>
      <w:proofErr w:type="spellStart"/>
      <w:r w:rsidRPr="00A30882">
        <w:t>ws-security.password</w:t>
      </w:r>
      <w:proofErr w:type="spellEnd"/>
      <w:r w:rsidRPr="00A30882">
        <w:t>", "</w:t>
      </w:r>
      <w:proofErr w:type="spellStart"/>
      <w:r w:rsidR="004756B8">
        <w:t>password</w:t>
      </w:r>
      <w:proofErr w:type="spellEnd"/>
      <w:r w:rsidRPr="00A30882">
        <w:t>");*/</w:t>
      </w:r>
      <w:r w:rsidRPr="00A30882">
        <w:br/>
      </w:r>
      <w:r w:rsidRPr="00A30882">
        <w:br/>
        <w:t xml:space="preserve">        </w:t>
      </w:r>
      <w:proofErr w:type="spellStart"/>
      <w:r w:rsidRPr="00A30882">
        <w:t>MessageRequestStructure</w:t>
      </w:r>
      <w:proofErr w:type="spellEnd"/>
      <w:r w:rsidRPr="00A30882">
        <w:t xml:space="preserve"> </w:t>
      </w:r>
      <w:proofErr w:type="spellStart"/>
      <w:r w:rsidRPr="00A30882">
        <w:t>messDelete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MessageRequestStructure</w:t>
      </w:r>
      <w:proofErr w:type="spellEnd"/>
      <w:r w:rsidRPr="00A30882">
        <w:t>();</w:t>
      </w:r>
      <w:r w:rsidRPr="00A30882">
        <w:br/>
      </w:r>
      <w:r w:rsidRPr="00A30882">
        <w:lastRenderedPageBreak/>
        <w:t xml:space="preserve">        </w:t>
      </w:r>
      <w:proofErr w:type="spellStart"/>
      <w:r w:rsidRPr="00A30882">
        <w:t>messDelete.setChannelURN</w:t>
      </w:r>
      <w:proofErr w:type="spellEnd"/>
      <w:r w:rsidRPr="00A30882">
        <w:t>(</w:t>
      </w:r>
      <w:proofErr w:type="spellStart"/>
      <w:r w:rsidRPr="00A30882">
        <w:t>channelURN</w:t>
      </w:r>
      <w:proofErr w:type="spellEnd"/>
      <w:r w:rsidRPr="00A30882">
        <w:t>);</w:t>
      </w:r>
      <w:r w:rsidRPr="00A30882">
        <w:br/>
      </w:r>
      <w:r w:rsidRPr="00A30882">
        <w:br/>
        <w:t xml:space="preserve">        lv.gov.eps.ivis.iss.ditservice.v1_0.DeleteMessage </w:t>
      </w:r>
      <w:proofErr w:type="spellStart"/>
      <w:r w:rsidRPr="00A30882">
        <w:t>deleteRequest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lv.gov.eps.ivis.iss.ditservice.v1_0.DeleteMessage();</w:t>
      </w:r>
      <w:r w:rsidRPr="00A30882">
        <w:br/>
        <w:t xml:space="preserve">        </w:t>
      </w:r>
      <w:proofErr w:type="spellStart"/>
      <w:r w:rsidRPr="00A30882">
        <w:t>deleteRequest.setMessageRequest</w:t>
      </w:r>
      <w:proofErr w:type="spellEnd"/>
      <w:r w:rsidRPr="00A30882">
        <w:t>(</w:t>
      </w:r>
      <w:proofErr w:type="spellStart"/>
      <w:r w:rsidRPr="00A30882">
        <w:t>messDelete</w:t>
      </w:r>
      <w:proofErr w:type="spellEnd"/>
      <w:r w:rsidRPr="00A30882">
        <w:t>);</w:t>
      </w:r>
      <w:r w:rsidRPr="00A30882">
        <w:br/>
      </w:r>
      <w:r w:rsidRPr="00A30882">
        <w:br/>
      </w:r>
      <w:r w:rsidRPr="00A30882">
        <w:br/>
        <w:t xml:space="preserve">        </w:t>
      </w:r>
      <w:proofErr w:type="spellStart"/>
      <w:r w:rsidRPr="00A30882">
        <w:t>DeleteMessageResponse</w:t>
      </w:r>
      <w:proofErr w:type="spellEnd"/>
      <w:r w:rsidRPr="00A30882">
        <w:t xml:space="preserve"> </w:t>
      </w:r>
      <w:proofErr w:type="spellStart"/>
      <w:r w:rsidRPr="00A30882">
        <w:t>deleteMessageResponse</w:t>
      </w:r>
      <w:proofErr w:type="spellEnd"/>
      <w:r w:rsidRPr="00A30882">
        <w:t xml:space="preserve"> = </w:t>
      </w:r>
      <w:proofErr w:type="spellStart"/>
      <w:r w:rsidRPr="00A30882">
        <w:t>ditClient.deleteMessage</w:t>
      </w:r>
      <w:proofErr w:type="spellEnd"/>
      <w:r w:rsidRPr="00A30882">
        <w:t>(</w:t>
      </w:r>
      <w:proofErr w:type="spellStart"/>
      <w:r w:rsidRPr="00A30882">
        <w:t>deleteRequest</w:t>
      </w:r>
      <w:proofErr w:type="spellEnd"/>
      <w:r w:rsidRPr="00A30882">
        <w:t>);</w:t>
      </w:r>
      <w:r w:rsidRPr="00A30882">
        <w:br/>
        <w:t xml:space="preserve">        </w:t>
      </w:r>
      <w:proofErr w:type="spellStart"/>
      <w:r w:rsidRPr="00A30882">
        <w:t>System.out.println</w:t>
      </w:r>
      <w:proofErr w:type="spellEnd"/>
      <w:r w:rsidRPr="00A30882">
        <w:t>("</w:t>
      </w:r>
      <w:proofErr w:type="spellStart"/>
      <w:r w:rsidRPr="00A30882">
        <w:t>Message</w:t>
      </w:r>
      <w:proofErr w:type="spellEnd"/>
      <w:r w:rsidRPr="00A30882">
        <w:t xml:space="preserve"> </w:t>
      </w:r>
      <w:proofErr w:type="spellStart"/>
      <w:r w:rsidRPr="00A30882">
        <w:t>deleted</w:t>
      </w:r>
      <w:proofErr w:type="spellEnd"/>
      <w:r w:rsidRPr="00A30882">
        <w:t xml:space="preserve"> </w:t>
      </w:r>
      <w:proofErr w:type="spellStart"/>
      <w:r w:rsidRPr="00A30882">
        <w:t>result</w:t>
      </w:r>
      <w:proofErr w:type="spellEnd"/>
      <w:r w:rsidRPr="00A30882">
        <w:t xml:space="preserve"> = " + </w:t>
      </w:r>
      <w:proofErr w:type="spellStart"/>
      <w:r w:rsidRPr="00A30882">
        <w:t>deleteMessageResponse.isDeleteMessageResult</w:t>
      </w:r>
      <w:proofErr w:type="spellEnd"/>
      <w:r w:rsidRPr="00A30882">
        <w:t xml:space="preserve">());        </w:t>
      </w:r>
      <w:r w:rsidRPr="00A30882">
        <w:br/>
        <w:t xml:space="preserve">    }</w:t>
      </w:r>
      <w:r w:rsidRPr="00A30882">
        <w:br/>
        <w:t>}</w:t>
      </w:r>
    </w:p>
    <w:p w14:paraId="3AE573F4" w14:textId="77777777" w:rsidR="00246F8C" w:rsidRPr="00A30882" w:rsidRDefault="00246F8C" w:rsidP="00246F8C">
      <w:pPr>
        <w:pStyle w:val="Sourcewithforeground"/>
        <w:jc w:val="left"/>
      </w:pPr>
    </w:p>
    <w:p w14:paraId="10BA1C93" w14:textId="77777777" w:rsidR="001167F6" w:rsidRPr="00A30882" w:rsidRDefault="001167F6" w:rsidP="002F3430">
      <w:pPr>
        <w:pStyle w:val="Pictureposition"/>
      </w:pPr>
      <w:r w:rsidRPr="00A30882">
        <w:rPr>
          <w:noProof/>
          <w:lang w:val="en-US"/>
        </w:rPr>
        <w:drawing>
          <wp:inline distT="0" distB="0" distL="0" distR="0" wp14:anchorId="74C70E17" wp14:editId="13747288">
            <wp:extent cx="5486400" cy="1209040"/>
            <wp:effectExtent l="0" t="0" r="0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1209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E6F57D" w14:textId="3E7E3779" w:rsidR="001167F6" w:rsidRPr="00A30882" w:rsidRDefault="008C1677" w:rsidP="002F3430">
      <w:pPr>
        <w:pStyle w:val="Picturecaption"/>
      </w:pPr>
      <w:fldSimple w:instr=" SEQ Attēls \* ARABIC ">
        <w:bookmarkStart w:id="148" w:name="_Toc110419776"/>
        <w:r w:rsidR="00B93481">
          <w:rPr>
            <w:noProof/>
          </w:rPr>
          <w:t>27</w:t>
        </w:r>
      </w:fldSimple>
      <w:r w:rsidR="00957D4C" w:rsidRPr="00A30882">
        <w:t>.</w:t>
      </w:r>
      <w:r w:rsidR="001167F6" w:rsidRPr="00A30882">
        <w:t>attēls. Dz</w:t>
      </w:r>
      <w:r w:rsidR="001107D9" w:rsidRPr="00A30882">
        <w:t>ē</w:t>
      </w:r>
      <w:r w:rsidR="001167F6" w:rsidRPr="00A30882">
        <w:t>sti</w:t>
      </w:r>
      <w:r w:rsidR="001107D9" w:rsidRPr="00A30882">
        <w:t>e</w:t>
      </w:r>
      <w:r w:rsidR="001167F6" w:rsidRPr="00A30882">
        <w:t xml:space="preserve"> ziņojumi</w:t>
      </w:r>
      <w:bookmarkEnd w:id="148"/>
    </w:p>
    <w:p w14:paraId="0D649E32" w14:textId="2623A475" w:rsidR="001167F6" w:rsidRPr="00A30882" w:rsidRDefault="001167F6" w:rsidP="001E2C06">
      <w:pPr>
        <w:pStyle w:val="Heading4"/>
      </w:pPr>
      <w:bookmarkStart w:id="149" w:name="_Toc110419717"/>
      <w:r w:rsidRPr="00A30882">
        <w:t>Pievienot pierakstītāju kanāla versijai (</w:t>
      </w:r>
      <w:proofErr w:type="spellStart"/>
      <w:r w:rsidRPr="00A30882">
        <w:t>CreateSubscriberToChannelVersion</w:t>
      </w:r>
      <w:proofErr w:type="spellEnd"/>
      <w:r w:rsidRPr="00A30882">
        <w:t>)</w:t>
      </w:r>
      <w:bookmarkEnd w:id="149"/>
    </w:p>
    <w:p w14:paraId="68159936" w14:textId="1E4AEDAB" w:rsidR="001167F6" w:rsidRPr="00A30882" w:rsidRDefault="001167F6" w:rsidP="002F3430">
      <w:r w:rsidRPr="00A30882">
        <w:t xml:space="preserve">Tiek pārbaudīts vai </w:t>
      </w:r>
      <w:r w:rsidR="00B005F3" w:rsidRPr="00A30882">
        <w:t>eksistē</w:t>
      </w:r>
      <w:r w:rsidRPr="00A30882">
        <w:t xml:space="preserve"> </w:t>
      </w:r>
      <w:r w:rsidR="004D4E11" w:rsidRPr="00A30882">
        <w:t>pierakstītājs</w:t>
      </w:r>
      <w:r w:rsidRPr="00A30882">
        <w:t xml:space="preserve"> kanāla</w:t>
      </w:r>
      <w:r w:rsidR="00A010F7" w:rsidRPr="00A30882">
        <w:t xml:space="preserve">; </w:t>
      </w:r>
      <w:r w:rsidRPr="00A30882">
        <w:t>ja tā nav, tad pievieno pierakstītāju.</w:t>
      </w:r>
    </w:p>
    <w:p w14:paraId="5F9F617F" w14:textId="77777777" w:rsidR="00F61B54" w:rsidRPr="00A30882" w:rsidRDefault="00F61B54" w:rsidP="00F61B54">
      <w:pPr>
        <w:pStyle w:val="Sourcewithforeground"/>
        <w:jc w:val="left"/>
      </w:pPr>
      <w:proofErr w:type="spellStart"/>
      <w:r w:rsidRPr="00A30882">
        <w:t>package</w:t>
      </w:r>
      <w:proofErr w:type="spellEnd"/>
      <w:r w:rsidRPr="00A30882">
        <w:t xml:space="preserve"> </w:t>
      </w:r>
      <w:proofErr w:type="spellStart"/>
      <w:r w:rsidRPr="00A30882">
        <w:t>lv.abcsoftware.eves.samples.createsubscriber</w:t>
      </w:r>
      <w:proofErr w:type="spellEnd"/>
      <w:r w:rsidRPr="00A30882">
        <w:t>;</w:t>
      </w:r>
      <w:r w:rsidRPr="00A30882">
        <w:br/>
      </w:r>
      <w:r w:rsidRPr="00A30882">
        <w:br/>
        <w:t xml:space="preserve">import </w:t>
      </w:r>
      <w:proofErr w:type="spellStart"/>
      <w:r w:rsidRPr="00A30882">
        <w:t>java.util.Map</w:t>
      </w:r>
      <w:proofErr w:type="spellEnd"/>
      <w:r w:rsidRPr="00A30882">
        <w:t>;</w:t>
      </w:r>
      <w:r w:rsidRPr="00A30882">
        <w:br/>
        <w:t xml:space="preserve">import </w:t>
      </w:r>
      <w:proofErr w:type="spellStart"/>
      <w:r w:rsidRPr="00A30882">
        <w:t>javax.xml.ws.BindingProvider</w:t>
      </w:r>
      <w:proofErr w:type="spellEnd"/>
      <w:r w:rsidRPr="00A30882">
        <w:t>;</w:t>
      </w:r>
      <w:r w:rsidRPr="00A30882">
        <w:br/>
        <w:t>import lv.gov.eps.ivis.iss.ditconfigurationservice.v1_2.DITConfigurationService;</w:t>
      </w:r>
      <w:r w:rsidRPr="00A30882">
        <w:br/>
      </w:r>
      <w:proofErr w:type="spellStart"/>
      <w:r w:rsidRPr="00A30882">
        <w:t>import</w:t>
      </w:r>
      <w:proofErr w:type="spellEnd"/>
      <w:r w:rsidRPr="00A30882">
        <w:t xml:space="preserve"> lv.gov.eps.ivis.iss.ditconfigurationservice.v1_2.IDITConfigurationServiceContract;</w:t>
      </w:r>
      <w:r w:rsidRPr="00A30882">
        <w:br/>
      </w:r>
      <w:proofErr w:type="spellStart"/>
      <w:r w:rsidRPr="00A30882">
        <w:t>import</w:t>
      </w:r>
      <w:proofErr w:type="spellEnd"/>
      <w:r w:rsidRPr="00A30882">
        <w:t xml:space="preserve"> lv.gov.eps.ivis.iss.ditconfigurationservice.v1_2.InsertChannel;</w:t>
      </w:r>
      <w:r w:rsidRPr="00A30882">
        <w:br/>
        <w:t>import lv.gov.eps.ivis.iss.ditconfigurationservice.v1_2.InsertChannelResponse;</w:t>
      </w:r>
      <w:r w:rsidRPr="00A30882">
        <w:br/>
      </w:r>
      <w:proofErr w:type="spellStart"/>
      <w:r w:rsidRPr="00A30882">
        <w:t>import</w:t>
      </w:r>
      <w:proofErr w:type="spellEnd"/>
      <w:r w:rsidRPr="00A30882">
        <w:t xml:space="preserve"> lv.gov.eps.ivis.iss.ditconfigurationservice.v1_2.InsertChannelVersion;</w:t>
      </w:r>
      <w:r w:rsidRPr="00A30882">
        <w:br/>
      </w:r>
      <w:proofErr w:type="spellStart"/>
      <w:r w:rsidRPr="00A30882">
        <w:t>import</w:t>
      </w:r>
      <w:proofErr w:type="spellEnd"/>
      <w:r w:rsidRPr="00A30882">
        <w:t xml:space="preserve"> lv.gov.eps.ivis.iss.ditconfigurationservice.v1_2.InsertChannelVersionResponse;</w:t>
      </w:r>
      <w:r w:rsidRPr="00A30882">
        <w:br/>
      </w:r>
      <w:proofErr w:type="spellStart"/>
      <w:r w:rsidRPr="00A30882">
        <w:t>import</w:t>
      </w:r>
      <w:proofErr w:type="spellEnd"/>
      <w:r w:rsidRPr="00A30882">
        <w:t xml:space="preserve"> lv.gov.eps.ivis.iss.ditconfigurationservice.v1_2.InsertSubscriberToChannel;</w:t>
      </w:r>
      <w:r w:rsidRPr="00A30882">
        <w:br/>
      </w:r>
      <w:proofErr w:type="spellStart"/>
      <w:r w:rsidRPr="00A30882">
        <w:t>import</w:t>
      </w:r>
      <w:proofErr w:type="spellEnd"/>
      <w:r w:rsidRPr="00A30882">
        <w:t xml:space="preserve"> lv.gov.eps.ivis.iss.ditconfigurationservice.v1_2.SearchChannelVersionsPaged;</w:t>
      </w:r>
      <w:r w:rsidRPr="00A30882">
        <w:br/>
      </w:r>
      <w:proofErr w:type="spellStart"/>
      <w:r w:rsidRPr="00A30882">
        <w:t>import</w:t>
      </w:r>
      <w:proofErr w:type="spellEnd"/>
      <w:r w:rsidRPr="00A30882">
        <w:t xml:space="preserve"> lv.gov.eps.ivis.iss.ditconfigurationservice.v1_2.SearchChannelVersionsPagedResponse;</w:t>
      </w:r>
      <w:r w:rsidRPr="00A30882">
        <w:br/>
      </w:r>
      <w:proofErr w:type="spellStart"/>
      <w:r w:rsidRPr="00A30882">
        <w:t>import</w:t>
      </w:r>
      <w:proofErr w:type="spellEnd"/>
      <w:r w:rsidRPr="00A30882">
        <w:t xml:space="preserve"> lv.gov.eps.ivis.iss.ditconfigurationservice.v1_2.SearchChannelsPaged;</w:t>
      </w:r>
      <w:r w:rsidRPr="00A30882">
        <w:br/>
      </w:r>
      <w:proofErr w:type="spellStart"/>
      <w:r w:rsidRPr="00A30882">
        <w:t>import</w:t>
      </w:r>
      <w:proofErr w:type="spellEnd"/>
      <w:r w:rsidRPr="00A30882">
        <w:t xml:space="preserve"> lv.gov.eps.ivis.iss.ditconfigurationservice.v1_2.SearchSubscribersToChannelPaged;</w:t>
      </w:r>
      <w:r w:rsidRPr="00A30882">
        <w:br/>
      </w:r>
      <w:proofErr w:type="spellStart"/>
      <w:r w:rsidRPr="00A30882">
        <w:t>import</w:t>
      </w:r>
      <w:proofErr w:type="spellEnd"/>
      <w:r w:rsidRPr="00A30882">
        <w:t xml:space="preserve"> lv.gov.eps.ivis.iss.ditconfigurationservice.v1_2.SearchSubscribersToChannelPaged</w:t>
      </w:r>
      <w:r w:rsidRPr="00A30882">
        <w:lastRenderedPageBreak/>
        <w:t>Response;</w:t>
      </w:r>
      <w:r w:rsidRPr="00A30882">
        <w:br/>
      </w:r>
      <w:proofErr w:type="spellStart"/>
      <w:r w:rsidRPr="00A30882">
        <w:t>import</w:t>
      </w:r>
      <w:proofErr w:type="spellEnd"/>
      <w:r w:rsidRPr="00A30882">
        <w:t xml:space="preserve"> lv.gov.eps.ivis.iss.ditconfigurationservice.v1_2.SendMessageResponse;</w:t>
      </w:r>
      <w:r w:rsidRPr="00A30882">
        <w:br/>
      </w:r>
      <w:proofErr w:type="spellStart"/>
      <w:r w:rsidRPr="00A30882">
        <w:t>import</w:t>
      </w:r>
      <w:proofErr w:type="spellEnd"/>
      <w:r w:rsidRPr="00A30882">
        <w:t xml:space="preserve"> lv.gov.eps.ivis.xmlschemas._100000.dit.v1_0.ChannelInfoStructure;</w:t>
      </w:r>
      <w:r w:rsidRPr="00A30882">
        <w:br/>
        <w:t>import lv.gov.eps.ivis.xmlschemas._100000.dit.v1_0.ChannelSearchInfoStructure;</w:t>
      </w:r>
      <w:r w:rsidRPr="00A30882">
        <w:br/>
        <w:t>import lv.gov.eps.ivis.xmlschemas._100000.dit.v1_0.ChannelSubscriberInfoStructure;</w:t>
      </w:r>
      <w:r w:rsidRPr="00A30882">
        <w:br/>
        <w:t>import lv.gov.eps.ivis.xmlschemas._100000.dit.v1_0.ChannelSubscriberSearchInfoStructure;</w:t>
      </w:r>
      <w:r w:rsidRPr="00A30882">
        <w:br/>
        <w:t>import lv.gov.eps.ivis.xmlschemas._100000.dit.v1_0.ChannelType;</w:t>
      </w:r>
      <w:r w:rsidRPr="00A30882">
        <w:br/>
        <w:t>import lv.gov.eps.ivis.xmlschemas._100000.dit.v1_0.ChannelVersionInfoStructure;</w:t>
      </w:r>
      <w:r w:rsidRPr="00A30882">
        <w:br/>
        <w:t>import lv.gov.eps.ivis.xmlschemas._100000.dit.v1_0.ChannelVersionSearchInfoStructure;</w:t>
      </w:r>
      <w:r w:rsidRPr="00A30882">
        <w:br/>
        <w:t>import lv.gov.eps.ivis.xmlschemas._100000.dit.v1_0.MessageClassInfoStructure;</w:t>
      </w:r>
      <w:r w:rsidRPr="00A30882">
        <w:br/>
        <w:t>import lv.gov.eps.ivis.xmlschemas._100000.dit.v1_0.MessageTypeInfoStructure;</w:t>
      </w:r>
      <w:r w:rsidRPr="00A30882">
        <w:br/>
        <w:t>import lv.gov.eps.ivis.xmlschemas._100001.ivis.v1_0.AuthorityBasicInfoStructure;</w:t>
      </w:r>
      <w:r w:rsidRPr="00A30882">
        <w:br/>
        <w:t xml:space="preserve">import </w:t>
      </w:r>
      <w:proofErr w:type="spellStart"/>
      <w:r w:rsidRPr="00A30882">
        <w:t>org.apache.cxf.BusFactory</w:t>
      </w:r>
      <w:proofErr w:type="spellEnd"/>
      <w:r w:rsidRPr="00A30882">
        <w:t>;</w:t>
      </w:r>
      <w:r w:rsidRPr="00A30882">
        <w:br/>
        <w:t xml:space="preserve">import </w:t>
      </w:r>
      <w:proofErr w:type="spellStart"/>
      <w:r w:rsidRPr="00A30882">
        <w:t>org.apache.cxf.bus.spring.SpringBusFactory</w:t>
      </w:r>
      <w:proofErr w:type="spellEnd"/>
      <w:r w:rsidRPr="00A30882">
        <w:t>;</w:t>
      </w:r>
      <w:r w:rsidRPr="00A30882">
        <w:br/>
      </w:r>
      <w:r w:rsidRPr="00A30882">
        <w:br/>
      </w:r>
      <w:proofErr w:type="spellStart"/>
      <w:r w:rsidRPr="00A30882">
        <w:t>public</w:t>
      </w:r>
      <w:proofErr w:type="spellEnd"/>
      <w:r w:rsidRPr="00A30882">
        <w:t xml:space="preserve"> </w:t>
      </w:r>
      <w:proofErr w:type="spellStart"/>
      <w:r w:rsidRPr="00A30882">
        <w:t>class</w:t>
      </w:r>
      <w:proofErr w:type="spellEnd"/>
      <w:r w:rsidRPr="00A30882">
        <w:t xml:space="preserve"> </w:t>
      </w:r>
      <w:proofErr w:type="spellStart"/>
      <w:r w:rsidRPr="00A30882">
        <w:t>CreateSubscriberToChannelVersion</w:t>
      </w:r>
      <w:proofErr w:type="spellEnd"/>
      <w:r w:rsidRPr="00A30882">
        <w:t xml:space="preserve"> {</w:t>
      </w:r>
      <w:r w:rsidRPr="00A30882">
        <w:br/>
      </w:r>
      <w:r w:rsidRPr="00A30882">
        <w:br/>
        <w:t xml:space="preserve">    </w:t>
      </w:r>
      <w:proofErr w:type="spellStart"/>
      <w:r w:rsidRPr="00A30882">
        <w:t>public</w:t>
      </w:r>
      <w:proofErr w:type="spellEnd"/>
      <w:r w:rsidRPr="00A30882">
        <w:t xml:space="preserve"> </w:t>
      </w:r>
      <w:proofErr w:type="spellStart"/>
      <w:r w:rsidRPr="00A30882">
        <w:t>static</w:t>
      </w:r>
      <w:proofErr w:type="spellEnd"/>
      <w:r w:rsidRPr="00A30882">
        <w:t xml:space="preserve"> </w:t>
      </w:r>
      <w:proofErr w:type="spellStart"/>
      <w:r w:rsidRPr="00A30882">
        <w:t>void</w:t>
      </w:r>
      <w:proofErr w:type="spellEnd"/>
      <w:r w:rsidRPr="00A30882">
        <w:t xml:space="preserve"> </w:t>
      </w:r>
      <w:proofErr w:type="spellStart"/>
      <w:r w:rsidRPr="00A30882">
        <w:t>main</w:t>
      </w:r>
      <w:proofErr w:type="spellEnd"/>
      <w:r w:rsidRPr="00A30882">
        <w:t>(</w:t>
      </w:r>
      <w:proofErr w:type="spellStart"/>
      <w:r w:rsidRPr="00A30882">
        <w:t>String</w:t>
      </w:r>
      <w:proofErr w:type="spellEnd"/>
      <w:r w:rsidRPr="00A30882">
        <w:t xml:space="preserve">[] </w:t>
      </w:r>
      <w:proofErr w:type="spellStart"/>
      <w:r w:rsidRPr="00A30882">
        <w:t>args</w:t>
      </w:r>
      <w:proofErr w:type="spellEnd"/>
      <w:r w:rsidRPr="00A30882">
        <w:t>) {</w:t>
      </w:r>
      <w:r w:rsidRPr="00A30882">
        <w:br/>
        <w:t xml:space="preserve">        </w:t>
      </w:r>
      <w:proofErr w:type="spellStart"/>
      <w:r w:rsidRPr="00A30882">
        <w:t>SpringBusFactory</w:t>
      </w:r>
      <w:proofErr w:type="spellEnd"/>
      <w:r w:rsidRPr="00A30882">
        <w:t xml:space="preserve"> </w:t>
      </w:r>
      <w:proofErr w:type="spellStart"/>
      <w:r w:rsidRPr="00A30882">
        <w:t>bf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SpringBusFactory</w:t>
      </w:r>
      <w:proofErr w:type="spellEnd"/>
      <w:r w:rsidRPr="00A30882">
        <w:t xml:space="preserve">();        </w:t>
      </w:r>
      <w:r w:rsidRPr="00A30882">
        <w:br/>
        <w:t xml:space="preserve">        BusFactory.setDefaultBus(bf.createBus("ProxyToService/src/main/resources/client-cert.xml"));</w:t>
      </w:r>
      <w:r w:rsidRPr="00A30882">
        <w:br/>
      </w:r>
      <w:r w:rsidRPr="00A30882">
        <w:br/>
        <w:t xml:space="preserve">        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channelName</w:t>
      </w:r>
      <w:proofErr w:type="spellEnd"/>
      <w:r w:rsidRPr="00A30882">
        <w:t xml:space="preserve"> = "</w:t>
      </w:r>
      <w:proofErr w:type="spellStart"/>
      <w:r w:rsidRPr="00A30882">
        <w:t>SampleChannel</w:t>
      </w:r>
      <w:proofErr w:type="spellEnd"/>
      <w:r w:rsidRPr="00A30882">
        <w:t>";</w:t>
      </w:r>
      <w:r w:rsidRPr="00A30882">
        <w:br/>
        <w:t xml:space="preserve">        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channelURN</w:t>
      </w:r>
      <w:proofErr w:type="spellEnd"/>
      <w:r w:rsidRPr="00A30882">
        <w:t xml:space="preserve"> = "URN:IVIS:100001:CHA-" + </w:t>
      </w:r>
      <w:proofErr w:type="spellStart"/>
      <w:r w:rsidRPr="00A30882">
        <w:t>channelName</w:t>
      </w:r>
      <w:proofErr w:type="spellEnd"/>
      <w:r w:rsidRPr="00A30882">
        <w:t xml:space="preserve"> + "-TYPE-DIK";</w:t>
      </w:r>
      <w:r w:rsidRPr="00A30882">
        <w:br/>
        <w:t xml:space="preserve">        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channelVersionURN</w:t>
      </w:r>
      <w:proofErr w:type="spellEnd"/>
      <w:r w:rsidRPr="00A30882">
        <w:t xml:space="preserve"> = "URN:IVIS:100001:CHA-SampleChannel-v1-0-TYPE-DIK";</w:t>
      </w:r>
      <w:r w:rsidRPr="00A30882">
        <w:br/>
      </w:r>
      <w:r w:rsidRPr="00A30882">
        <w:br/>
        <w:t xml:space="preserve">        </w:t>
      </w:r>
      <w:proofErr w:type="spellStart"/>
      <w:r w:rsidRPr="00A30882">
        <w:t>DITConfigurationService</w:t>
      </w:r>
      <w:proofErr w:type="spellEnd"/>
      <w:r w:rsidRPr="00A30882">
        <w:t xml:space="preserve"> </w:t>
      </w:r>
      <w:proofErr w:type="spellStart"/>
      <w:r w:rsidRPr="00A30882">
        <w:t>service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DITConfigurationService</w:t>
      </w:r>
      <w:proofErr w:type="spellEnd"/>
      <w:r w:rsidRPr="00A30882">
        <w:t>();</w:t>
      </w:r>
      <w:r w:rsidRPr="00A30882">
        <w:br/>
        <w:t xml:space="preserve">        </w:t>
      </w:r>
      <w:proofErr w:type="spellStart"/>
      <w:r w:rsidRPr="00A30882">
        <w:t>IDITConfigurationServiceContract</w:t>
      </w:r>
      <w:proofErr w:type="spellEnd"/>
      <w:r w:rsidRPr="00A30882">
        <w:t xml:space="preserve"> port = service.getWs2007FederationNoSct();</w:t>
      </w:r>
      <w:r w:rsidRPr="00A30882">
        <w:br/>
      </w:r>
      <w:r w:rsidRPr="00A30882">
        <w:br/>
        <w:t xml:space="preserve">        </w:t>
      </w:r>
      <w:proofErr w:type="spellStart"/>
      <w:r w:rsidRPr="00A30882">
        <w:t>Map</w:t>
      </w:r>
      <w:proofErr w:type="spellEnd"/>
      <w:r w:rsidRPr="00A30882">
        <w:t>&lt;</w:t>
      </w:r>
      <w:proofErr w:type="spellStart"/>
      <w:r w:rsidRPr="00A30882">
        <w:t>String</w:t>
      </w:r>
      <w:proofErr w:type="spellEnd"/>
      <w:r w:rsidRPr="00A30882">
        <w:t xml:space="preserve">, </w:t>
      </w:r>
      <w:proofErr w:type="spellStart"/>
      <w:r w:rsidRPr="00A30882">
        <w:t>Object</w:t>
      </w:r>
      <w:proofErr w:type="spellEnd"/>
      <w:r w:rsidRPr="00A30882">
        <w:t xml:space="preserve">&gt; </w:t>
      </w:r>
      <w:proofErr w:type="spellStart"/>
      <w:r w:rsidRPr="00A30882">
        <w:t>ctx</w:t>
      </w:r>
      <w:proofErr w:type="spellEnd"/>
      <w:r w:rsidRPr="00A30882">
        <w:t xml:space="preserve"> = ((</w:t>
      </w:r>
      <w:proofErr w:type="spellStart"/>
      <w:r w:rsidRPr="00A30882">
        <w:t>BindingProvider</w:t>
      </w:r>
      <w:proofErr w:type="spellEnd"/>
      <w:r w:rsidRPr="00A30882">
        <w:t>) port).</w:t>
      </w:r>
      <w:proofErr w:type="spellStart"/>
      <w:r w:rsidRPr="00A30882">
        <w:t>getRequestContext</w:t>
      </w:r>
      <w:proofErr w:type="spellEnd"/>
      <w:r w:rsidRPr="00A30882">
        <w:t>();</w:t>
      </w:r>
      <w:r w:rsidRPr="00A30882">
        <w:br/>
        <w:t xml:space="preserve">        /*</w:t>
      </w:r>
      <w:proofErr w:type="spellStart"/>
      <w:r w:rsidRPr="00A30882">
        <w:t>ctx.put</w:t>
      </w:r>
      <w:proofErr w:type="spellEnd"/>
      <w:r w:rsidRPr="00A30882">
        <w:t>("</w:t>
      </w:r>
      <w:proofErr w:type="spellStart"/>
      <w:r w:rsidRPr="00A30882">
        <w:t>ws-security.username</w:t>
      </w:r>
      <w:proofErr w:type="spellEnd"/>
      <w:r w:rsidRPr="00A30882">
        <w:t>", "</w:t>
      </w:r>
      <w:proofErr w:type="spellStart"/>
      <w:r w:rsidRPr="00A30882">
        <w:t>DitAdmin</w:t>
      </w:r>
      <w:proofErr w:type="spellEnd"/>
      <w:r w:rsidRPr="00A30882">
        <w:t>");</w:t>
      </w:r>
      <w:r w:rsidRPr="00A30882">
        <w:br/>
        <w:t xml:space="preserve">        </w:t>
      </w:r>
      <w:proofErr w:type="spellStart"/>
      <w:r w:rsidRPr="00A30882">
        <w:t>ctx.put</w:t>
      </w:r>
      <w:proofErr w:type="spellEnd"/>
      <w:r w:rsidRPr="00A30882">
        <w:t>("</w:t>
      </w:r>
      <w:proofErr w:type="spellStart"/>
      <w:r w:rsidRPr="00A30882">
        <w:t>ws-security.password</w:t>
      </w:r>
      <w:proofErr w:type="spellEnd"/>
      <w:r w:rsidRPr="00A30882">
        <w:t>", "</w:t>
      </w:r>
      <w:proofErr w:type="spellStart"/>
      <w:r w:rsidRPr="00A30882">
        <w:t>password</w:t>
      </w:r>
      <w:proofErr w:type="spellEnd"/>
      <w:r w:rsidRPr="00A30882">
        <w:t>");*/</w:t>
      </w:r>
      <w:r w:rsidRPr="00A30882">
        <w:br/>
      </w:r>
      <w:r w:rsidRPr="00A30882">
        <w:br/>
        <w:t xml:space="preserve">        </w:t>
      </w:r>
      <w:proofErr w:type="spellStart"/>
      <w:r w:rsidRPr="00A30882">
        <w:t>ChannelSearchInfoStructure</w:t>
      </w:r>
      <w:proofErr w:type="spellEnd"/>
      <w:r w:rsidRPr="00A30882">
        <w:t xml:space="preserve"> </w:t>
      </w:r>
      <w:proofErr w:type="spellStart"/>
      <w:r w:rsidRPr="00A30882">
        <w:t>req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ChannelSearchInfoStructure</w:t>
      </w:r>
      <w:proofErr w:type="spellEnd"/>
      <w:r w:rsidRPr="00A30882">
        <w:t>();</w:t>
      </w:r>
      <w:r w:rsidRPr="00A30882">
        <w:br/>
      </w:r>
      <w:r w:rsidRPr="00A30882">
        <w:br/>
        <w:t xml:space="preserve">        </w:t>
      </w:r>
      <w:proofErr w:type="spellStart"/>
      <w:r w:rsidRPr="00A30882">
        <w:t>req.setChannel</w:t>
      </w:r>
      <w:proofErr w:type="spellEnd"/>
      <w:r w:rsidRPr="00A30882">
        <w:t>(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ChannelInfoStructure</w:t>
      </w:r>
      <w:proofErr w:type="spellEnd"/>
      <w:r w:rsidRPr="00A30882">
        <w:t>());</w:t>
      </w:r>
      <w:r w:rsidRPr="00A30882">
        <w:br/>
        <w:t xml:space="preserve">        </w:t>
      </w:r>
      <w:proofErr w:type="spellStart"/>
      <w:r w:rsidRPr="00A30882">
        <w:t>req.getChannel</w:t>
      </w:r>
      <w:proofErr w:type="spellEnd"/>
      <w:r w:rsidRPr="00A30882">
        <w:t>().</w:t>
      </w:r>
      <w:proofErr w:type="spellStart"/>
      <w:r w:rsidRPr="00A30882">
        <w:t>setChannelURN</w:t>
      </w:r>
      <w:proofErr w:type="spellEnd"/>
      <w:r w:rsidRPr="00A30882">
        <w:t>(</w:t>
      </w:r>
      <w:proofErr w:type="spellStart"/>
      <w:r w:rsidRPr="00A30882">
        <w:t>channelURN</w:t>
      </w:r>
      <w:proofErr w:type="spellEnd"/>
      <w:r w:rsidRPr="00A30882">
        <w:t>);</w:t>
      </w:r>
      <w:r w:rsidRPr="00A30882">
        <w:br/>
        <w:t xml:space="preserve">        </w:t>
      </w:r>
      <w:proofErr w:type="spellStart"/>
      <w:r w:rsidRPr="00A30882">
        <w:t>req.setOnlyHeader</w:t>
      </w:r>
      <w:proofErr w:type="spellEnd"/>
      <w:r w:rsidRPr="00A30882">
        <w:t>(</w:t>
      </w:r>
      <w:proofErr w:type="spellStart"/>
      <w:r w:rsidRPr="00A30882">
        <w:t>true</w:t>
      </w:r>
      <w:proofErr w:type="spellEnd"/>
      <w:r w:rsidRPr="00A30882">
        <w:t>);</w:t>
      </w:r>
      <w:r w:rsidRPr="00A30882">
        <w:br/>
      </w:r>
      <w:r w:rsidRPr="00A30882">
        <w:br/>
        <w:t xml:space="preserve">        </w:t>
      </w:r>
      <w:proofErr w:type="spellStart"/>
      <w:r w:rsidRPr="00A30882">
        <w:t>SearchChannelsPaged</w:t>
      </w:r>
      <w:proofErr w:type="spellEnd"/>
      <w:r w:rsidRPr="00A30882">
        <w:t xml:space="preserve"> </w:t>
      </w:r>
      <w:proofErr w:type="spellStart"/>
      <w:r w:rsidRPr="00A30882">
        <w:t>searchChannelsPaged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SearchChannelsPaged</w:t>
      </w:r>
      <w:proofErr w:type="spellEnd"/>
      <w:r w:rsidRPr="00A30882">
        <w:t>();</w:t>
      </w:r>
      <w:r w:rsidRPr="00A30882">
        <w:br/>
        <w:t xml:space="preserve">        </w:t>
      </w:r>
      <w:proofErr w:type="spellStart"/>
      <w:r w:rsidRPr="00A30882">
        <w:t>searchChannelsPaged.setChannelSearch</w:t>
      </w:r>
      <w:proofErr w:type="spellEnd"/>
      <w:r w:rsidRPr="00A30882">
        <w:t>(</w:t>
      </w:r>
      <w:proofErr w:type="spellStart"/>
      <w:r w:rsidRPr="00A30882">
        <w:t>req</w:t>
      </w:r>
      <w:proofErr w:type="spellEnd"/>
      <w:r w:rsidRPr="00A30882">
        <w:t>);</w:t>
      </w:r>
      <w:r w:rsidRPr="00A30882">
        <w:br/>
        <w:t xml:space="preserve">        </w:t>
      </w:r>
      <w:proofErr w:type="spellStart"/>
      <w:r w:rsidRPr="00A30882">
        <w:t>SendMessageResponse</w:t>
      </w:r>
      <w:proofErr w:type="spellEnd"/>
      <w:r w:rsidRPr="00A30882">
        <w:t xml:space="preserve"> </w:t>
      </w:r>
      <w:proofErr w:type="spellStart"/>
      <w:r w:rsidRPr="00A30882">
        <w:t>sendMessageResponse</w:t>
      </w:r>
      <w:proofErr w:type="spellEnd"/>
      <w:r w:rsidRPr="00A30882">
        <w:t xml:space="preserve"> = </w:t>
      </w:r>
      <w:proofErr w:type="spellStart"/>
      <w:r w:rsidRPr="00A30882">
        <w:t>port.searchChannelsPaged</w:t>
      </w:r>
      <w:proofErr w:type="spellEnd"/>
      <w:r w:rsidRPr="00A30882">
        <w:t>(</w:t>
      </w:r>
      <w:proofErr w:type="spellStart"/>
      <w:r w:rsidRPr="00A30882">
        <w:t>searchChannelsPaged</w:t>
      </w:r>
      <w:proofErr w:type="spellEnd"/>
      <w:r w:rsidRPr="00A30882">
        <w:t>);</w:t>
      </w:r>
      <w:r w:rsidRPr="00A30882">
        <w:br/>
      </w:r>
      <w:r w:rsidRPr="00A30882">
        <w:br/>
        <w:t xml:space="preserve">        </w:t>
      </w:r>
      <w:proofErr w:type="spellStart"/>
      <w:r w:rsidRPr="00A30882">
        <w:t>ChannelInfoStructure</w:t>
      </w:r>
      <w:proofErr w:type="spellEnd"/>
      <w:r w:rsidRPr="00A30882">
        <w:t xml:space="preserve"> </w:t>
      </w:r>
      <w:proofErr w:type="spellStart"/>
      <w:r w:rsidRPr="00A30882">
        <w:t>channel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ChannelInfoStructure</w:t>
      </w:r>
      <w:proofErr w:type="spellEnd"/>
      <w:r w:rsidRPr="00A30882">
        <w:t>();</w:t>
      </w:r>
      <w:r w:rsidRPr="00A30882">
        <w:br/>
        <w:t xml:space="preserve">        </w:t>
      </w:r>
      <w:proofErr w:type="spellStart"/>
      <w:r w:rsidRPr="00A30882">
        <w:t>channel.setShortName</w:t>
      </w:r>
      <w:proofErr w:type="spellEnd"/>
      <w:r w:rsidRPr="00A30882">
        <w:t>(</w:t>
      </w:r>
      <w:proofErr w:type="spellStart"/>
      <w:r w:rsidRPr="00A30882">
        <w:t>channelName</w:t>
      </w:r>
      <w:proofErr w:type="spellEnd"/>
      <w:r w:rsidRPr="00A30882">
        <w:t>);</w:t>
      </w:r>
      <w:r w:rsidRPr="00A30882">
        <w:br/>
        <w:t xml:space="preserve">        </w:t>
      </w:r>
      <w:proofErr w:type="spellStart"/>
      <w:r w:rsidRPr="00A30882">
        <w:t>channel.setChannelURN</w:t>
      </w:r>
      <w:proofErr w:type="spellEnd"/>
      <w:r w:rsidRPr="00A30882">
        <w:t>(</w:t>
      </w:r>
      <w:proofErr w:type="spellStart"/>
      <w:r w:rsidRPr="00A30882">
        <w:t>channelURN</w:t>
      </w:r>
      <w:proofErr w:type="spellEnd"/>
      <w:r w:rsidRPr="00A30882">
        <w:t>);</w:t>
      </w:r>
      <w:r w:rsidRPr="00A30882">
        <w:br/>
      </w:r>
      <w:r w:rsidRPr="00A30882">
        <w:lastRenderedPageBreak/>
        <w:t xml:space="preserve">        </w:t>
      </w:r>
      <w:proofErr w:type="spellStart"/>
      <w:r w:rsidRPr="00A30882">
        <w:t>channel.setChannelType</w:t>
      </w:r>
      <w:proofErr w:type="spellEnd"/>
      <w:r w:rsidRPr="00A30882">
        <w:t>(</w:t>
      </w:r>
      <w:proofErr w:type="spellStart"/>
      <w:r w:rsidRPr="00A30882">
        <w:t>ChannelType.DIK</w:t>
      </w:r>
      <w:proofErr w:type="spellEnd"/>
      <w:r w:rsidRPr="00A30882">
        <w:t>);</w:t>
      </w:r>
      <w:r w:rsidRPr="00A30882">
        <w:br/>
        <w:t xml:space="preserve">        </w:t>
      </w:r>
      <w:proofErr w:type="spellStart"/>
      <w:r w:rsidRPr="00A30882">
        <w:t>channel.setOwnerAuthority</w:t>
      </w:r>
      <w:proofErr w:type="spellEnd"/>
      <w:r w:rsidRPr="00A30882">
        <w:t>(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AuthorityBasicInfoStructure</w:t>
      </w:r>
      <w:proofErr w:type="spellEnd"/>
      <w:r w:rsidRPr="00A30882">
        <w:t>());</w:t>
      </w:r>
      <w:r w:rsidRPr="00A30882">
        <w:br/>
        <w:t xml:space="preserve">        </w:t>
      </w:r>
      <w:proofErr w:type="spellStart"/>
      <w:r w:rsidRPr="00A30882">
        <w:t>channel.getOwnerAuthority</w:t>
      </w:r>
      <w:proofErr w:type="spellEnd"/>
      <w:r w:rsidRPr="00A30882">
        <w:t>().</w:t>
      </w:r>
      <w:proofErr w:type="spellStart"/>
      <w:r w:rsidRPr="00A30882">
        <w:t>setAuthorityID</w:t>
      </w:r>
      <w:proofErr w:type="spellEnd"/>
      <w:r w:rsidRPr="00A30882">
        <w:t>("100000");</w:t>
      </w:r>
      <w:r w:rsidRPr="00A30882">
        <w:br/>
        <w:t xml:space="preserve">        </w:t>
      </w:r>
      <w:proofErr w:type="spellStart"/>
      <w:r w:rsidRPr="00A30882">
        <w:t>channel.setChannelName</w:t>
      </w:r>
      <w:proofErr w:type="spellEnd"/>
      <w:r w:rsidRPr="00A30882">
        <w:t>(</w:t>
      </w:r>
      <w:proofErr w:type="spellStart"/>
      <w:r w:rsidRPr="00A30882">
        <w:t>channelName</w:t>
      </w:r>
      <w:proofErr w:type="spellEnd"/>
      <w:r w:rsidRPr="00A30882">
        <w:t>);</w:t>
      </w:r>
      <w:r w:rsidRPr="00A30882">
        <w:br/>
      </w:r>
      <w:r w:rsidRPr="00A30882">
        <w:br/>
        <w:t xml:space="preserve">        </w:t>
      </w:r>
      <w:proofErr w:type="spellStart"/>
      <w:r w:rsidRPr="00A30882">
        <w:t>if</w:t>
      </w:r>
      <w:proofErr w:type="spellEnd"/>
      <w:r w:rsidRPr="00A30882">
        <w:t xml:space="preserve"> (</w:t>
      </w:r>
      <w:proofErr w:type="spellStart"/>
      <w:r w:rsidRPr="00A30882">
        <w:t>sendMessageResponse.getChannelList</w:t>
      </w:r>
      <w:proofErr w:type="spellEnd"/>
      <w:r w:rsidRPr="00A30882">
        <w:t>().</w:t>
      </w:r>
      <w:proofErr w:type="spellStart"/>
      <w:r w:rsidRPr="00A30882">
        <w:t>getCount</w:t>
      </w:r>
      <w:proofErr w:type="spellEnd"/>
      <w:r w:rsidRPr="00A30882">
        <w:t>() == 0) {</w:t>
      </w:r>
      <w:r w:rsidRPr="00A30882">
        <w:br/>
        <w:t xml:space="preserve">            </w:t>
      </w:r>
      <w:proofErr w:type="spellStart"/>
      <w:r w:rsidRPr="00A30882">
        <w:t>InsertChannel</w:t>
      </w:r>
      <w:proofErr w:type="spellEnd"/>
      <w:r w:rsidRPr="00A30882">
        <w:t xml:space="preserve"> </w:t>
      </w:r>
      <w:proofErr w:type="spellStart"/>
      <w:r w:rsidRPr="00A30882">
        <w:t>insertChannel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InsertChannel</w:t>
      </w:r>
      <w:proofErr w:type="spellEnd"/>
      <w:r w:rsidRPr="00A30882">
        <w:t>();</w:t>
      </w:r>
      <w:r w:rsidRPr="00A30882">
        <w:br/>
        <w:t xml:space="preserve">            </w:t>
      </w:r>
      <w:proofErr w:type="spellStart"/>
      <w:r w:rsidRPr="00A30882">
        <w:t>insertChannel.setChannel</w:t>
      </w:r>
      <w:proofErr w:type="spellEnd"/>
      <w:r w:rsidRPr="00A30882">
        <w:t>(</w:t>
      </w:r>
      <w:proofErr w:type="spellStart"/>
      <w:r w:rsidRPr="00A30882">
        <w:t>channel</w:t>
      </w:r>
      <w:proofErr w:type="spellEnd"/>
      <w:r w:rsidRPr="00A30882">
        <w:t>);</w:t>
      </w:r>
      <w:r w:rsidRPr="00A30882">
        <w:br/>
        <w:t xml:space="preserve">            </w:t>
      </w:r>
      <w:proofErr w:type="spellStart"/>
      <w:r w:rsidRPr="00A30882">
        <w:t>InsertChannelResponse</w:t>
      </w:r>
      <w:proofErr w:type="spellEnd"/>
      <w:r w:rsidRPr="00A30882">
        <w:t xml:space="preserve"> </w:t>
      </w:r>
      <w:proofErr w:type="spellStart"/>
      <w:r w:rsidRPr="00A30882">
        <w:t>insertChannelResponse</w:t>
      </w:r>
      <w:proofErr w:type="spellEnd"/>
      <w:r w:rsidRPr="00A30882">
        <w:t xml:space="preserve"> = </w:t>
      </w:r>
      <w:proofErr w:type="spellStart"/>
      <w:r w:rsidRPr="00A30882">
        <w:t>port.insertChannel</w:t>
      </w:r>
      <w:proofErr w:type="spellEnd"/>
      <w:r w:rsidRPr="00A30882">
        <w:t>(</w:t>
      </w:r>
      <w:proofErr w:type="spellStart"/>
      <w:r w:rsidRPr="00A30882">
        <w:t>insertChannel</w:t>
      </w:r>
      <w:proofErr w:type="spellEnd"/>
      <w:r w:rsidRPr="00A30882">
        <w:t>);</w:t>
      </w:r>
      <w:r w:rsidRPr="00A30882">
        <w:br/>
      </w:r>
      <w:r w:rsidRPr="00A30882">
        <w:br/>
        <w:t xml:space="preserve">            </w:t>
      </w:r>
      <w:proofErr w:type="spellStart"/>
      <w:r w:rsidRPr="00A30882">
        <w:t>int</w:t>
      </w:r>
      <w:proofErr w:type="spellEnd"/>
      <w:r w:rsidRPr="00A30882">
        <w:t xml:space="preserve"> </w:t>
      </w:r>
      <w:proofErr w:type="spellStart"/>
      <w:r w:rsidRPr="00A30882">
        <w:t>id</w:t>
      </w:r>
      <w:proofErr w:type="spellEnd"/>
      <w:r w:rsidRPr="00A30882">
        <w:t xml:space="preserve"> = </w:t>
      </w:r>
      <w:proofErr w:type="spellStart"/>
      <w:r w:rsidRPr="00A30882">
        <w:t>insertChannelResponse.getInsertChannelResponse</w:t>
      </w:r>
      <w:proofErr w:type="spellEnd"/>
      <w:r w:rsidRPr="00A30882">
        <w:t>();</w:t>
      </w:r>
      <w:r w:rsidRPr="00A30882">
        <w:br/>
        <w:t xml:space="preserve">            </w:t>
      </w:r>
      <w:proofErr w:type="spellStart"/>
      <w:r w:rsidRPr="00A30882">
        <w:t>System.out.println</w:t>
      </w:r>
      <w:proofErr w:type="spellEnd"/>
      <w:r w:rsidRPr="00A30882">
        <w:t>("</w:t>
      </w:r>
      <w:proofErr w:type="spellStart"/>
      <w:r w:rsidRPr="00A30882">
        <w:t>Channel</w:t>
      </w:r>
      <w:proofErr w:type="spellEnd"/>
      <w:r w:rsidRPr="00A30882">
        <w:t xml:space="preserve"> </w:t>
      </w:r>
      <w:proofErr w:type="spellStart"/>
      <w:r w:rsidRPr="00A30882">
        <w:t>created</w:t>
      </w:r>
      <w:proofErr w:type="spellEnd"/>
      <w:r w:rsidRPr="00A30882">
        <w:t xml:space="preserve"> " + </w:t>
      </w:r>
      <w:proofErr w:type="spellStart"/>
      <w:r w:rsidRPr="00A30882">
        <w:t>id</w:t>
      </w:r>
      <w:proofErr w:type="spellEnd"/>
      <w:r w:rsidRPr="00A30882">
        <w:t>);</w:t>
      </w:r>
      <w:r w:rsidRPr="00A30882">
        <w:br/>
        <w:t xml:space="preserve">        } </w:t>
      </w:r>
      <w:proofErr w:type="spellStart"/>
      <w:r w:rsidRPr="00A30882">
        <w:t>else</w:t>
      </w:r>
      <w:proofErr w:type="spellEnd"/>
      <w:r w:rsidRPr="00A30882">
        <w:t xml:space="preserve"> {</w:t>
      </w:r>
      <w:r w:rsidRPr="00A30882">
        <w:br/>
        <w:t xml:space="preserve">            </w:t>
      </w:r>
      <w:proofErr w:type="spellStart"/>
      <w:r w:rsidRPr="00A30882">
        <w:t>System.out.println</w:t>
      </w:r>
      <w:proofErr w:type="spellEnd"/>
      <w:r w:rsidRPr="00A30882">
        <w:t>("</w:t>
      </w:r>
      <w:proofErr w:type="spellStart"/>
      <w:r w:rsidRPr="00A30882">
        <w:t>Channel</w:t>
      </w:r>
      <w:proofErr w:type="spellEnd"/>
      <w:r w:rsidRPr="00A30882">
        <w:t xml:space="preserve"> </w:t>
      </w:r>
      <w:proofErr w:type="spellStart"/>
      <w:r w:rsidRPr="00A30882">
        <w:t>found</w:t>
      </w:r>
      <w:proofErr w:type="spellEnd"/>
      <w:r w:rsidRPr="00A30882">
        <w:t>");</w:t>
      </w:r>
      <w:r w:rsidRPr="00A30882">
        <w:br/>
        <w:t xml:space="preserve">        }</w:t>
      </w:r>
      <w:r w:rsidRPr="00A30882">
        <w:br/>
      </w:r>
      <w:r w:rsidRPr="00A30882">
        <w:br/>
        <w:t xml:space="preserve">        </w:t>
      </w:r>
      <w:proofErr w:type="spellStart"/>
      <w:r w:rsidRPr="00A30882">
        <w:t>ChannelVersionInfoStructure</w:t>
      </w:r>
      <w:proofErr w:type="spellEnd"/>
      <w:r w:rsidRPr="00A30882">
        <w:t xml:space="preserve"> </w:t>
      </w:r>
      <w:proofErr w:type="spellStart"/>
      <w:r w:rsidRPr="00A30882">
        <w:t>channelVersion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ChannelVersionInfoStructure</w:t>
      </w:r>
      <w:proofErr w:type="spellEnd"/>
      <w:r w:rsidRPr="00A30882">
        <w:t>();</w:t>
      </w:r>
      <w:r w:rsidRPr="00A30882">
        <w:br/>
      </w:r>
      <w:r w:rsidRPr="00A30882">
        <w:br/>
        <w:t xml:space="preserve">        // 1 Biznesa ziņojums</w:t>
      </w:r>
      <w:r w:rsidRPr="00A30882">
        <w:br/>
        <w:t xml:space="preserve">        // 2 Transakcijas ziņojums </w:t>
      </w:r>
      <w:r w:rsidRPr="00A30882">
        <w:br/>
        <w:t xml:space="preserve">        // 3 </w:t>
      </w:r>
      <w:proofErr w:type="spellStart"/>
      <w:r w:rsidRPr="00A30882">
        <w:t>error</w:t>
      </w:r>
      <w:proofErr w:type="spellEnd"/>
      <w:r w:rsidRPr="00A30882">
        <w:br/>
      </w:r>
      <w:r w:rsidRPr="00A30882">
        <w:br/>
        <w:t xml:space="preserve">        </w:t>
      </w:r>
      <w:proofErr w:type="spellStart"/>
      <w:r w:rsidRPr="00A30882">
        <w:t>MessageTypeInfoStructure</w:t>
      </w:r>
      <w:proofErr w:type="spellEnd"/>
      <w:r w:rsidRPr="00A30882">
        <w:t xml:space="preserve"> </w:t>
      </w:r>
      <w:proofErr w:type="spellStart"/>
      <w:r w:rsidRPr="00A30882">
        <w:t>messageType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MessageTypeInfoStructure</w:t>
      </w:r>
      <w:proofErr w:type="spellEnd"/>
      <w:r w:rsidRPr="00A30882">
        <w:t>();</w:t>
      </w:r>
      <w:r w:rsidRPr="00A30882">
        <w:br/>
        <w:t xml:space="preserve">        </w:t>
      </w:r>
      <w:proofErr w:type="spellStart"/>
      <w:r w:rsidRPr="00A30882">
        <w:t>messageType.setMessageClass</w:t>
      </w:r>
      <w:proofErr w:type="spellEnd"/>
      <w:r w:rsidRPr="00A30882">
        <w:t>(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MessageClassInfoStructure</w:t>
      </w:r>
      <w:proofErr w:type="spellEnd"/>
      <w:r w:rsidRPr="00A30882">
        <w:t>());</w:t>
      </w:r>
      <w:r w:rsidRPr="00A30882">
        <w:br/>
        <w:t xml:space="preserve">        </w:t>
      </w:r>
      <w:proofErr w:type="spellStart"/>
      <w:r w:rsidRPr="00A30882">
        <w:t>messageType.getMessageClass</w:t>
      </w:r>
      <w:proofErr w:type="spellEnd"/>
      <w:r w:rsidRPr="00A30882">
        <w:t>().</w:t>
      </w:r>
      <w:proofErr w:type="spellStart"/>
      <w:r w:rsidRPr="00A30882">
        <w:t>setCodeListCodeValue</w:t>
      </w:r>
      <w:proofErr w:type="spellEnd"/>
      <w:r w:rsidRPr="00A30882">
        <w:t>("1");</w:t>
      </w:r>
      <w:r w:rsidRPr="00A30882">
        <w:br/>
        <w:t xml:space="preserve">        messageType.setXMLSchemaURN("URN:IVIS:100001:XSD-Person-FullName-v1-0-TYPE-PersonFullName");</w:t>
      </w:r>
      <w:r w:rsidRPr="00A30882">
        <w:br/>
      </w:r>
      <w:r w:rsidRPr="00A30882">
        <w:br/>
        <w:t xml:space="preserve">        </w:t>
      </w:r>
      <w:proofErr w:type="spellStart"/>
      <w:r w:rsidRPr="00A30882">
        <w:t>MessageTypeInfoStructure</w:t>
      </w:r>
      <w:proofErr w:type="spellEnd"/>
      <w:r w:rsidRPr="00A30882">
        <w:t xml:space="preserve"> messageType1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MessageTypeInfoStructure</w:t>
      </w:r>
      <w:proofErr w:type="spellEnd"/>
      <w:r w:rsidRPr="00A30882">
        <w:t>();</w:t>
      </w:r>
      <w:r w:rsidRPr="00A30882">
        <w:br/>
        <w:t xml:space="preserve">        messageType1.setMessageClass(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MessageClassInfoStructure</w:t>
      </w:r>
      <w:proofErr w:type="spellEnd"/>
      <w:r w:rsidRPr="00A30882">
        <w:t>());</w:t>
      </w:r>
      <w:r w:rsidRPr="00A30882">
        <w:br/>
        <w:t xml:space="preserve">        messageType1.getMessageClass().</w:t>
      </w:r>
      <w:proofErr w:type="spellStart"/>
      <w:r w:rsidRPr="00A30882">
        <w:t>setCodeListCodeValue</w:t>
      </w:r>
      <w:proofErr w:type="spellEnd"/>
      <w:r w:rsidRPr="00A30882">
        <w:t>("3");</w:t>
      </w:r>
      <w:r w:rsidRPr="00A30882">
        <w:br/>
        <w:t xml:space="preserve">        messageType1.setXMLSchemaURN("URN:IVIS:100001:XSD-DIT-DITMessage-v1-0-TYPE-DefaultMessageError");</w:t>
      </w:r>
      <w:r w:rsidRPr="00A30882">
        <w:br/>
      </w:r>
      <w:r w:rsidRPr="00A30882">
        <w:br/>
        <w:t xml:space="preserve">        </w:t>
      </w:r>
      <w:proofErr w:type="spellStart"/>
      <w:r w:rsidRPr="00A30882">
        <w:t>channelVersion.getMessageType</w:t>
      </w:r>
      <w:proofErr w:type="spellEnd"/>
      <w:r w:rsidRPr="00A30882">
        <w:t>().</w:t>
      </w:r>
      <w:proofErr w:type="spellStart"/>
      <w:r w:rsidRPr="00A30882">
        <w:t>add</w:t>
      </w:r>
      <w:proofErr w:type="spellEnd"/>
      <w:r w:rsidRPr="00A30882">
        <w:t>(</w:t>
      </w:r>
      <w:proofErr w:type="spellStart"/>
      <w:r w:rsidRPr="00A30882">
        <w:t>messageType</w:t>
      </w:r>
      <w:proofErr w:type="spellEnd"/>
      <w:r w:rsidRPr="00A30882">
        <w:t>);</w:t>
      </w:r>
      <w:r w:rsidRPr="00A30882">
        <w:br/>
        <w:t xml:space="preserve">        </w:t>
      </w:r>
      <w:proofErr w:type="spellStart"/>
      <w:r w:rsidRPr="00A30882">
        <w:t>channelVersion.getMessageType</w:t>
      </w:r>
      <w:proofErr w:type="spellEnd"/>
      <w:r w:rsidRPr="00A30882">
        <w:t>().</w:t>
      </w:r>
      <w:proofErr w:type="spellStart"/>
      <w:r w:rsidRPr="00A30882">
        <w:t>add</w:t>
      </w:r>
      <w:proofErr w:type="spellEnd"/>
      <w:r w:rsidRPr="00A30882">
        <w:t>(messageType1);</w:t>
      </w:r>
      <w:r w:rsidRPr="00A30882">
        <w:br/>
      </w:r>
      <w:r w:rsidRPr="00A30882">
        <w:br/>
        <w:t xml:space="preserve">        </w:t>
      </w:r>
      <w:proofErr w:type="spellStart"/>
      <w:r w:rsidRPr="00A30882">
        <w:t>channelVersion.getChannelVersionStatus</w:t>
      </w:r>
      <w:proofErr w:type="spellEnd"/>
      <w:r w:rsidRPr="00A30882">
        <w:t>().</w:t>
      </w:r>
      <w:proofErr w:type="spellStart"/>
      <w:r w:rsidRPr="00A30882">
        <w:t>add</w:t>
      </w:r>
      <w:proofErr w:type="spellEnd"/>
      <w:r w:rsidRPr="00A30882">
        <w:t>("</w:t>
      </w:r>
      <w:proofErr w:type="spellStart"/>
      <w:r w:rsidRPr="00A30882">
        <w:t>active</w:t>
      </w:r>
      <w:proofErr w:type="spellEnd"/>
      <w:r w:rsidRPr="00A30882">
        <w:t>");</w:t>
      </w:r>
      <w:r w:rsidRPr="00A30882">
        <w:br/>
        <w:t xml:space="preserve">        // </w:t>
      </w:r>
      <w:proofErr w:type="spellStart"/>
      <w:r w:rsidRPr="00A30882">
        <w:t>channelVersion.setChannelVersionStatus</w:t>
      </w:r>
      <w:proofErr w:type="spellEnd"/>
      <w:r w:rsidRPr="00A30882">
        <w:t>();</w:t>
      </w:r>
      <w:r w:rsidRPr="00A30882">
        <w:br/>
        <w:t xml:space="preserve">        // </w:t>
      </w:r>
      <w:proofErr w:type="spellStart"/>
      <w:r w:rsidRPr="00A30882">
        <w:t>channelVersion.ChannelVersionStatusSpecified</w:t>
      </w:r>
      <w:proofErr w:type="spellEnd"/>
      <w:r w:rsidRPr="00A30882">
        <w:t xml:space="preserve"> = </w:t>
      </w:r>
      <w:proofErr w:type="spellStart"/>
      <w:r w:rsidRPr="00A30882">
        <w:t>true</w:t>
      </w:r>
      <w:proofErr w:type="spellEnd"/>
      <w:r w:rsidRPr="00A30882">
        <w:t>;</w:t>
      </w:r>
      <w:r w:rsidRPr="00A30882">
        <w:br/>
      </w:r>
      <w:r w:rsidRPr="00A30882">
        <w:br/>
        <w:t xml:space="preserve">        </w:t>
      </w:r>
      <w:proofErr w:type="spellStart"/>
      <w:r w:rsidRPr="00A30882">
        <w:t>channelVersion.setChannel</w:t>
      </w:r>
      <w:proofErr w:type="spellEnd"/>
      <w:r w:rsidRPr="00A30882">
        <w:t>(</w:t>
      </w:r>
      <w:proofErr w:type="spellStart"/>
      <w:r w:rsidRPr="00A30882">
        <w:t>channel</w:t>
      </w:r>
      <w:proofErr w:type="spellEnd"/>
      <w:r w:rsidRPr="00A30882">
        <w:t>);</w:t>
      </w:r>
      <w:r w:rsidRPr="00A30882">
        <w:br/>
        <w:t xml:space="preserve">        </w:t>
      </w:r>
      <w:proofErr w:type="spellStart"/>
      <w:r w:rsidRPr="00A30882">
        <w:t>channelVersion.setMinorVersion</w:t>
      </w:r>
      <w:proofErr w:type="spellEnd"/>
      <w:r w:rsidRPr="00A30882">
        <w:t>((</w:t>
      </w:r>
      <w:proofErr w:type="spellStart"/>
      <w:r w:rsidRPr="00A30882">
        <w:t>short</w:t>
      </w:r>
      <w:proofErr w:type="spellEnd"/>
      <w:r w:rsidRPr="00A30882">
        <w:t>) 0);</w:t>
      </w:r>
      <w:r w:rsidRPr="00A30882">
        <w:br/>
        <w:t xml:space="preserve">        </w:t>
      </w:r>
      <w:proofErr w:type="spellStart"/>
      <w:r w:rsidRPr="00A30882">
        <w:t>channelVersion.setMajorVersion</w:t>
      </w:r>
      <w:proofErr w:type="spellEnd"/>
      <w:r w:rsidRPr="00A30882">
        <w:t>((</w:t>
      </w:r>
      <w:proofErr w:type="spellStart"/>
      <w:r w:rsidRPr="00A30882">
        <w:t>short</w:t>
      </w:r>
      <w:proofErr w:type="spellEnd"/>
      <w:r w:rsidRPr="00A30882">
        <w:t>) 1);</w:t>
      </w:r>
      <w:r w:rsidRPr="00A30882">
        <w:br/>
      </w:r>
      <w:r w:rsidRPr="00A30882">
        <w:br/>
        <w:t xml:space="preserve">        </w:t>
      </w:r>
      <w:proofErr w:type="spellStart"/>
      <w:r w:rsidRPr="00A30882">
        <w:t>ChannelVersionSearchInfoStructure</w:t>
      </w:r>
      <w:proofErr w:type="spellEnd"/>
      <w:r w:rsidRPr="00A30882">
        <w:t xml:space="preserve"> </w:t>
      </w:r>
      <w:proofErr w:type="spellStart"/>
      <w:r w:rsidRPr="00A30882">
        <w:t>channelVersionSearch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ChannelVersionSearchInfoStructure</w:t>
      </w:r>
      <w:proofErr w:type="spellEnd"/>
      <w:r w:rsidRPr="00A30882">
        <w:t>();</w:t>
      </w:r>
      <w:r w:rsidRPr="00A30882">
        <w:br/>
        <w:t xml:space="preserve">        </w:t>
      </w:r>
      <w:proofErr w:type="spellStart"/>
      <w:r w:rsidRPr="00A30882">
        <w:t>channelVersionSearch.setChannelVersion</w:t>
      </w:r>
      <w:proofErr w:type="spellEnd"/>
      <w:r w:rsidRPr="00A30882">
        <w:t>(</w:t>
      </w:r>
      <w:proofErr w:type="spellStart"/>
      <w:r w:rsidRPr="00A30882">
        <w:t>channelVersion</w:t>
      </w:r>
      <w:proofErr w:type="spellEnd"/>
      <w:r w:rsidRPr="00A30882">
        <w:t>);</w:t>
      </w:r>
      <w:r w:rsidRPr="00A30882">
        <w:br/>
      </w:r>
      <w:r w:rsidRPr="00A30882">
        <w:br/>
        <w:t xml:space="preserve">        </w:t>
      </w:r>
      <w:proofErr w:type="spellStart"/>
      <w:r w:rsidRPr="00A30882">
        <w:t>SearchChannelVersionsPaged</w:t>
      </w:r>
      <w:proofErr w:type="spellEnd"/>
      <w:r w:rsidRPr="00A30882">
        <w:t xml:space="preserve"> </w:t>
      </w:r>
      <w:proofErr w:type="spellStart"/>
      <w:r w:rsidRPr="00A30882">
        <w:t>searchChannelVersionsPaged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SearchChannelVersionsPaged</w:t>
      </w:r>
      <w:proofErr w:type="spellEnd"/>
      <w:r w:rsidRPr="00A30882">
        <w:t>();</w:t>
      </w:r>
      <w:r w:rsidRPr="00A30882">
        <w:br/>
        <w:t xml:space="preserve">        </w:t>
      </w:r>
      <w:r w:rsidRPr="00A30882">
        <w:lastRenderedPageBreak/>
        <w:t>searchChannelVersionsPaged.setChannelVersionSearch(channelVersionSearch);</w:t>
      </w:r>
      <w:r w:rsidRPr="00A30882">
        <w:br/>
      </w:r>
      <w:r w:rsidRPr="00A30882">
        <w:br/>
        <w:t xml:space="preserve">        </w:t>
      </w:r>
      <w:proofErr w:type="spellStart"/>
      <w:r w:rsidRPr="00A30882">
        <w:t>SearchChannelVersionsPagedResponse</w:t>
      </w:r>
      <w:proofErr w:type="spellEnd"/>
      <w:r w:rsidRPr="00A30882">
        <w:t xml:space="preserve"> </w:t>
      </w:r>
      <w:proofErr w:type="spellStart"/>
      <w:r w:rsidRPr="00A30882">
        <w:t>channelVersions</w:t>
      </w:r>
      <w:proofErr w:type="spellEnd"/>
      <w:r w:rsidRPr="00A30882">
        <w:t xml:space="preserve"> = </w:t>
      </w:r>
      <w:proofErr w:type="spellStart"/>
      <w:r w:rsidRPr="00A30882">
        <w:t>port.searchChannelVersionsPaged</w:t>
      </w:r>
      <w:proofErr w:type="spellEnd"/>
      <w:r w:rsidRPr="00A30882">
        <w:t>(</w:t>
      </w:r>
      <w:proofErr w:type="spellStart"/>
      <w:r w:rsidRPr="00A30882">
        <w:t>searchChannelVersionsPaged</w:t>
      </w:r>
      <w:proofErr w:type="spellEnd"/>
      <w:r w:rsidRPr="00A30882">
        <w:t>);</w:t>
      </w:r>
      <w:r w:rsidRPr="00A30882">
        <w:br/>
      </w:r>
      <w:r w:rsidRPr="00A30882">
        <w:br/>
        <w:t xml:space="preserve">        </w:t>
      </w:r>
      <w:proofErr w:type="spellStart"/>
      <w:r w:rsidRPr="00A30882">
        <w:t>if</w:t>
      </w:r>
      <w:proofErr w:type="spellEnd"/>
      <w:r w:rsidRPr="00A30882">
        <w:t xml:space="preserve"> (</w:t>
      </w:r>
      <w:proofErr w:type="spellStart"/>
      <w:r w:rsidRPr="00A30882">
        <w:t>channelVersions.getChannelVersionsList</w:t>
      </w:r>
      <w:proofErr w:type="spellEnd"/>
      <w:r w:rsidRPr="00A30882">
        <w:t>().</w:t>
      </w:r>
      <w:proofErr w:type="spellStart"/>
      <w:r w:rsidRPr="00A30882">
        <w:t>getCount</w:t>
      </w:r>
      <w:proofErr w:type="spellEnd"/>
      <w:r w:rsidRPr="00A30882">
        <w:t>() == 0) {</w:t>
      </w:r>
      <w:r w:rsidRPr="00A30882">
        <w:br/>
        <w:t xml:space="preserve">            </w:t>
      </w:r>
      <w:proofErr w:type="spellStart"/>
      <w:r w:rsidRPr="00A30882">
        <w:t>InsertChannelVersion</w:t>
      </w:r>
      <w:proofErr w:type="spellEnd"/>
      <w:r w:rsidRPr="00A30882">
        <w:t xml:space="preserve"> </w:t>
      </w:r>
      <w:proofErr w:type="spellStart"/>
      <w:r w:rsidRPr="00A30882">
        <w:t>insertChannelVersion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InsertChannelVersion</w:t>
      </w:r>
      <w:proofErr w:type="spellEnd"/>
      <w:r w:rsidRPr="00A30882">
        <w:t>();</w:t>
      </w:r>
      <w:r w:rsidRPr="00A30882">
        <w:br/>
        <w:t xml:space="preserve">            </w:t>
      </w:r>
      <w:proofErr w:type="spellStart"/>
      <w:r w:rsidRPr="00A30882">
        <w:t>insertChannelVersion.setChannelVersionData</w:t>
      </w:r>
      <w:proofErr w:type="spellEnd"/>
      <w:r w:rsidRPr="00A30882">
        <w:t>(</w:t>
      </w:r>
      <w:proofErr w:type="spellStart"/>
      <w:r w:rsidRPr="00A30882">
        <w:t>channelVersion</w:t>
      </w:r>
      <w:proofErr w:type="spellEnd"/>
      <w:r w:rsidRPr="00A30882">
        <w:t>);</w:t>
      </w:r>
      <w:r w:rsidRPr="00A30882">
        <w:br/>
        <w:t xml:space="preserve">            </w:t>
      </w:r>
      <w:proofErr w:type="spellStart"/>
      <w:r w:rsidRPr="00A30882">
        <w:t>InsertChannelVersionResponse</w:t>
      </w:r>
      <w:proofErr w:type="spellEnd"/>
      <w:r w:rsidRPr="00A30882">
        <w:t xml:space="preserve"> </w:t>
      </w:r>
      <w:proofErr w:type="spellStart"/>
      <w:r w:rsidRPr="00A30882">
        <w:t>insertChannelVersionResponse</w:t>
      </w:r>
      <w:proofErr w:type="spellEnd"/>
      <w:r w:rsidRPr="00A30882">
        <w:t xml:space="preserve"> = </w:t>
      </w:r>
      <w:proofErr w:type="spellStart"/>
      <w:r w:rsidRPr="00A30882">
        <w:t>port.insertChannelVersion</w:t>
      </w:r>
      <w:proofErr w:type="spellEnd"/>
      <w:r w:rsidRPr="00A30882">
        <w:t>(</w:t>
      </w:r>
      <w:proofErr w:type="spellStart"/>
      <w:r w:rsidRPr="00A30882">
        <w:t>insertChannelVersion</w:t>
      </w:r>
      <w:proofErr w:type="spellEnd"/>
      <w:r w:rsidRPr="00A30882">
        <w:t>);</w:t>
      </w:r>
      <w:r w:rsidRPr="00A30882">
        <w:br/>
        <w:t xml:space="preserve">            </w:t>
      </w:r>
      <w:proofErr w:type="spellStart"/>
      <w:r w:rsidRPr="00A30882">
        <w:t>int</w:t>
      </w:r>
      <w:proofErr w:type="spellEnd"/>
      <w:r w:rsidRPr="00A30882">
        <w:t xml:space="preserve"> </w:t>
      </w:r>
      <w:proofErr w:type="spellStart"/>
      <w:r w:rsidRPr="00A30882">
        <w:t>channelId</w:t>
      </w:r>
      <w:proofErr w:type="spellEnd"/>
      <w:r w:rsidRPr="00A30882">
        <w:t xml:space="preserve"> = </w:t>
      </w:r>
      <w:proofErr w:type="spellStart"/>
      <w:r w:rsidRPr="00A30882">
        <w:t>insertChannelVersionResponse.getInsertChannelVersionResponse</w:t>
      </w:r>
      <w:proofErr w:type="spellEnd"/>
      <w:r w:rsidRPr="00A30882">
        <w:t>();</w:t>
      </w:r>
      <w:r w:rsidRPr="00A30882">
        <w:br/>
        <w:t xml:space="preserve">            </w:t>
      </w:r>
      <w:proofErr w:type="spellStart"/>
      <w:r w:rsidRPr="00A30882">
        <w:t>System.out.println</w:t>
      </w:r>
      <w:proofErr w:type="spellEnd"/>
      <w:r w:rsidRPr="00A30882">
        <w:t>("</w:t>
      </w:r>
      <w:proofErr w:type="spellStart"/>
      <w:r w:rsidRPr="00A30882">
        <w:t>Channel</w:t>
      </w:r>
      <w:proofErr w:type="spellEnd"/>
      <w:r w:rsidRPr="00A30882">
        <w:t xml:space="preserve"> </w:t>
      </w:r>
      <w:proofErr w:type="spellStart"/>
      <w:r w:rsidRPr="00A30882">
        <w:t>version</w:t>
      </w:r>
      <w:proofErr w:type="spellEnd"/>
      <w:r w:rsidRPr="00A30882">
        <w:t xml:space="preserve"> </w:t>
      </w:r>
      <w:proofErr w:type="spellStart"/>
      <w:r w:rsidRPr="00A30882">
        <w:t>created</w:t>
      </w:r>
      <w:proofErr w:type="spellEnd"/>
      <w:r w:rsidRPr="00A30882">
        <w:t>");</w:t>
      </w:r>
      <w:r w:rsidRPr="00A30882">
        <w:br/>
        <w:t xml:space="preserve">        } </w:t>
      </w:r>
      <w:proofErr w:type="spellStart"/>
      <w:r w:rsidRPr="00A30882">
        <w:t>else</w:t>
      </w:r>
      <w:proofErr w:type="spellEnd"/>
      <w:r w:rsidRPr="00A30882">
        <w:t xml:space="preserve"> {</w:t>
      </w:r>
      <w:r w:rsidRPr="00A30882">
        <w:br/>
        <w:t xml:space="preserve">            </w:t>
      </w:r>
      <w:proofErr w:type="spellStart"/>
      <w:r w:rsidRPr="00A30882">
        <w:t>System.out.println</w:t>
      </w:r>
      <w:proofErr w:type="spellEnd"/>
      <w:r w:rsidRPr="00A30882">
        <w:t>("</w:t>
      </w:r>
      <w:proofErr w:type="spellStart"/>
      <w:r w:rsidRPr="00A30882">
        <w:t>Channel</w:t>
      </w:r>
      <w:proofErr w:type="spellEnd"/>
      <w:r w:rsidRPr="00A30882">
        <w:t xml:space="preserve"> </w:t>
      </w:r>
      <w:proofErr w:type="spellStart"/>
      <w:r w:rsidRPr="00A30882">
        <w:t>version</w:t>
      </w:r>
      <w:proofErr w:type="spellEnd"/>
      <w:r w:rsidRPr="00A30882">
        <w:t xml:space="preserve"> </w:t>
      </w:r>
      <w:proofErr w:type="spellStart"/>
      <w:r w:rsidRPr="00A30882">
        <w:t>found</w:t>
      </w:r>
      <w:proofErr w:type="spellEnd"/>
      <w:r w:rsidRPr="00A30882">
        <w:t>");</w:t>
      </w:r>
      <w:r w:rsidRPr="00A30882">
        <w:br/>
        <w:t xml:space="preserve">        }</w:t>
      </w:r>
      <w:r w:rsidRPr="00A30882">
        <w:br/>
      </w:r>
      <w:r w:rsidRPr="00A30882">
        <w:br/>
        <w:t xml:space="preserve">        </w:t>
      </w:r>
      <w:proofErr w:type="spellStart"/>
      <w:r w:rsidRPr="00A30882">
        <w:t>ChannelSubscriberInfoStructure</w:t>
      </w:r>
      <w:proofErr w:type="spellEnd"/>
      <w:r w:rsidRPr="00A30882">
        <w:t xml:space="preserve"> </w:t>
      </w:r>
      <w:proofErr w:type="spellStart"/>
      <w:r w:rsidRPr="00A30882">
        <w:t>channelSubscriber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ChannelSubscriberInfoStructure</w:t>
      </w:r>
      <w:proofErr w:type="spellEnd"/>
      <w:r w:rsidRPr="00A30882">
        <w:t>();</w:t>
      </w:r>
      <w:r w:rsidRPr="00A30882">
        <w:br/>
        <w:t xml:space="preserve">        </w:t>
      </w:r>
      <w:proofErr w:type="spellStart"/>
      <w:r w:rsidRPr="00A30882">
        <w:t>channelSubscriber.setChannelVersionURN</w:t>
      </w:r>
      <w:proofErr w:type="spellEnd"/>
      <w:r w:rsidRPr="00A30882">
        <w:t>(</w:t>
      </w:r>
      <w:proofErr w:type="spellStart"/>
      <w:r w:rsidRPr="00A30882">
        <w:t>channelVersionURN</w:t>
      </w:r>
      <w:proofErr w:type="spellEnd"/>
      <w:r w:rsidRPr="00A30882">
        <w:t>);</w:t>
      </w:r>
      <w:r w:rsidRPr="00A30882">
        <w:br/>
        <w:t xml:space="preserve">        </w:t>
      </w:r>
      <w:proofErr w:type="spellStart"/>
      <w:r w:rsidRPr="00A30882">
        <w:t>channelSubscriber.setSubscriberAuthority</w:t>
      </w:r>
      <w:proofErr w:type="spellEnd"/>
      <w:r w:rsidRPr="00A30882">
        <w:t>(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AuthorityBasicInfoStructure</w:t>
      </w:r>
      <w:proofErr w:type="spellEnd"/>
      <w:r w:rsidRPr="00A30882">
        <w:t>());</w:t>
      </w:r>
      <w:r w:rsidRPr="00A30882">
        <w:br/>
        <w:t xml:space="preserve">        channelSubscriber.getSubscriberAuthority().setAuthorityID("100001");</w:t>
      </w:r>
      <w:r w:rsidRPr="00A30882">
        <w:br/>
        <w:t xml:space="preserve">        </w:t>
      </w:r>
      <w:proofErr w:type="spellStart"/>
      <w:r w:rsidRPr="00A30882">
        <w:t>ChannelSubscriberSearchInfoStructure</w:t>
      </w:r>
      <w:proofErr w:type="spellEnd"/>
      <w:r w:rsidRPr="00A30882">
        <w:t xml:space="preserve"> </w:t>
      </w:r>
      <w:proofErr w:type="spellStart"/>
      <w:r w:rsidRPr="00A30882">
        <w:t>channelSubscriberSearch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ChannelSubscriberSearchInfoStructure</w:t>
      </w:r>
      <w:proofErr w:type="spellEnd"/>
      <w:r w:rsidRPr="00A30882">
        <w:t>();</w:t>
      </w:r>
      <w:r w:rsidRPr="00A30882">
        <w:br/>
        <w:t xml:space="preserve">        </w:t>
      </w:r>
      <w:proofErr w:type="spellStart"/>
      <w:r w:rsidRPr="00A30882">
        <w:t>channelSubscriberSearch.setChannelSubscriber</w:t>
      </w:r>
      <w:proofErr w:type="spellEnd"/>
      <w:r w:rsidRPr="00A30882">
        <w:t>(</w:t>
      </w:r>
      <w:proofErr w:type="spellStart"/>
      <w:r w:rsidRPr="00A30882">
        <w:t>channelSubscriber</w:t>
      </w:r>
      <w:proofErr w:type="spellEnd"/>
      <w:r w:rsidRPr="00A30882">
        <w:t>);</w:t>
      </w:r>
      <w:r w:rsidRPr="00A30882">
        <w:br/>
      </w:r>
      <w:r w:rsidRPr="00A30882">
        <w:br/>
        <w:t xml:space="preserve">        </w:t>
      </w:r>
      <w:proofErr w:type="spellStart"/>
      <w:r w:rsidRPr="00A30882">
        <w:t>SearchSubscribersToChannelPaged</w:t>
      </w:r>
      <w:proofErr w:type="spellEnd"/>
      <w:r w:rsidRPr="00A30882">
        <w:t xml:space="preserve"> </w:t>
      </w:r>
      <w:proofErr w:type="spellStart"/>
      <w:r w:rsidRPr="00A30882">
        <w:t>request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SearchSubscribersToChannelPaged</w:t>
      </w:r>
      <w:proofErr w:type="spellEnd"/>
      <w:r w:rsidRPr="00A30882">
        <w:t>();</w:t>
      </w:r>
      <w:r w:rsidRPr="00A30882">
        <w:br/>
        <w:t xml:space="preserve">        </w:t>
      </w:r>
      <w:proofErr w:type="spellStart"/>
      <w:r w:rsidRPr="00A30882">
        <w:t>request.setChannelSubscriberSearch</w:t>
      </w:r>
      <w:proofErr w:type="spellEnd"/>
      <w:r w:rsidRPr="00A30882">
        <w:t>(</w:t>
      </w:r>
      <w:proofErr w:type="spellStart"/>
      <w:r w:rsidRPr="00A30882">
        <w:t>channelSubscriberSearch</w:t>
      </w:r>
      <w:proofErr w:type="spellEnd"/>
      <w:r w:rsidRPr="00A30882">
        <w:t>);</w:t>
      </w:r>
      <w:r w:rsidRPr="00A30882">
        <w:br/>
        <w:t xml:space="preserve">        </w:t>
      </w:r>
      <w:proofErr w:type="spellStart"/>
      <w:r w:rsidRPr="00A30882">
        <w:t>SearchSubscribersToChannelPagedResponse</w:t>
      </w:r>
      <w:proofErr w:type="spellEnd"/>
      <w:r w:rsidRPr="00A30882">
        <w:t xml:space="preserve"> </w:t>
      </w:r>
      <w:proofErr w:type="spellStart"/>
      <w:r w:rsidRPr="00A30882">
        <w:t>searchSubscribersToChannelPagedResponse</w:t>
      </w:r>
      <w:proofErr w:type="spellEnd"/>
      <w:r w:rsidRPr="00A30882">
        <w:t xml:space="preserve"> = </w:t>
      </w:r>
      <w:proofErr w:type="spellStart"/>
      <w:r w:rsidRPr="00A30882">
        <w:t>port.searchSubscribersToChannelPaged</w:t>
      </w:r>
      <w:proofErr w:type="spellEnd"/>
      <w:r w:rsidRPr="00A30882">
        <w:t>(</w:t>
      </w:r>
      <w:proofErr w:type="spellStart"/>
      <w:r w:rsidRPr="00A30882">
        <w:t>request</w:t>
      </w:r>
      <w:proofErr w:type="spellEnd"/>
      <w:r w:rsidRPr="00A30882">
        <w:t>);</w:t>
      </w:r>
      <w:r w:rsidRPr="00A30882">
        <w:br/>
      </w:r>
      <w:r w:rsidRPr="00A30882">
        <w:br/>
        <w:t xml:space="preserve">        </w:t>
      </w:r>
      <w:proofErr w:type="spellStart"/>
      <w:r w:rsidRPr="00A30882">
        <w:t>if</w:t>
      </w:r>
      <w:proofErr w:type="spellEnd"/>
      <w:r w:rsidRPr="00A30882">
        <w:t xml:space="preserve"> (searchSubscribersToChannelPagedResponse.getChannelSubscriberList().getCount() == 0) {</w:t>
      </w:r>
      <w:r w:rsidRPr="00A30882">
        <w:br/>
        <w:t xml:space="preserve">            </w:t>
      </w:r>
      <w:proofErr w:type="spellStart"/>
      <w:r w:rsidRPr="00A30882">
        <w:t>InsertSubscriberToChannel</w:t>
      </w:r>
      <w:proofErr w:type="spellEnd"/>
      <w:r w:rsidRPr="00A30882">
        <w:t xml:space="preserve"> </w:t>
      </w:r>
      <w:proofErr w:type="spellStart"/>
      <w:r w:rsidRPr="00A30882">
        <w:t>insertRequest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InsertSubscriberToChannel</w:t>
      </w:r>
      <w:proofErr w:type="spellEnd"/>
      <w:r w:rsidRPr="00A30882">
        <w:t>();</w:t>
      </w:r>
      <w:r w:rsidRPr="00A30882">
        <w:br/>
        <w:t xml:space="preserve">            </w:t>
      </w:r>
      <w:proofErr w:type="spellStart"/>
      <w:r w:rsidRPr="00A30882">
        <w:t>insertRequest.setChannelSubscriber</w:t>
      </w:r>
      <w:proofErr w:type="spellEnd"/>
      <w:r w:rsidRPr="00A30882">
        <w:t>(</w:t>
      </w:r>
      <w:proofErr w:type="spellStart"/>
      <w:r w:rsidRPr="00A30882">
        <w:t>channelSubscriber</w:t>
      </w:r>
      <w:proofErr w:type="spellEnd"/>
      <w:r w:rsidRPr="00A30882">
        <w:t>);</w:t>
      </w:r>
      <w:r w:rsidRPr="00A30882">
        <w:br/>
        <w:t xml:space="preserve">            </w:t>
      </w:r>
      <w:proofErr w:type="spellStart"/>
      <w:r w:rsidRPr="00A30882">
        <w:t>int</w:t>
      </w:r>
      <w:proofErr w:type="spellEnd"/>
      <w:r w:rsidRPr="00A30882">
        <w:t xml:space="preserve"> </w:t>
      </w:r>
      <w:proofErr w:type="spellStart"/>
      <w:r w:rsidRPr="00A30882">
        <w:t>result</w:t>
      </w:r>
      <w:proofErr w:type="spellEnd"/>
      <w:r w:rsidRPr="00A30882">
        <w:t xml:space="preserve"> = port.insertSubscriberToChannel(insertRequest).getInsertSubscriberToChannelResponse();</w:t>
      </w:r>
      <w:r w:rsidRPr="00A30882">
        <w:br/>
        <w:t xml:space="preserve">            </w:t>
      </w:r>
      <w:proofErr w:type="spellStart"/>
      <w:r w:rsidRPr="00A30882">
        <w:t>System.out.println</w:t>
      </w:r>
      <w:proofErr w:type="spellEnd"/>
      <w:r w:rsidRPr="00A30882">
        <w:t>("</w:t>
      </w:r>
      <w:proofErr w:type="spellStart"/>
      <w:r w:rsidRPr="00A30882">
        <w:t>Channel</w:t>
      </w:r>
      <w:proofErr w:type="spellEnd"/>
      <w:r w:rsidRPr="00A30882">
        <w:t xml:space="preserve"> </w:t>
      </w:r>
      <w:proofErr w:type="spellStart"/>
      <w:r w:rsidRPr="00A30882">
        <w:t>subscriber</w:t>
      </w:r>
      <w:proofErr w:type="spellEnd"/>
      <w:r w:rsidRPr="00A30882">
        <w:t xml:space="preserve"> </w:t>
      </w:r>
      <w:proofErr w:type="spellStart"/>
      <w:r w:rsidRPr="00A30882">
        <w:t>created</w:t>
      </w:r>
      <w:proofErr w:type="spellEnd"/>
      <w:r w:rsidRPr="00A30882">
        <w:t xml:space="preserve"> status: " + </w:t>
      </w:r>
      <w:proofErr w:type="spellStart"/>
      <w:r w:rsidRPr="00A30882">
        <w:t>result</w:t>
      </w:r>
      <w:proofErr w:type="spellEnd"/>
      <w:r w:rsidRPr="00A30882">
        <w:t xml:space="preserve"> );</w:t>
      </w:r>
      <w:r w:rsidRPr="00A30882">
        <w:br/>
        <w:t xml:space="preserve">        } </w:t>
      </w:r>
      <w:proofErr w:type="spellStart"/>
      <w:r w:rsidRPr="00A30882">
        <w:t>else</w:t>
      </w:r>
      <w:proofErr w:type="spellEnd"/>
      <w:r w:rsidRPr="00A30882">
        <w:t xml:space="preserve"> {</w:t>
      </w:r>
      <w:r w:rsidRPr="00A30882">
        <w:br/>
        <w:t xml:space="preserve">            </w:t>
      </w:r>
      <w:proofErr w:type="spellStart"/>
      <w:r w:rsidRPr="00A30882">
        <w:t>System.out.println</w:t>
      </w:r>
      <w:proofErr w:type="spellEnd"/>
      <w:r w:rsidRPr="00A30882">
        <w:t>("</w:t>
      </w:r>
      <w:proofErr w:type="spellStart"/>
      <w:r w:rsidRPr="00A30882">
        <w:t>Channel</w:t>
      </w:r>
      <w:proofErr w:type="spellEnd"/>
      <w:r w:rsidRPr="00A30882">
        <w:t xml:space="preserve"> </w:t>
      </w:r>
      <w:proofErr w:type="spellStart"/>
      <w:r w:rsidRPr="00A30882">
        <w:t>subscriber</w:t>
      </w:r>
      <w:proofErr w:type="spellEnd"/>
      <w:r w:rsidRPr="00A30882">
        <w:t xml:space="preserve"> </w:t>
      </w:r>
      <w:proofErr w:type="spellStart"/>
      <w:r w:rsidRPr="00A30882">
        <w:t>found</w:t>
      </w:r>
      <w:proofErr w:type="spellEnd"/>
      <w:r w:rsidRPr="00A30882">
        <w:t>");</w:t>
      </w:r>
      <w:r w:rsidRPr="00A30882">
        <w:br/>
        <w:t xml:space="preserve">        }</w:t>
      </w:r>
      <w:r w:rsidRPr="00A30882">
        <w:br/>
        <w:t xml:space="preserve">    }</w:t>
      </w:r>
      <w:r w:rsidRPr="00A30882">
        <w:br/>
        <w:t>}</w:t>
      </w:r>
    </w:p>
    <w:p w14:paraId="05347451" w14:textId="167B6426" w:rsidR="00F61B54" w:rsidRPr="00A30882" w:rsidRDefault="00F61B54" w:rsidP="00F61B54">
      <w:pPr>
        <w:pStyle w:val="Sourcewithforeground"/>
        <w:jc w:val="left"/>
      </w:pPr>
    </w:p>
    <w:p w14:paraId="16BDBD7B" w14:textId="77777777" w:rsidR="00F61B54" w:rsidRPr="00A30882" w:rsidRDefault="00F61B54" w:rsidP="002F3430">
      <w:pPr>
        <w:pStyle w:val="Sourcewithforeground"/>
      </w:pPr>
    </w:p>
    <w:p w14:paraId="73B27F2A" w14:textId="77777777" w:rsidR="001167F6" w:rsidRPr="00A30882" w:rsidRDefault="001167F6" w:rsidP="002F3430">
      <w:pPr>
        <w:pStyle w:val="Pictureposition"/>
      </w:pPr>
      <w:r w:rsidRPr="00A30882">
        <w:rPr>
          <w:noProof/>
          <w:lang w:val="en-US"/>
        </w:rPr>
        <w:lastRenderedPageBreak/>
        <w:drawing>
          <wp:inline distT="0" distB="0" distL="0" distR="0" wp14:anchorId="755A8DB7" wp14:editId="2DFB9C2B">
            <wp:extent cx="5486400" cy="875665"/>
            <wp:effectExtent l="0" t="0" r="0" b="635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875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C55177" w14:textId="4EEA7CFA" w:rsidR="001167F6" w:rsidRPr="00A30882" w:rsidRDefault="008C1677" w:rsidP="002F3430">
      <w:pPr>
        <w:pStyle w:val="Picturecaption"/>
      </w:pPr>
      <w:fldSimple w:instr=" SEQ Attēls \* ARABIC ">
        <w:bookmarkStart w:id="150" w:name="_Toc110419777"/>
        <w:r w:rsidR="00B93481">
          <w:rPr>
            <w:noProof/>
          </w:rPr>
          <w:t>28</w:t>
        </w:r>
      </w:fldSimple>
      <w:r w:rsidR="00957D4C" w:rsidRPr="00A30882">
        <w:t>.</w:t>
      </w:r>
      <w:r w:rsidR="001167F6" w:rsidRPr="00A30882">
        <w:t>attēls. Iestāde piesl</w:t>
      </w:r>
      <w:r w:rsidR="008C5C04" w:rsidRPr="00A30882">
        <w:t>ē</w:t>
      </w:r>
      <w:r w:rsidR="001167F6" w:rsidRPr="00A30882">
        <w:t>gta DIT</w:t>
      </w:r>
      <w:bookmarkEnd w:id="150"/>
    </w:p>
    <w:p w14:paraId="29D30897" w14:textId="3081D963" w:rsidR="001167F6" w:rsidRPr="00A30882" w:rsidRDefault="00B005F3" w:rsidP="001E2C06">
      <w:pPr>
        <w:pStyle w:val="Heading4"/>
      </w:pPr>
      <w:bookmarkStart w:id="151" w:name="_Toc110419718"/>
      <w:r w:rsidRPr="00A30882">
        <w:t>Ziņojuma n</w:t>
      </w:r>
      <w:r w:rsidR="001167F6" w:rsidRPr="00A30882">
        <w:t>olasī</w:t>
      </w:r>
      <w:r w:rsidRPr="00A30882">
        <w:t>šana</w:t>
      </w:r>
      <w:r w:rsidR="001167F6" w:rsidRPr="00A30882">
        <w:t xml:space="preserve"> (</w:t>
      </w:r>
      <w:proofErr w:type="spellStart"/>
      <w:r w:rsidR="001167F6" w:rsidRPr="00A30882">
        <w:t>ReceiveMessage</w:t>
      </w:r>
      <w:proofErr w:type="spellEnd"/>
      <w:r w:rsidR="001167F6" w:rsidRPr="00A30882">
        <w:t>)</w:t>
      </w:r>
      <w:bookmarkEnd w:id="151"/>
    </w:p>
    <w:p w14:paraId="1FFD51D7" w14:textId="4C04467E" w:rsidR="001167F6" w:rsidRPr="00A30882" w:rsidRDefault="001167F6" w:rsidP="002F3430">
      <w:r w:rsidRPr="00A30882">
        <w:t>Izveidojot DIT kanāla struktūru</w:t>
      </w:r>
      <w:r w:rsidR="004D4E11" w:rsidRPr="00A30882">
        <w:t>,</w:t>
      </w:r>
      <w:r w:rsidRPr="00A30882">
        <w:t xml:space="preserve"> var saņemt ziņojumus ar lietotāju, kuram būtu </w:t>
      </w:r>
      <w:r w:rsidR="004D4E11" w:rsidRPr="00A30882">
        <w:t>pierakstītāja</w:t>
      </w:r>
      <w:r w:rsidRPr="00A30882">
        <w:t xml:space="preserve"> </w:t>
      </w:r>
      <w:proofErr w:type="spellStart"/>
      <w:r w:rsidRPr="00A30882">
        <w:t>piesl</w:t>
      </w:r>
      <w:r w:rsidR="008C5C04" w:rsidRPr="00A30882">
        <w:t>ē</w:t>
      </w:r>
      <w:r w:rsidRPr="00A30882">
        <w:t>gums</w:t>
      </w:r>
      <w:proofErr w:type="spellEnd"/>
      <w:r w:rsidRPr="00A30882">
        <w:t>.</w:t>
      </w:r>
    </w:p>
    <w:p w14:paraId="5439556F" w14:textId="77777777" w:rsidR="001167F6" w:rsidRPr="00A30882" w:rsidRDefault="001167F6" w:rsidP="002F3430">
      <w:pPr>
        <w:pStyle w:val="Pictureposition"/>
      </w:pPr>
      <w:r w:rsidRPr="00A30882">
        <w:object w:dxaOrig="8479" w:dyaOrig="3420" w14:anchorId="11527183">
          <v:shape id="_x0000_i1031" type="#_x0000_t75" style="width:424.1pt;height:171.05pt" o:ole="">
            <v:imagedata r:id="rId41" o:title=""/>
          </v:shape>
          <o:OLEObject Type="Embed" ProgID="Visio.Drawing.11" ShapeID="_x0000_i1031" DrawAspect="Content" ObjectID="_1721032450" r:id="rId49"/>
        </w:object>
      </w:r>
    </w:p>
    <w:p w14:paraId="368F633C" w14:textId="3EC8595F" w:rsidR="001167F6" w:rsidRPr="00A30882" w:rsidRDefault="008C1677" w:rsidP="002F3430">
      <w:pPr>
        <w:pStyle w:val="Picturecaption"/>
      </w:pPr>
      <w:fldSimple w:instr=" SEQ Attēls \* ARABIC ">
        <w:bookmarkStart w:id="152" w:name="_Toc110419778"/>
        <w:r w:rsidR="00B93481">
          <w:rPr>
            <w:noProof/>
          </w:rPr>
          <w:t>29</w:t>
        </w:r>
      </w:fldSimple>
      <w:r w:rsidR="001167F6" w:rsidRPr="00A30882">
        <w:t>.attēls. DIK kanāla izmantošanas shēma</w:t>
      </w:r>
      <w:bookmarkEnd w:id="152"/>
    </w:p>
    <w:p w14:paraId="35DEBB75" w14:textId="77777777" w:rsidR="001167F6" w:rsidRPr="00A30882" w:rsidRDefault="001167F6" w:rsidP="002F3430">
      <w:r w:rsidRPr="00A30882">
        <w:t>Pēc nolasīšanas ziņojumu vajag dzēst.</w:t>
      </w:r>
    </w:p>
    <w:p w14:paraId="75092DBD" w14:textId="3D32B8DC" w:rsidR="0035716C" w:rsidRPr="00A30882" w:rsidRDefault="0035716C" w:rsidP="0035716C">
      <w:pPr>
        <w:pStyle w:val="Sourcewithforeground"/>
        <w:jc w:val="left"/>
      </w:pPr>
      <w:proofErr w:type="spellStart"/>
      <w:r w:rsidRPr="00A30882">
        <w:t>package</w:t>
      </w:r>
      <w:proofErr w:type="spellEnd"/>
      <w:r w:rsidRPr="00A30882">
        <w:t xml:space="preserve"> </w:t>
      </w:r>
      <w:proofErr w:type="spellStart"/>
      <w:r w:rsidRPr="00A30882">
        <w:t>lv.abcsoftware.eves.samples.receivemessage</w:t>
      </w:r>
      <w:proofErr w:type="spellEnd"/>
      <w:r w:rsidRPr="00A30882">
        <w:t>;</w:t>
      </w:r>
      <w:r w:rsidRPr="00A30882">
        <w:br/>
      </w:r>
      <w:r w:rsidRPr="00A30882">
        <w:br/>
        <w:t xml:space="preserve">import </w:t>
      </w:r>
      <w:proofErr w:type="spellStart"/>
      <w:r w:rsidRPr="00A30882">
        <w:t>java.util.Map</w:t>
      </w:r>
      <w:proofErr w:type="spellEnd"/>
      <w:r w:rsidRPr="00A30882">
        <w:t>;</w:t>
      </w:r>
      <w:r w:rsidRPr="00A30882">
        <w:br/>
        <w:t xml:space="preserve">import </w:t>
      </w:r>
      <w:proofErr w:type="spellStart"/>
      <w:r w:rsidRPr="00A30882">
        <w:t>javax.xml.ws.BindingProvider</w:t>
      </w:r>
      <w:proofErr w:type="spellEnd"/>
      <w:r w:rsidRPr="00A30882">
        <w:t>;</w:t>
      </w:r>
      <w:r w:rsidRPr="00A30882">
        <w:br/>
        <w:t>import lv.gov.eps.ivis.iss.ditservice.v1_0.DeleteMessage;</w:t>
      </w:r>
      <w:r w:rsidRPr="00A30882">
        <w:br/>
        <w:t>import lv.gov.eps.ivis.iss.ditservice.v1_0.IDITMessageServiceContract;</w:t>
      </w:r>
      <w:r w:rsidRPr="00A30882">
        <w:br/>
        <w:t>import lv.gov.eps.ivis.iss.ditservice.v1_0.ReceiveMessageResponse;</w:t>
      </w:r>
      <w:r w:rsidRPr="00A30882">
        <w:br/>
        <w:t>import lv.gov.eps.ivis.iss.ditservice.v1_0.DITMessageService;</w:t>
      </w:r>
      <w:r w:rsidRPr="00A30882">
        <w:br/>
        <w:t>import lv.gov.eps.ivis.xmlschemas._100000.dit.v1_0.MessageRequestStructure;</w:t>
      </w:r>
      <w:r w:rsidRPr="00A30882">
        <w:br/>
        <w:t>import lv.gov.eps.ivis.xmlschemas._100000.dit.v1_0.MessageType;</w:t>
      </w:r>
      <w:r w:rsidRPr="00A30882">
        <w:br/>
        <w:t xml:space="preserve">import </w:t>
      </w:r>
      <w:proofErr w:type="spellStart"/>
      <w:r w:rsidRPr="00A30882">
        <w:t>org.apache.cxf.BusFactory</w:t>
      </w:r>
      <w:proofErr w:type="spellEnd"/>
      <w:r w:rsidRPr="00A30882">
        <w:t>;</w:t>
      </w:r>
      <w:r w:rsidRPr="00A30882">
        <w:br/>
        <w:t xml:space="preserve">import </w:t>
      </w:r>
      <w:proofErr w:type="spellStart"/>
      <w:r w:rsidRPr="00A30882">
        <w:t>org.apache.cxf.bus.spring.SpringBusFactory</w:t>
      </w:r>
      <w:proofErr w:type="spellEnd"/>
      <w:r w:rsidRPr="00A30882">
        <w:t>;</w:t>
      </w:r>
      <w:r w:rsidRPr="00A30882">
        <w:br/>
      </w:r>
      <w:r w:rsidRPr="00A30882">
        <w:br/>
      </w:r>
      <w:proofErr w:type="spellStart"/>
      <w:r w:rsidRPr="00A30882">
        <w:t>public</w:t>
      </w:r>
      <w:proofErr w:type="spellEnd"/>
      <w:r w:rsidRPr="00A30882">
        <w:t xml:space="preserve"> </w:t>
      </w:r>
      <w:proofErr w:type="spellStart"/>
      <w:r w:rsidRPr="00A30882">
        <w:t>class</w:t>
      </w:r>
      <w:proofErr w:type="spellEnd"/>
      <w:r w:rsidRPr="00A30882">
        <w:t xml:space="preserve"> </w:t>
      </w:r>
      <w:proofErr w:type="spellStart"/>
      <w:r w:rsidRPr="00A30882">
        <w:t>ReceiveMessage</w:t>
      </w:r>
      <w:proofErr w:type="spellEnd"/>
      <w:r w:rsidRPr="00A30882">
        <w:t xml:space="preserve"> {</w:t>
      </w:r>
      <w:r w:rsidRPr="00A30882">
        <w:br/>
      </w:r>
      <w:r w:rsidRPr="00A30882">
        <w:br/>
        <w:t xml:space="preserve">    </w:t>
      </w:r>
      <w:proofErr w:type="spellStart"/>
      <w:r w:rsidRPr="00A30882">
        <w:t>public</w:t>
      </w:r>
      <w:proofErr w:type="spellEnd"/>
      <w:r w:rsidRPr="00A30882">
        <w:t xml:space="preserve"> </w:t>
      </w:r>
      <w:proofErr w:type="spellStart"/>
      <w:r w:rsidRPr="00A30882">
        <w:t>static</w:t>
      </w:r>
      <w:proofErr w:type="spellEnd"/>
      <w:r w:rsidRPr="00A30882">
        <w:t xml:space="preserve"> </w:t>
      </w:r>
      <w:proofErr w:type="spellStart"/>
      <w:r w:rsidRPr="00A30882">
        <w:t>void</w:t>
      </w:r>
      <w:proofErr w:type="spellEnd"/>
      <w:r w:rsidRPr="00A30882">
        <w:t xml:space="preserve"> </w:t>
      </w:r>
      <w:proofErr w:type="spellStart"/>
      <w:r w:rsidRPr="00A30882">
        <w:t>main</w:t>
      </w:r>
      <w:proofErr w:type="spellEnd"/>
      <w:r w:rsidRPr="00A30882">
        <w:t>(</w:t>
      </w:r>
      <w:proofErr w:type="spellStart"/>
      <w:r w:rsidRPr="00A30882">
        <w:t>String</w:t>
      </w:r>
      <w:proofErr w:type="spellEnd"/>
      <w:r w:rsidRPr="00A30882">
        <w:t xml:space="preserve">[] </w:t>
      </w:r>
      <w:proofErr w:type="spellStart"/>
      <w:r w:rsidRPr="00A30882">
        <w:t>args</w:t>
      </w:r>
      <w:proofErr w:type="spellEnd"/>
      <w:r w:rsidRPr="00A30882">
        <w:t>) {</w:t>
      </w:r>
      <w:r w:rsidRPr="00A30882">
        <w:br/>
        <w:t xml:space="preserve">        </w:t>
      </w:r>
      <w:proofErr w:type="spellStart"/>
      <w:r w:rsidRPr="00A30882">
        <w:t>SpringBusFactory</w:t>
      </w:r>
      <w:proofErr w:type="spellEnd"/>
      <w:r w:rsidRPr="00A30882">
        <w:t xml:space="preserve"> </w:t>
      </w:r>
      <w:proofErr w:type="spellStart"/>
      <w:r w:rsidRPr="00A30882">
        <w:t>bf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SpringBusFactory</w:t>
      </w:r>
      <w:proofErr w:type="spellEnd"/>
      <w:r w:rsidRPr="00A30882">
        <w:t>();</w:t>
      </w:r>
      <w:r w:rsidRPr="00A30882">
        <w:br/>
        <w:t xml:space="preserve">        BusFactory.setDefaultBus(bf.createBus("ProxyToService/src/main/resources/client-cert.xml"));</w:t>
      </w:r>
      <w:r w:rsidRPr="00A30882">
        <w:br/>
      </w:r>
      <w:r w:rsidRPr="00A30882">
        <w:br/>
        <w:t xml:space="preserve">        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channelName</w:t>
      </w:r>
      <w:proofErr w:type="spellEnd"/>
      <w:r w:rsidRPr="00A30882">
        <w:t xml:space="preserve"> = "</w:t>
      </w:r>
      <w:proofErr w:type="spellStart"/>
      <w:r w:rsidRPr="00A30882">
        <w:t>SampleChannel</w:t>
      </w:r>
      <w:proofErr w:type="spellEnd"/>
      <w:r w:rsidRPr="00A30882">
        <w:t>";</w:t>
      </w:r>
      <w:r w:rsidRPr="00A30882">
        <w:br/>
        <w:t xml:space="preserve">        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channelURN</w:t>
      </w:r>
      <w:proofErr w:type="spellEnd"/>
      <w:r w:rsidRPr="00A30882">
        <w:t xml:space="preserve"> = "URN:IVIS:100001:CHA-" + </w:t>
      </w:r>
      <w:proofErr w:type="spellStart"/>
      <w:r w:rsidRPr="00A30882">
        <w:t>channelName</w:t>
      </w:r>
      <w:proofErr w:type="spellEnd"/>
      <w:r w:rsidRPr="00A30882">
        <w:t xml:space="preserve"> + "-TYPE-DIK";</w:t>
      </w:r>
      <w:r w:rsidRPr="00A30882">
        <w:br/>
        <w:t xml:space="preserve">        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channelVersionURN</w:t>
      </w:r>
      <w:proofErr w:type="spellEnd"/>
      <w:r w:rsidRPr="00A30882">
        <w:t xml:space="preserve"> = "URN:IVIS:100001:CHA-" + </w:t>
      </w:r>
      <w:proofErr w:type="spellStart"/>
      <w:r w:rsidRPr="00A30882">
        <w:t>channelName</w:t>
      </w:r>
      <w:proofErr w:type="spellEnd"/>
      <w:r w:rsidRPr="00A30882">
        <w:t xml:space="preserve"> + "-v1-0-TYPE-DIK";</w:t>
      </w:r>
      <w:r w:rsidRPr="00A30882">
        <w:br/>
      </w:r>
      <w:r w:rsidRPr="00A30882">
        <w:br/>
      </w:r>
      <w:r w:rsidRPr="00A30882">
        <w:lastRenderedPageBreak/>
        <w:t xml:space="preserve">        </w:t>
      </w:r>
      <w:proofErr w:type="spellStart"/>
      <w:r w:rsidRPr="00A30882">
        <w:t>DITMessageService</w:t>
      </w:r>
      <w:proofErr w:type="spellEnd"/>
      <w:r w:rsidRPr="00A30882">
        <w:t xml:space="preserve"> </w:t>
      </w:r>
      <w:proofErr w:type="spellStart"/>
      <w:r w:rsidRPr="00A30882">
        <w:t>dITService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DITMessageService</w:t>
      </w:r>
      <w:proofErr w:type="spellEnd"/>
      <w:r w:rsidRPr="00A30882">
        <w:t>();</w:t>
      </w:r>
      <w:r w:rsidRPr="00A30882">
        <w:br/>
      </w:r>
      <w:r w:rsidRPr="00A30882">
        <w:br/>
        <w:t xml:space="preserve">        </w:t>
      </w:r>
      <w:proofErr w:type="spellStart"/>
      <w:r w:rsidRPr="00A30882">
        <w:t>IDITMessageServiceContract</w:t>
      </w:r>
      <w:proofErr w:type="spellEnd"/>
      <w:r w:rsidRPr="00A30882">
        <w:t xml:space="preserve"> </w:t>
      </w:r>
      <w:proofErr w:type="spellStart"/>
      <w:r w:rsidRPr="00A30882">
        <w:t>ditClient</w:t>
      </w:r>
      <w:proofErr w:type="spellEnd"/>
      <w:r w:rsidRPr="00A30882">
        <w:t xml:space="preserve"> = dITService.getWs2007FederationNoSct();</w:t>
      </w:r>
      <w:r w:rsidRPr="00A30882">
        <w:br/>
        <w:t xml:space="preserve">        </w:t>
      </w:r>
      <w:proofErr w:type="spellStart"/>
      <w:r w:rsidRPr="00A30882">
        <w:t>Map</w:t>
      </w:r>
      <w:proofErr w:type="spellEnd"/>
      <w:r w:rsidRPr="00A30882">
        <w:t>&lt;</w:t>
      </w:r>
      <w:proofErr w:type="spellStart"/>
      <w:r w:rsidRPr="00A30882">
        <w:t>String</w:t>
      </w:r>
      <w:proofErr w:type="spellEnd"/>
      <w:r w:rsidRPr="00A30882">
        <w:t xml:space="preserve">, </w:t>
      </w:r>
      <w:proofErr w:type="spellStart"/>
      <w:r w:rsidRPr="00A30882">
        <w:t>Object</w:t>
      </w:r>
      <w:proofErr w:type="spellEnd"/>
      <w:r w:rsidRPr="00A30882">
        <w:t xml:space="preserve">&gt; </w:t>
      </w:r>
      <w:proofErr w:type="spellStart"/>
      <w:r w:rsidRPr="00A30882">
        <w:t>ditCtx</w:t>
      </w:r>
      <w:proofErr w:type="spellEnd"/>
      <w:r w:rsidRPr="00A30882">
        <w:t xml:space="preserve"> = ((</w:t>
      </w:r>
      <w:proofErr w:type="spellStart"/>
      <w:r w:rsidRPr="00A30882">
        <w:t>BindingProvider</w:t>
      </w:r>
      <w:proofErr w:type="spellEnd"/>
      <w:r w:rsidRPr="00A30882">
        <w:t xml:space="preserve">) </w:t>
      </w:r>
      <w:proofErr w:type="spellStart"/>
      <w:r w:rsidRPr="00A30882">
        <w:t>ditClient</w:t>
      </w:r>
      <w:proofErr w:type="spellEnd"/>
      <w:r w:rsidRPr="00A30882">
        <w:t>).</w:t>
      </w:r>
      <w:proofErr w:type="spellStart"/>
      <w:r w:rsidRPr="00A30882">
        <w:t>getRequestContext</w:t>
      </w:r>
      <w:proofErr w:type="spellEnd"/>
      <w:r w:rsidRPr="00A30882">
        <w:t>();</w:t>
      </w:r>
      <w:r w:rsidRPr="00A30882">
        <w:br/>
        <w:t xml:space="preserve">        /*</w:t>
      </w:r>
      <w:proofErr w:type="spellStart"/>
      <w:r w:rsidRPr="00A30882">
        <w:t>ditCtx.put</w:t>
      </w:r>
      <w:proofErr w:type="spellEnd"/>
      <w:r w:rsidRPr="00A30882">
        <w:t>("</w:t>
      </w:r>
      <w:proofErr w:type="spellStart"/>
      <w:r w:rsidRPr="00A30882">
        <w:t>ws-security.username</w:t>
      </w:r>
      <w:proofErr w:type="spellEnd"/>
      <w:r w:rsidRPr="00A30882">
        <w:t>", "username3");</w:t>
      </w:r>
      <w:r w:rsidRPr="00A30882">
        <w:br/>
        <w:t xml:space="preserve">        </w:t>
      </w:r>
      <w:proofErr w:type="spellStart"/>
      <w:r w:rsidRPr="00A30882">
        <w:t>ditCtx.put</w:t>
      </w:r>
      <w:proofErr w:type="spellEnd"/>
      <w:r w:rsidRPr="00A30882">
        <w:t>("</w:t>
      </w:r>
      <w:proofErr w:type="spellStart"/>
      <w:r w:rsidRPr="00A30882">
        <w:t>ws-security.password</w:t>
      </w:r>
      <w:proofErr w:type="spellEnd"/>
      <w:r w:rsidRPr="00A30882">
        <w:t>", "</w:t>
      </w:r>
      <w:proofErr w:type="spellStart"/>
      <w:r w:rsidR="004756B8">
        <w:t>password</w:t>
      </w:r>
      <w:proofErr w:type="spellEnd"/>
      <w:r w:rsidRPr="00A30882">
        <w:t>");*/</w:t>
      </w:r>
      <w:r w:rsidRPr="00A30882">
        <w:br/>
      </w:r>
      <w:r w:rsidRPr="00A30882">
        <w:br/>
        <w:t xml:space="preserve">        </w:t>
      </w:r>
      <w:proofErr w:type="spellStart"/>
      <w:r w:rsidRPr="00A30882">
        <w:t>MessageRequestStructure</w:t>
      </w:r>
      <w:proofErr w:type="spellEnd"/>
      <w:r w:rsidRPr="00A30882">
        <w:t xml:space="preserve"> </w:t>
      </w:r>
      <w:proofErr w:type="spellStart"/>
      <w:r w:rsidRPr="00A30882">
        <w:t>messageRequest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MessageRequestStructure</w:t>
      </w:r>
      <w:proofErr w:type="spellEnd"/>
      <w:r w:rsidRPr="00A30882">
        <w:t>();</w:t>
      </w:r>
      <w:r w:rsidRPr="00A30882">
        <w:br/>
        <w:t xml:space="preserve">        </w:t>
      </w:r>
      <w:proofErr w:type="spellStart"/>
      <w:r w:rsidRPr="00A30882">
        <w:t>messageRequest.setChannelURN</w:t>
      </w:r>
      <w:proofErr w:type="spellEnd"/>
      <w:r w:rsidRPr="00A30882">
        <w:t>(</w:t>
      </w:r>
      <w:proofErr w:type="spellStart"/>
      <w:r w:rsidRPr="00A30882">
        <w:t>channelURN</w:t>
      </w:r>
      <w:proofErr w:type="spellEnd"/>
      <w:r w:rsidRPr="00A30882">
        <w:t>);</w:t>
      </w:r>
      <w:r w:rsidRPr="00A30882">
        <w:br/>
        <w:t xml:space="preserve">        </w:t>
      </w:r>
      <w:proofErr w:type="spellStart"/>
      <w:r w:rsidRPr="00A30882">
        <w:t>messageRequest.setChannelVersionURN</w:t>
      </w:r>
      <w:proofErr w:type="spellEnd"/>
      <w:r w:rsidRPr="00A30882">
        <w:t>(</w:t>
      </w:r>
      <w:proofErr w:type="spellStart"/>
      <w:r w:rsidRPr="00A30882">
        <w:t>channelVersionURN</w:t>
      </w:r>
      <w:proofErr w:type="spellEnd"/>
      <w:r w:rsidRPr="00A30882">
        <w:t>);</w:t>
      </w:r>
      <w:r w:rsidRPr="00A30882">
        <w:br/>
      </w:r>
      <w:r w:rsidRPr="00A30882">
        <w:br/>
        <w:t xml:space="preserve">        lv.gov.eps.ivis.iss.ditservice.v1_0.ReceiveMessage </w:t>
      </w:r>
      <w:proofErr w:type="spellStart"/>
      <w:r w:rsidRPr="00A30882">
        <w:t>request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lv.gov.eps.ivis.iss.ditservice.v1_0.ReceiveMessage();</w:t>
      </w:r>
      <w:r w:rsidRPr="00A30882">
        <w:br/>
        <w:t xml:space="preserve">        </w:t>
      </w:r>
      <w:proofErr w:type="spellStart"/>
      <w:r w:rsidRPr="00A30882">
        <w:t>request.setMessageRequest</w:t>
      </w:r>
      <w:proofErr w:type="spellEnd"/>
      <w:r w:rsidRPr="00A30882">
        <w:t>(</w:t>
      </w:r>
      <w:proofErr w:type="spellStart"/>
      <w:r w:rsidRPr="00A30882">
        <w:t>messageRequest</w:t>
      </w:r>
      <w:proofErr w:type="spellEnd"/>
      <w:r w:rsidRPr="00A30882">
        <w:t>);</w:t>
      </w:r>
      <w:r w:rsidRPr="00A30882">
        <w:br/>
      </w:r>
      <w:r w:rsidRPr="00A30882">
        <w:br/>
        <w:t xml:space="preserve">        </w:t>
      </w:r>
      <w:proofErr w:type="spellStart"/>
      <w:r w:rsidRPr="00A30882">
        <w:t>ReceiveMessageResponse</w:t>
      </w:r>
      <w:proofErr w:type="spellEnd"/>
      <w:r w:rsidRPr="00A30882">
        <w:t xml:space="preserve"> </w:t>
      </w:r>
      <w:proofErr w:type="spellStart"/>
      <w:r w:rsidRPr="00A30882">
        <w:t>response</w:t>
      </w:r>
      <w:proofErr w:type="spellEnd"/>
      <w:r w:rsidRPr="00A30882">
        <w:t xml:space="preserve"> = ditClient.receiveMessage2(</w:t>
      </w:r>
      <w:proofErr w:type="spellStart"/>
      <w:r w:rsidRPr="00A30882">
        <w:t>request</w:t>
      </w:r>
      <w:proofErr w:type="spellEnd"/>
      <w:r w:rsidRPr="00A30882">
        <w:t>);</w:t>
      </w:r>
      <w:r w:rsidRPr="00A30882">
        <w:br/>
        <w:t xml:space="preserve">        </w:t>
      </w:r>
      <w:proofErr w:type="spellStart"/>
      <w:r w:rsidRPr="00A30882">
        <w:t>System.out.println</w:t>
      </w:r>
      <w:proofErr w:type="spellEnd"/>
      <w:r w:rsidRPr="00A30882">
        <w:t>("</w:t>
      </w:r>
      <w:proofErr w:type="spellStart"/>
      <w:r w:rsidRPr="00A30882">
        <w:t>Message</w:t>
      </w:r>
      <w:proofErr w:type="spellEnd"/>
      <w:r w:rsidRPr="00A30882">
        <w:t xml:space="preserve"> </w:t>
      </w:r>
      <w:proofErr w:type="spellStart"/>
      <w:r w:rsidRPr="00A30882">
        <w:t>received</w:t>
      </w:r>
      <w:proofErr w:type="spellEnd"/>
      <w:r w:rsidRPr="00A30882">
        <w:t>: " + response.getMessageResponse2().getBussinesMessageOrEventMessageTypeOrMessage());</w:t>
      </w:r>
      <w:r w:rsidRPr="00A30882">
        <w:br/>
      </w:r>
      <w:r w:rsidRPr="00A30882">
        <w:br/>
        <w:t xml:space="preserve">        </w:t>
      </w:r>
      <w:proofErr w:type="spellStart"/>
      <w:r w:rsidRPr="00A30882">
        <w:t>if</w:t>
      </w:r>
      <w:proofErr w:type="spellEnd"/>
      <w:r w:rsidRPr="00A30882">
        <w:t xml:space="preserve"> (</w:t>
      </w:r>
      <w:proofErr w:type="spellStart"/>
      <w:r w:rsidRPr="00A30882">
        <w:t>response</w:t>
      </w:r>
      <w:proofErr w:type="spellEnd"/>
      <w:r w:rsidRPr="00A30882">
        <w:t xml:space="preserve"> != </w:t>
      </w:r>
      <w:proofErr w:type="spellStart"/>
      <w:r w:rsidRPr="00A30882">
        <w:t>null</w:t>
      </w:r>
      <w:proofErr w:type="spellEnd"/>
      <w:r w:rsidRPr="00A30882">
        <w:t xml:space="preserve"> &amp;&amp; !response.getMessageResponse2().getBussinesMessageOrEventMessageTypeOrMessage().isEmpty()) {</w:t>
      </w:r>
      <w:r w:rsidRPr="00A30882">
        <w:br/>
        <w:t xml:space="preserve">            </w:t>
      </w:r>
      <w:proofErr w:type="spellStart"/>
      <w:r w:rsidRPr="00A30882">
        <w:t>for</w:t>
      </w:r>
      <w:proofErr w:type="spellEnd"/>
      <w:r w:rsidRPr="00A30882">
        <w:t xml:space="preserve"> (</w:t>
      </w:r>
      <w:proofErr w:type="spellStart"/>
      <w:r w:rsidRPr="00A30882">
        <w:t>MessageType</w:t>
      </w:r>
      <w:proofErr w:type="spellEnd"/>
      <w:r w:rsidRPr="00A30882">
        <w:t xml:space="preserve"> </w:t>
      </w:r>
      <w:proofErr w:type="spellStart"/>
      <w:r w:rsidRPr="00A30882">
        <w:t>mt</w:t>
      </w:r>
      <w:proofErr w:type="spellEnd"/>
      <w:r w:rsidRPr="00A30882">
        <w:t xml:space="preserve"> : response.getMessageResponse2().getBussinesMessageOrEventMessageTypeOrMessage()) {</w:t>
      </w:r>
      <w:r w:rsidRPr="00A30882">
        <w:br/>
        <w:t xml:space="preserve">                </w:t>
      </w:r>
      <w:proofErr w:type="spellStart"/>
      <w:r w:rsidRPr="00A30882">
        <w:t>System.out.println</w:t>
      </w:r>
      <w:proofErr w:type="spellEnd"/>
      <w:r w:rsidRPr="00A30882">
        <w:t>("</w:t>
      </w:r>
      <w:proofErr w:type="spellStart"/>
      <w:r w:rsidRPr="00A30882">
        <w:t>message</w:t>
      </w:r>
      <w:proofErr w:type="spellEnd"/>
      <w:r w:rsidRPr="00A30882">
        <w:t xml:space="preserve"> </w:t>
      </w:r>
      <w:proofErr w:type="spellStart"/>
      <w:r w:rsidRPr="00A30882">
        <w:t>receved</w:t>
      </w:r>
      <w:proofErr w:type="spellEnd"/>
      <w:r w:rsidRPr="00A30882">
        <w:t xml:space="preserve"> </w:t>
      </w:r>
      <w:proofErr w:type="spellStart"/>
      <w:r w:rsidRPr="00A30882">
        <w:t>id</w:t>
      </w:r>
      <w:proofErr w:type="spellEnd"/>
      <w:r w:rsidRPr="00A30882">
        <w:t xml:space="preserve">: " + </w:t>
      </w:r>
      <w:proofErr w:type="spellStart"/>
      <w:r w:rsidRPr="00A30882">
        <w:t>mt.getMessageID</w:t>
      </w:r>
      <w:proofErr w:type="spellEnd"/>
      <w:r w:rsidRPr="00A30882">
        <w:t>());</w:t>
      </w:r>
      <w:r w:rsidRPr="00A30882">
        <w:br/>
        <w:t xml:space="preserve">                </w:t>
      </w:r>
      <w:proofErr w:type="spellStart"/>
      <w:r w:rsidRPr="00A30882">
        <w:t>MessageRequestStructure</w:t>
      </w:r>
      <w:proofErr w:type="spellEnd"/>
      <w:r w:rsidRPr="00A30882">
        <w:t xml:space="preserve"> </w:t>
      </w:r>
      <w:proofErr w:type="spellStart"/>
      <w:r w:rsidRPr="00A30882">
        <w:t>messageRequestDelete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MessageRequestStructure</w:t>
      </w:r>
      <w:proofErr w:type="spellEnd"/>
      <w:r w:rsidRPr="00A30882">
        <w:t>();</w:t>
      </w:r>
      <w:r w:rsidRPr="00A30882">
        <w:br/>
        <w:t xml:space="preserve">                </w:t>
      </w:r>
      <w:proofErr w:type="spellStart"/>
      <w:r w:rsidRPr="00A30882">
        <w:t>messageRequestDelete.setMessageID</w:t>
      </w:r>
      <w:proofErr w:type="spellEnd"/>
      <w:r w:rsidRPr="00A30882">
        <w:t>(</w:t>
      </w:r>
      <w:proofErr w:type="spellStart"/>
      <w:r w:rsidRPr="00A30882">
        <w:t>mt.getMessageID</w:t>
      </w:r>
      <w:proofErr w:type="spellEnd"/>
      <w:r w:rsidRPr="00A30882">
        <w:t>());</w:t>
      </w:r>
      <w:r w:rsidRPr="00A30882">
        <w:br/>
        <w:t xml:space="preserve">                </w:t>
      </w:r>
      <w:proofErr w:type="spellStart"/>
      <w:r w:rsidRPr="00A30882">
        <w:t>DeleteMessage</w:t>
      </w:r>
      <w:proofErr w:type="spellEnd"/>
      <w:r w:rsidRPr="00A30882">
        <w:t xml:space="preserve"> </w:t>
      </w:r>
      <w:proofErr w:type="spellStart"/>
      <w:r w:rsidRPr="00A30882">
        <w:t>deleteMessageRequest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DeleteMessage</w:t>
      </w:r>
      <w:proofErr w:type="spellEnd"/>
      <w:r w:rsidRPr="00A30882">
        <w:t>();</w:t>
      </w:r>
      <w:r w:rsidRPr="00A30882">
        <w:br/>
        <w:t xml:space="preserve">                </w:t>
      </w:r>
      <w:proofErr w:type="spellStart"/>
      <w:r w:rsidRPr="00A30882">
        <w:t>deleteMessageRequest.setMessageRequest</w:t>
      </w:r>
      <w:proofErr w:type="spellEnd"/>
      <w:r w:rsidRPr="00A30882">
        <w:t>(</w:t>
      </w:r>
      <w:proofErr w:type="spellStart"/>
      <w:r w:rsidRPr="00A30882">
        <w:t>messageRequest</w:t>
      </w:r>
      <w:proofErr w:type="spellEnd"/>
      <w:r w:rsidRPr="00A30882">
        <w:t>);</w:t>
      </w:r>
      <w:r w:rsidRPr="00A30882">
        <w:br/>
        <w:t xml:space="preserve">                </w:t>
      </w:r>
      <w:proofErr w:type="spellStart"/>
      <w:r w:rsidRPr="00A30882">
        <w:t>ditClient.deleteMessage</w:t>
      </w:r>
      <w:proofErr w:type="spellEnd"/>
      <w:r w:rsidRPr="00A30882">
        <w:t>(</w:t>
      </w:r>
      <w:proofErr w:type="spellStart"/>
      <w:r w:rsidRPr="00A30882">
        <w:t>deleteMessageRequest</w:t>
      </w:r>
      <w:proofErr w:type="spellEnd"/>
      <w:r w:rsidRPr="00A30882">
        <w:t>);</w:t>
      </w:r>
      <w:r w:rsidRPr="00A30882">
        <w:br/>
        <w:t xml:space="preserve">                </w:t>
      </w:r>
      <w:proofErr w:type="spellStart"/>
      <w:r w:rsidRPr="00A30882">
        <w:t>System.out.println</w:t>
      </w:r>
      <w:proofErr w:type="spellEnd"/>
      <w:r w:rsidRPr="00A30882">
        <w:t>("</w:t>
      </w:r>
      <w:proofErr w:type="spellStart"/>
      <w:r w:rsidRPr="00A30882">
        <w:t>message</w:t>
      </w:r>
      <w:proofErr w:type="spellEnd"/>
      <w:r w:rsidRPr="00A30882">
        <w:t xml:space="preserve"> </w:t>
      </w:r>
      <w:proofErr w:type="spellStart"/>
      <w:r w:rsidRPr="00A30882">
        <w:t>deleted</w:t>
      </w:r>
      <w:proofErr w:type="spellEnd"/>
      <w:r w:rsidRPr="00A30882">
        <w:t xml:space="preserve"> </w:t>
      </w:r>
      <w:proofErr w:type="spellStart"/>
      <w:r w:rsidRPr="00A30882">
        <w:t>id</w:t>
      </w:r>
      <w:proofErr w:type="spellEnd"/>
      <w:r w:rsidRPr="00A30882">
        <w:t xml:space="preserve">:" + </w:t>
      </w:r>
      <w:proofErr w:type="spellStart"/>
      <w:r w:rsidRPr="00A30882">
        <w:t>mt.getMessageID</w:t>
      </w:r>
      <w:proofErr w:type="spellEnd"/>
      <w:r w:rsidRPr="00A30882">
        <w:t>());</w:t>
      </w:r>
      <w:r w:rsidRPr="00A30882">
        <w:br/>
        <w:t xml:space="preserve">            }</w:t>
      </w:r>
      <w:r w:rsidRPr="00A30882">
        <w:br/>
        <w:t xml:space="preserve">        }</w:t>
      </w:r>
      <w:r w:rsidRPr="00A30882">
        <w:br/>
        <w:t xml:space="preserve">    }</w:t>
      </w:r>
      <w:r w:rsidRPr="00A30882">
        <w:br/>
        <w:t>}</w:t>
      </w:r>
    </w:p>
    <w:p w14:paraId="37D1DDD4" w14:textId="71BCC613" w:rsidR="0035716C" w:rsidRPr="00A30882" w:rsidRDefault="0035716C" w:rsidP="0035716C">
      <w:pPr>
        <w:pStyle w:val="Sourcewithforeground"/>
        <w:jc w:val="left"/>
      </w:pPr>
    </w:p>
    <w:p w14:paraId="7207CAB3" w14:textId="77777777" w:rsidR="0035716C" w:rsidRPr="00A30882" w:rsidRDefault="0035716C" w:rsidP="002F3430">
      <w:pPr>
        <w:pStyle w:val="Sourcewithforeground"/>
      </w:pPr>
    </w:p>
    <w:p w14:paraId="03B1F200" w14:textId="6EF97C1C" w:rsidR="001167F6" w:rsidRPr="00A30882" w:rsidRDefault="00B005F3" w:rsidP="001E2C06">
      <w:pPr>
        <w:pStyle w:val="Heading4"/>
      </w:pPr>
      <w:bookmarkStart w:id="153" w:name="_Toc110419719"/>
      <w:r w:rsidRPr="00A30882">
        <w:t>Ziņojuma a</w:t>
      </w:r>
      <w:r w:rsidR="001167F6" w:rsidRPr="00A30882">
        <w:t>tjauno</w:t>
      </w:r>
      <w:r w:rsidRPr="00A30882">
        <w:t>šana</w:t>
      </w:r>
      <w:r w:rsidR="001167F6" w:rsidRPr="00A30882">
        <w:t xml:space="preserve"> (</w:t>
      </w:r>
      <w:proofErr w:type="spellStart"/>
      <w:r w:rsidR="001167F6" w:rsidRPr="00A30882">
        <w:t>Restore</w:t>
      </w:r>
      <w:proofErr w:type="spellEnd"/>
      <w:r w:rsidR="001167F6" w:rsidRPr="00A30882">
        <w:t xml:space="preserve"> </w:t>
      </w:r>
      <w:proofErr w:type="spellStart"/>
      <w:r w:rsidR="001167F6" w:rsidRPr="00A30882">
        <w:t>Messages</w:t>
      </w:r>
      <w:proofErr w:type="spellEnd"/>
      <w:r w:rsidR="001167F6" w:rsidRPr="00A30882">
        <w:t>)</w:t>
      </w:r>
      <w:bookmarkEnd w:id="153"/>
    </w:p>
    <w:p w14:paraId="5C9DA318" w14:textId="3B8C77D6" w:rsidR="001167F6" w:rsidRPr="00A30882" w:rsidRDefault="001167F6" w:rsidP="002F3430">
      <w:r w:rsidRPr="00A30882">
        <w:t>Izveidojot DIT kanāla struktūru</w:t>
      </w:r>
      <w:r w:rsidR="004D4E11" w:rsidRPr="00A30882">
        <w:t>,</w:t>
      </w:r>
      <w:r w:rsidRPr="00A30882">
        <w:t xml:space="preserve"> var saņemt ziņojumus ar lietotāju,</w:t>
      </w:r>
      <w:r w:rsidR="008C5C04" w:rsidRPr="00A30882">
        <w:t xml:space="preserve"> kuram būtu </w:t>
      </w:r>
      <w:r w:rsidR="002F4905" w:rsidRPr="00A30882">
        <w:t>pierakstītāja</w:t>
      </w:r>
      <w:r w:rsidR="008C5C04" w:rsidRPr="00A30882">
        <w:t xml:space="preserve"> </w:t>
      </w:r>
      <w:proofErr w:type="spellStart"/>
      <w:r w:rsidR="008C5C04" w:rsidRPr="00A30882">
        <w:t>pieslē</w:t>
      </w:r>
      <w:r w:rsidRPr="00A30882">
        <w:t>gums</w:t>
      </w:r>
      <w:proofErr w:type="spellEnd"/>
      <w:r w:rsidRPr="00A30882">
        <w:t>.</w:t>
      </w:r>
    </w:p>
    <w:p w14:paraId="2686B94B" w14:textId="1E873489" w:rsidR="001167F6" w:rsidRPr="00A30882" w:rsidRDefault="001167F6" w:rsidP="002F3430">
      <w:r w:rsidRPr="00A30882">
        <w:t>Gadījum</w:t>
      </w:r>
      <w:r w:rsidR="00DA095E" w:rsidRPr="00A30882">
        <w:t>ā</w:t>
      </w:r>
      <w:r w:rsidRPr="00A30882">
        <w:t xml:space="preserve">, ja ziņojuma saņemšana bija nekorekta, tad to var atjaunot, lietojot metodes secībā: </w:t>
      </w:r>
    </w:p>
    <w:p w14:paraId="197F4977" w14:textId="3D4729C3" w:rsidR="001167F6" w:rsidRPr="00A30882" w:rsidRDefault="001167F6" w:rsidP="00B005F3">
      <w:pPr>
        <w:pStyle w:val="ListParagraph"/>
        <w:numPr>
          <w:ilvl w:val="0"/>
          <w:numId w:val="25"/>
        </w:numPr>
      </w:pPr>
      <w:proofErr w:type="spellStart"/>
      <w:r w:rsidRPr="00A30882">
        <w:t>ReceiveMessageList</w:t>
      </w:r>
      <w:proofErr w:type="spellEnd"/>
      <w:r w:rsidR="00A010F7" w:rsidRPr="00A30882">
        <w:t>;</w:t>
      </w:r>
    </w:p>
    <w:p w14:paraId="43321E31" w14:textId="6E19F20F" w:rsidR="001167F6" w:rsidRPr="00A30882" w:rsidRDefault="001167F6" w:rsidP="00B005F3">
      <w:pPr>
        <w:pStyle w:val="ListParagraph"/>
        <w:numPr>
          <w:ilvl w:val="0"/>
          <w:numId w:val="25"/>
        </w:numPr>
        <w:autoSpaceDE w:val="0"/>
        <w:autoSpaceDN w:val="0"/>
        <w:adjustRightInd w:val="0"/>
        <w:spacing w:before="0" w:after="0" w:line="240" w:lineRule="auto"/>
        <w:jc w:val="left"/>
      </w:pPr>
      <w:proofErr w:type="spellStart"/>
      <w:r w:rsidRPr="00A30882">
        <w:t>RestoreMessageList</w:t>
      </w:r>
      <w:proofErr w:type="spellEnd"/>
      <w:r w:rsidRPr="00A30882">
        <w:t xml:space="preserve"> (</w:t>
      </w:r>
      <w:proofErr w:type="spellStart"/>
      <w:r w:rsidRPr="00A30882">
        <w:t>ReadMessage</w:t>
      </w:r>
      <w:proofErr w:type="spellEnd"/>
      <w:r w:rsidRPr="00A30882">
        <w:t>=</w:t>
      </w:r>
      <w:proofErr w:type="spellStart"/>
      <w:r w:rsidRPr="00A30882">
        <w:t>true</w:t>
      </w:r>
      <w:proofErr w:type="spellEnd"/>
      <w:r w:rsidRPr="00A30882">
        <w:t>)</w:t>
      </w:r>
      <w:r w:rsidR="00A010F7" w:rsidRPr="00A30882">
        <w:t>;</w:t>
      </w:r>
    </w:p>
    <w:p w14:paraId="74BD0DF9" w14:textId="74680994" w:rsidR="001167F6" w:rsidRPr="00A30882" w:rsidRDefault="001167F6" w:rsidP="00B005F3">
      <w:pPr>
        <w:pStyle w:val="ListParagraph"/>
        <w:numPr>
          <w:ilvl w:val="0"/>
          <w:numId w:val="25"/>
        </w:numPr>
      </w:pPr>
      <w:proofErr w:type="spellStart"/>
      <w:r w:rsidRPr="00A30882">
        <w:t>ReceveMessage</w:t>
      </w:r>
      <w:proofErr w:type="spellEnd"/>
      <w:r w:rsidR="00A010F7" w:rsidRPr="00A30882">
        <w:t>;</w:t>
      </w:r>
    </w:p>
    <w:p w14:paraId="13CDF0F0" w14:textId="564474C4" w:rsidR="001167F6" w:rsidRPr="00A30882" w:rsidRDefault="001167F6" w:rsidP="00B005F3">
      <w:pPr>
        <w:pStyle w:val="ListParagraph"/>
        <w:numPr>
          <w:ilvl w:val="0"/>
          <w:numId w:val="25"/>
        </w:numPr>
      </w:pPr>
      <w:proofErr w:type="spellStart"/>
      <w:r w:rsidRPr="00A30882">
        <w:t>DeleteMessage</w:t>
      </w:r>
      <w:proofErr w:type="spellEnd"/>
      <w:r w:rsidR="00A010F7" w:rsidRPr="00A30882">
        <w:t>.</w:t>
      </w:r>
    </w:p>
    <w:p w14:paraId="5EA0D4D1" w14:textId="071BA3BE" w:rsidR="001167F6" w:rsidRPr="00A30882" w:rsidRDefault="003A6F74" w:rsidP="00B578B1">
      <w:pPr>
        <w:pStyle w:val="Pictureposition"/>
      </w:pPr>
      <w:r w:rsidRPr="00A30882">
        <w:object w:dxaOrig="9276" w:dyaOrig="2093" w14:anchorId="22D95E19">
          <v:shape id="_x0000_i1032" type="#_x0000_t75" style="width:437.85pt;height:99.05pt" o:ole="">
            <v:imagedata r:id="rId43" o:title=""/>
          </v:shape>
          <o:OLEObject Type="Embed" ProgID="Visio.Drawing.11" ShapeID="_x0000_i1032" DrawAspect="Content" ObjectID="_1721032451" r:id="rId50"/>
        </w:object>
      </w:r>
    </w:p>
    <w:p w14:paraId="5B114784" w14:textId="37C17828" w:rsidR="001167F6" w:rsidRPr="00A30882" w:rsidRDefault="008C1677" w:rsidP="002F3430">
      <w:pPr>
        <w:pStyle w:val="Picturecaption"/>
      </w:pPr>
      <w:fldSimple w:instr=" SEQ Attēls \* ARABIC ">
        <w:bookmarkStart w:id="154" w:name="_Toc110419779"/>
        <w:r w:rsidR="00B93481">
          <w:rPr>
            <w:noProof/>
          </w:rPr>
          <w:t>30</w:t>
        </w:r>
      </w:fldSimple>
      <w:r w:rsidR="00957D4C" w:rsidRPr="00A30882">
        <w:t>.</w:t>
      </w:r>
      <w:r w:rsidR="001167F6" w:rsidRPr="00A30882">
        <w:t xml:space="preserve">attēls. DIK kanāla izmantošanas shēma, </w:t>
      </w:r>
      <w:r w:rsidR="00B005F3" w:rsidRPr="00A30882">
        <w:t>p</w:t>
      </w:r>
      <w:r w:rsidR="001167F6" w:rsidRPr="00A30882">
        <w:t>ar ziņojumu atjaunošanu</w:t>
      </w:r>
      <w:bookmarkEnd w:id="154"/>
    </w:p>
    <w:p w14:paraId="1005FF01" w14:textId="0C9C853E" w:rsidR="001717BF" w:rsidRPr="00A30882" w:rsidRDefault="001717BF" w:rsidP="001717BF">
      <w:pPr>
        <w:pStyle w:val="Sourcewithforeground"/>
        <w:jc w:val="left"/>
      </w:pPr>
      <w:proofErr w:type="spellStart"/>
      <w:r w:rsidRPr="00A30882">
        <w:t>package</w:t>
      </w:r>
      <w:proofErr w:type="spellEnd"/>
      <w:r w:rsidRPr="00A30882">
        <w:t xml:space="preserve"> </w:t>
      </w:r>
      <w:proofErr w:type="spellStart"/>
      <w:r w:rsidRPr="00A30882">
        <w:t>lv.abcsoftware.eves.samples.restoremessages</w:t>
      </w:r>
      <w:proofErr w:type="spellEnd"/>
      <w:r w:rsidRPr="00A30882">
        <w:t>;</w:t>
      </w:r>
      <w:r w:rsidRPr="00A30882">
        <w:br/>
      </w:r>
      <w:r w:rsidRPr="00A30882">
        <w:br/>
        <w:t xml:space="preserve">import </w:t>
      </w:r>
      <w:proofErr w:type="spellStart"/>
      <w:r w:rsidRPr="00A30882">
        <w:t>java.io.File</w:t>
      </w:r>
      <w:proofErr w:type="spellEnd"/>
      <w:r w:rsidRPr="00A30882">
        <w:t>;</w:t>
      </w:r>
      <w:r w:rsidRPr="00A30882">
        <w:br/>
        <w:t xml:space="preserve">import </w:t>
      </w:r>
      <w:proofErr w:type="spellStart"/>
      <w:r w:rsidRPr="00A30882">
        <w:t>java.io.IOException</w:t>
      </w:r>
      <w:proofErr w:type="spellEnd"/>
      <w:r w:rsidRPr="00A30882">
        <w:t>;</w:t>
      </w:r>
      <w:r w:rsidRPr="00A30882">
        <w:br/>
        <w:t xml:space="preserve">import </w:t>
      </w:r>
      <w:proofErr w:type="spellStart"/>
      <w:r w:rsidRPr="00A30882">
        <w:t>java.util.Map</w:t>
      </w:r>
      <w:proofErr w:type="spellEnd"/>
      <w:r w:rsidRPr="00A30882">
        <w:t>;</w:t>
      </w:r>
      <w:r w:rsidRPr="00A30882">
        <w:br/>
        <w:t xml:space="preserve">import </w:t>
      </w:r>
      <w:proofErr w:type="spellStart"/>
      <w:r w:rsidRPr="00A30882">
        <w:t>java.util.logging.Level</w:t>
      </w:r>
      <w:proofErr w:type="spellEnd"/>
      <w:r w:rsidRPr="00A30882">
        <w:t>;</w:t>
      </w:r>
      <w:r w:rsidRPr="00A30882">
        <w:br/>
        <w:t xml:space="preserve">import </w:t>
      </w:r>
      <w:proofErr w:type="spellStart"/>
      <w:r w:rsidRPr="00A30882">
        <w:t>java.util.logging.Logger</w:t>
      </w:r>
      <w:proofErr w:type="spellEnd"/>
      <w:r w:rsidRPr="00A30882">
        <w:t>;</w:t>
      </w:r>
      <w:r w:rsidRPr="00A30882">
        <w:br/>
        <w:t xml:space="preserve">import </w:t>
      </w:r>
      <w:proofErr w:type="spellStart"/>
      <w:r w:rsidRPr="00A30882">
        <w:t>javax.xml.parsers.DocumentBuilder</w:t>
      </w:r>
      <w:proofErr w:type="spellEnd"/>
      <w:r w:rsidRPr="00A30882">
        <w:t>;</w:t>
      </w:r>
      <w:r w:rsidRPr="00A30882">
        <w:br/>
        <w:t xml:space="preserve">import </w:t>
      </w:r>
      <w:proofErr w:type="spellStart"/>
      <w:r w:rsidRPr="00A30882">
        <w:t>javax.xml.parsers.DocumentBuilderFactory</w:t>
      </w:r>
      <w:proofErr w:type="spellEnd"/>
      <w:r w:rsidRPr="00A30882">
        <w:t>;</w:t>
      </w:r>
      <w:r w:rsidRPr="00A30882">
        <w:br/>
        <w:t xml:space="preserve">import </w:t>
      </w:r>
      <w:proofErr w:type="spellStart"/>
      <w:r w:rsidRPr="00A30882">
        <w:t>javax.xml.parsers.ParserConfigurationException</w:t>
      </w:r>
      <w:proofErr w:type="spellEnd"/>
      <w:r w:rsidRPr="00A30882">
        <w:t>;</w:t>
      </w:r>
      <w:r w:rsidRPr="00A30882">
        <w:br/>
        <w:t xml:space="preserve">import </w:t>
      </w:r>
      <w:proofErr w:type="spellStart"/>
      <w:r w:rsidRPr="00A30882">
        <w:t>javax.xml.ws.BindingProvider</w:t>
      </w:r>
      <w:proofErr w:type="spellEnd"/>
      <w:r w:rsidRPr="00A30882">
        <w:t>;</w:t>
      </w:r>
      <w:r w:rsidRPr="00A30882">
        <w:br/>
        <w:t>import lv.gov.eps.ivis.iss.ditservice.v1_0.DeleteMessage;</w:t>
      </w:r>
      <w:r w:rsidRPr="00A30882">
        <w:br/>
        <w:t>import lv.gov.eps.ivis.iss.ditservice.v1_0.IDITMessageServiceContract;</w:t>
      </w:r>
      <w:r w:rsidRPr="00A30882">
        <w:br/>
        <w:t>import lv.gov.eps.ivis.iss.ditservice.v1_0.ReceiveMessageList;</w:t>
      </w:r>
      <w:r w:rsidRPr="00A30882">
        <w:br/>
        <w:t>import lv.gov.eps.ivis.iss.ditservice.v1_0.ReceiveMessageListResponse;</w:t>
      </w:r>
      <w:r w:rsidRPr="00A30882">
        <w:br/>
        <w:t>import lv.gov.eps.ivis.iss.ditservice.v1_0.ReceiveMessageResponse;</w:t>
      </w:r>
      <w:r w:rsidRPr="00A30882">
        <w:br/>
        <w:t>import lv.gov.eps.ivis.iss.ditservice.v1_0.RestoreMessageList;</w:t>
      </w:r>
      <w:r w:rsidRPr="00A30882">
        <w:br/>
        <w:t>import lv.gov.eps.ivis.iss.ditservice.v1_0.SendMessage;</w:t>
      </w:r>
      <w:r w:rsidRPr="00A30882">
        <w:br/>
        <w:t>import lv.gov.eps.ivis.iss.ditservice.v1_0.DITMessageService;</w:t>
      </w:r>
      <w:r w:rsidRPr="00A30882">
        <w:br/>
        <w:t>import lv.gov.eps.ivis.xmlschemas._100000.dit.v1_0.BussinesMessageType;</w:t>
      </w:r>
      <w:r w:rsidRPr="00A30882">
        <w:br/>
        <w:t>import lv.gov.eps.ivis.xmlschemas._100000.dit.v1_0.MessageListRequestStructure;</w:t>
      </w:r>
      <w:r w:rsidRPr="00A30882">
        <w:br/>
        <w:t>import lv.gov.eps.ivis.xmlschemas._100000.dit.v1_0.MessageRequestStructure;</w:t>
      </w:r>
      <w:r w:rsidRPr="00A30882">
        <w:br/>
        <w:t>import lv.gov.eps.ivis.xmlschemas._100000.dit.v1_0.MessageSaveStructure2;</w:t>
      </w:r>
      <w:r w:rsidRPr="00A30882">
        <w:br/>
        <w:t>import lv.gov.eps.ivis.xmlschemas._100000.dit.v1_0.MessageType;</w:t>
      </w:r>
      <w:r w:rsidRPr="00A30882">
        <w:br/>
        <w:t xml:space="preserve">import </w:t>
      </w:r>
      <w:proofErr w:type="spellStart"/>
      <w:r w:rsidRPr="00A30882">
        <w:t>org.apache.cxf.BusFactory</w:t>
      </w:r>
      <w:proofErr w:type="spellEnd"/>
      <w:r w:rsidRPr="00A30882">
        <w:t>;</w:t>
      </w:r>
      <w:r w:rsidRPr="00A30882">
        <w:br/>
        <w:t xml:space="preserve">import </w:t>
      </w:r>
      <w:proofErr w:type="spellStart"/>
      <w:r w:rsidRPr="00A30882">
        <w:t>org.apache.cxf.bus.spring.SpringBusFactory</w:t>
      </w:r>
      <w:proofErr w:type="spellEnd"/>
      <w:r w:rsidRPr="00A30882">
        <w:t>;</w:t>
      </w:r>
      <w:r w:rsidRPr="00A30882">
        <w:br/>
        <w:t>import org.w3c.dom.Document;</w:t>
      </w:r>
      <w:r w:rsidRPr="00A30882">
        <w:br/>
        <w:t>import org.w3c.dom.Element;</w:t>
      </w:r>
      <w:r w:rsidRPr="00A30882">
        <w:br/>
        <w:t xml:space="preserve">import </w:t>
      </w:r>
      <w:proofErr w:type="spellStart"/>
      <w:r w:rsidRPr="00A30882">
        <w:t>org.xml.sax.SAXException</w:t>
      </w:r>
      <w:proofErr w:type="spellEnd"/>
      <w:r w:rsidRPr="00A30882">
        <w:t>;</w:t>
      </w:r>
      <w:r w:rsidRPr="00A30882">
        <w:br/>
      </w:r>
      <w:r w:rsidRPr="00A30882">
        <w:br/>
      </w:r>
      <w:proofErr w:type="spellStart"/>
      <w:r w:rsidRPr="00A30882">
        <w:t>public</w:t>
      </w:r>
      <w:proofErr w:type="spellEnd"/>
      <w:r w:rsidRPr="00A30882">
        <w:t xml:space="preserve"> </w:t>
      </w:r>
      <w:proofErr w:type="spellStart"/>
      <w:r w:rsidRPr="00A30882">
        <w:t>class</w:t>
      </w:r>
      <w:proofErr w:type="spellEnd"/>
      <w:r w:rsidRPr="00A30882">
        <w:t xml:space="preserve"> </w:t>
      </w:r>
      <w:proofErr w:type="spellStart"/>
      <w:r w:rsidRPr="00A30882">
        <w:t>RestoreMessages</w:t>
      </w:r>
      <w:proofErr w:type="spellEnd"/>
      <w:r w:rsidRPr="00A30882">
        <w:t xml:space="preserve"> {</w:t>
      </w:r>
      <w:r w:rsidRPr="00A30882">
        <w:br/>
      </w:r>
      <w:r w:rsidRPr="00A30882">
        <w:br/>
        <w:t xml:space="preserve">    </w:t>
      </w:r>
      <w:proofErr w:type="spellStart"/>
      <w:r w:rsidRPr="00A30882">
        <w:t>public</w:t>
      </w:r>
      <w:proofErr w:type="spellEnd"/>
      <w:r w:rsidRPr="00A30882">
        <w:t xml:space="preserve"> </w:t>
      </w:r>
      <w:proofErr w:type="spellStart"/>
      <w:r w:rsidRPr="00A30882">
        <w:t>static</w:t>
      </w:r>
      <w:proofErr w:type="spellEnd"/>
      <w:r w:rsidRPr="00A30882">
        <w:t xml:space="preserve"> </w:t>
      </w:r>
      <w:proofErr w:type="spellStart"/>
      <w:r w:rsidRPr="00A30882">
        <w:t>void</w:t>
      </w:r>
      <w:proofErr w:type="spellEnd"/>
      <w:r w:rsidRPr="00A30882">
        <w:t xml:space="preserve"> </w:t>
      </w:r>
      <w:proofErr w:type="spellStart"/>
      <w:r w:rsidRPr="00A30882">
        <w:t>main</w:t>
      </w:r>
      <w:proofErr w:type="spellEnd"/>
      <w:r w:rsidRPr="00A30882">
        <w:t>(</w:t>
      </w:r>
      <w:proofErr w:type="spellStart"/>
      <w:r w:rsidRPr="00A30882">
        <w:t>String</w:t>
      </w:r>
      <w:proofErr w:type="spellEnd"/>
      <w:r w:rsidRPr="00A30882">
        <w:t xml:space="preserve">[] </w:t>
      </w:r>
      <w:proofErr w:type="spellStart"/>
      <w:r w:rsidRPr="00A30882">
        <w:t>args</w:t>
      </w:r>
      <w:proofErr w:type="spellEnd"/>
      <w:r w:rsidRPr="00A30882">
        <w:t>) {</w:t>
      </w:r>
      <w:r w:rsidRPr="00A30882">
        <w:br/>
        <w:t xml:space="preserve">        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channelName</w:t>
      </w:r>
      <w:proofErr w:type="spellEnd"/>
      <w:r w:rsidRPr="00A30882">
        <w:t xml:space="preserve"> = "SampleChannel7";</w:t>
      </w:r>
      <w:r w:rsidRPr="00A30882">
        <w:br/>
        <w:t xml:space="preserve">        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channelURN</w:t>
      </w:r>
      <w:proofErr w:type="spellEnd"/>
      <w:r w:rsidRPr="00A30882">
        <w:t xml:space="preserve"> = "URN:IVIS:100001:CHA-" + </w:t>
      </w:r>
      <w:proofErr w:type="spellStart"/>
      <w:r w:rsidRPr="00A30882">
        <w:t>channelName</w:t>
      </w:r>
      <w:proofErr w:type="spellEnd"/>
      <w:r w:rsidRPr="00A30882">
        <w:t xml:space="preserve"> + "-TYPE-DIK";</w:t>
      </w:r>
      <w:r w:rsidRPr="00A30882">
        <w:br/>
        <w:t xml:space="preserve">        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channelVersionURN</w:t>
      </w:r>
      <w:proofErr w:type="spellEnd"/>
      <w:r w:rsidRPr="00A30882">
        <w:t xml:space="preserve"> = "URN:IVIS:100001:CHA-" + </w:t>
      </w:r>
      <w:proofErr w:type="spellStart"/>
      <w:r w:rsidRPr="00A30882">
        <w:t>channelName</w:t>
      </w:r>
      <w:proofErr w:type="spellEnd"/>
      <w:r w:rsidRPr="00A30882">
        <w:t xml:space="preserve"> + "-v1-0-TYPE-DIK";</w:t>
      </w:r>
      <w:r w:rsidRPr="00A30882">
        <w:br/>
      </w:r>
      <w:r w:rsidRPr="00A30882">
        <w:br/>
        <w:t xml:space="preserve">        </w:t>
      </w:r>
      <w:proofErr w:type="spellStart"/>
      <w:r w:rsidRPr="00A30882">
        <w:t>SpringBusFactory</w:t>
      </w:r>
      <w:proofErr w:type="spellEnd"/>
      <w:r w:rsidRPr="00A30882">
        <w:t xml:space="preserve"> </w:t>
      </w:r>
      <w:proofErr w:type="spellStart"/>
      <w:r w:rsidRPr="00A30882">
        <w:t>bf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SpringBusFactory</w:t>
      </w:r>
      <w:proofErr w:type="spellEnd"/>
      <w:r w:rsidRPr="00A30882">
        <w:t>();</w:t>
      </w:r>
      <w:r w:rsidRPr="00A30882">
        <w:br/>
        <w:t xml:space="preserve">        BusFactory.setDefaultBus(bf.createBus("../ProxyToService/src/main/resources/client-username.xml"));</w:t>
      </w:r>
      <w:r w:rsidRPr="00A30882">
        <w:br/>
      </w:r>
      <w:r w:rsidRPr="00A30882">
        <w:br/>
        <w:t xml:space="preserve">        </w:t>
      </w:r>
      <w:proofErr w:type="spellStart"/>
      <w:r w:rsidRPr="00A30882">
        <w:t>DITMessageService</w:t>
      </w:r>
      <w:proofErr w:type="spellEnd"/>
      <w:r w:rsidRPr="00A30882">
        <w:t xml:space="preserve"> </w:t>
      </w:r>
      <w:proofErr w:type="spellStart"/>
      <w:r w:rsidRPr="00A30882">
        <w:t>dITService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DITMessageService</w:t>
      </w:r>
      <w:proofErr w:type="spellEnd"/>
      <w:r w:rsidRPr="00A30882">
        <w:t>();</w:t>
      </w:r>
      <w:r w:rsidRPr="00A30882">
        <w:br/>
      </w:r>
      <w:r w:rsidRPr="00A30882">
        <w:lastRenderedPageBreak/>
        <w:br/>
        <w:t xml:space="preserve">        </w:t>
      </w:r>
      <w:proofErr w:type="spellStart"/>
      <w:r w:rsidRPr="00A30882">
        <w:t>IDITMessageServiceContract</w:t>
      </w:r>
      <w:proofErr w:type="spellEnd"/>
      <w:r w:rsidRPr="00A30882">
        <w:t xml:space="preserve"> </w:t>
      </w:r>
      <w:proofErr w:type="spellStart"/>
      <w:r w:rsidRPr="00A30882">
        <w:t>ditClient</w:t>
      </w:r>
      <w:proofErr w:type="spellEnd"/>
      <w:r w:rsidRPr="00A30882">
        <w:t xml:space="preserve"> = dITService.getWs2007FederationNoSct();</w:t>
      </w:r>
      <w:r w:rsidRPr="00A30882">
        <w:br/>
        <w:t xml:space="preserve">        </w:t>
      </w:r>
      <w:proofErr w:type="spellStart"/>
      <w:r w:rsidRPr="00A30882">
        <w:t>Map</w:t>
      </w:r>
      <w:proofErr w:type="spellEnd"/>
      <w:r w:rsidRPr="00A30882">
        <w:t>&lt;</w:t>
      </w:r>
      <w:proofErr w:type="spellStart"/>
      <w:r w:rsidRPr="00A30882">
        <w:t>String</w:t>
      </w:r>
      <w:proofErr w:type="spellEnd"/>
      <w:r w:rsidRPr="00A30882">
        <w:t xml:space="preserve">, </w:t>
      </w:r>
      <w:proofErr w:type="spellStart"/>
      <w:r w:rsidRPr="00A30882">
        <w:t>Object</w:t>
      </w:r>
      <w:proofErr w:type="spellEnd"/>
      <w:r w:rsidRPr="00A30882">
        <w:t xml:space="preserve">&gt; </w:t>
      </w:r>
      <w:proofErr w:type="spellStart"/>
      <w:r w:rsidRPr="00A30882">
        <w:t>ditCtx</w:t>
      </w:r>
      <w:proofErr w:type="spellEnd"/>
      <w:r w:rsidRPr="00A30882">
        <w:t xml:space="preserve"> = ((</w:t>
      </w:r>
      <w:proofErr w:type="spellStart"/>
      <w:r w:rsidRPr="00A30882">
        <w:t>BindingProvider</w:t>
      </w:r>
      <w:proofErr w:type="spellEnd"/>
      <w:r w:rsidRPr="00A30882">
        <w:t xml:space="preserve">) </w:t>
      </w:r>
      <w:proofErr w:type="spellStart"/>
      <w:r w:rsidRPr="00A30882">
        <w:t>ditClient</w:t>
      </w:r>
      <w:proofErr w:type="spellEnd"/>
      <w:r w:rsidRPr="00A30882">
        <w:t>).</w:t>
      </w:r>
      <w:proofErr w:type="spellStart"/>
      <w:r w:rsidRPr="00A30882">
        <w:t>getRequestContext</w:t>
      </w:r>
      <w:proofErr w:type="spellEnd"/>
      <w:r w:rsidRPr="00A30882">
        <w:t>();</w:t>
      </w:r>
      <w:r w:rsidRPr="00A30882">
        <w:br/>
        <w:t xml:space="preserve">        </w:t>
      </w:r>
      <w:proofErr w:type="spellStart"/>
      <w:r w:rsidRPr="00A30882">
        <w:t>ditCtx.put</w:t>
      </w:r>
      <w:proofErr w:type="spellEnd"/>
      <w:r w:rsidRPr="00A30882">
        <w:t>("</w:t>
      </w:r>
      <w:proofErr w:type="spellStart"/>
      <w:r w:rsidRPr="00A30882">
        <w:t>ws-security.username</w:t>
      </w:r>
      <w:proofErr w:type="spellEnd"/>
      <w:r w:rsidRPr="00A30882">
        <w:t>", "</w:t>
      </w:r>
      <w:proofErr w:type="spellStart"/>
      <w:r w:rsidRPr="00A30882">
        <w:t>DitAdmin</w:t>
      </w:r>
      <w:proofErr w:type="spellEnd"/>
      <w:r w:rsidRPr="00A30882">
        <w:t>");</w:t>
      </w:r>
      <w:r w:rsidRPr="00A30882">
        <w:br/>
        <w:t xml:space="preserve">        </w:t>
      </w:r>
      <w:proofErr w:type="spellStart"/>
      <w:r w:rsidRPr="00A30882">
        <w:t>ditCtx.put</w:t>
      </w:r>
      <w:proofErr w:type="spellEnd"/>
      <w:r w:rsidRPr="00A30882">
        <w:t>("</w:t>
      </w:r>
      <w:proofErr w:type="spellStart"/>
      <w:r w:rsidRPr="00A30882">
        <w:t>ws-security.password</w:t>
      </w:r>
      <w:proofErr w:type="spellEnd"/>
      <w:r w:rsidRPr="00A30882">
        <w:t>", "</w:t>
      </w:r>
      <w:proofErr w:type="spellStart"/>
      <w:r w:rsidRPr="00A30882">
        <w:t>password</w:t>
      </w:r>
      <w:proofErr w:type="spellEnd"/>
      <w:r w:rsidRPr="00A30882">
        <w:t>");</w:t>
      </w:r>
      <w:r w:rsidRPr="00A30882">
        <w:br/>
      </w:r>
      <w:r w:rsidRPr="00A30882">
        <w:br/>
      </w:r>
      <w:r w:rsidRPr="00A30882">
        <w:br/>
        <w:t xml:space="preserve">        MessageSaveStructure2 </w:t>
      </w:r>
      <w:proofErr w:type="spellStart"/>
      <w:r w:rsidRPr="00A30882">
        <w:t>message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MessageSaveStructure2();</w:t>
      </w:r>
      <w:r w:rsidRPr="00A30882">
        <w:br/>
        <w:t xml:space="preserve">        </w:t>
      </w:r>
      <w:proofErr w:type="spellStart"/>
      <w:r w:rsidRPr="00A30882">
        <w:t>message.setChannelVersionURN</w:t>
      </w:r>
      <w:proofErr w:type="spellEnd"/>
      <w:r w:rsidRPr="00A30882">
        <w:t>(</w:t>
      </w:r>
      <w:proofErr w:type="spellStart"/>
      <w:r w:rsidRPr="00A30882">
        <w:t>channelVersionURN</w:t>
      </w:r>
      <w:proofErr w:type="spellEnd"/>
      <w:r w:rsidRPr="00A30882">
        <w:t>);</w:t>
      </w:r>
      <w:r w:rsidRPr="00A30882">
        <w:br/>
        <w:t xml:space="preserve">        </w:t>
      </w:r>
      <w:proofErr w:type="spellStart"/>
      <w:r w:rsidRPr="00A30882">
        <w:t>BussinesMessageType</w:t>
      </w:r>
      <w:proofErr w:type="spellEnd"/>
      <w:r w:rsidRPr="00A30882">
        <w:t xml:space="preserve"> </w:t>
      </w:r>
      <w:proofErr w:type="spellStart"/>
      <w:r w:rsidRPr="00A30882">
        <w:t>bussinesMessage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BussinesMessageType</w:t>
      </w:r>
      <w:proofErr w:type="spellEnd"/>
      <w:r w:rsidRPr="00A30882">
        <w:t>();</w:t>
      </w:r>
      <w:r w:rsidRPr="00A30882">
        <w:br/>
        <w:t xml:space="preserve">        </w:t>
      </w:r>
      <w:proofErr w:type="spellStart"/>
      <w:r w:rsidRPr="00A30882">
        <w:t>message.setBussinesMessage</w:t>
      </w:r>
      <w:proofErr w:type="spellEnd"/>
      <w:r w:rsidRPr="00A30882">
        <w:t>(</w:t>
      </w:r>
      <w:proofErr w:type="spellStart"/>
      <w:r w:rsidRPr="00A30882">
        <w:t>bussinesMessage</w:t>
      </w:r>
      <w:proofErr w:type="spellEnd"/>
      <w:r w:rsidRPr="00A30882">
        <w:t>);</w:t>
      </w:r>
      <w:r w:rsidRPr="00A30882">
        <w:br/>
      </w:r>
      <w:r w:rsidRPr="00A30882">
        <w:br/>
        <w:t xml:space="preserve">        </w:t>
      </w:r>
      <w:proofErr w:type="spellStart"/>
      <w:r w:rsidRPr="00A30882">
        <w:t>Object</w:t>
      </w:r>
      <w:proofErr w:type="spellEnd"/>
      <w:r w:rsidRPr="00A30882">
        <w:t xml:space="preserve"> </w:t>
      </w:r>
      <w:proofErr w:type="spellStart"/>
      <w:r w:rsidRPr="00A30882">
        <w:t>obj</w:t>
      </w:r>
      <w:proofErr w:type="spellEnd"/>
      <w:r w:rsidRPr="00A30882">
        <w:t xml:space="preserve"> = </w:t>
      </w:r>
      <w:proofErr w:type="spellStart"/>
      <w:r w:rsidRPr="00A30882">
        <w:t>getObject</w:t>
      </w:r>
      <w:proofErr w:type="spellEnd"/>
      <w:r w:rsidRPr="00A30882">
        <w:t>();</w:t>
      </w:r>
      <w:r w:rsidRPr="00A30882">
        <w:br/>
        <w:t xml:space="preserve">        </w:t>
      </w:r>
      <w:proofErr w:type="spellStart"/>
      <w:r w:rsidRPr="00A30882">
        <w:t>bussinesMessage.setAny</w:t>
      </w:r>
      <w:proofErr w:type="spellEnd"/>
      <w:r w:rsidRPr="00A30882">
        <w:t>(</w:t>
      </w:r>
      <w:proofErr w:type="spellStart"/>
      <w:r w:rsidRPr="00A30882">
        <w:t>obj</w:t>
      </w:r>
      <w:proofErr w:type="spellEnd"/>
      <w:r w:rsidRPr="00A30882">
        <w:t>);</w:t>
      </w:r>
      <w:r w:rsidRPr="00A30882">
        <w:br/>
      </w:r>
      <w:r w:rsidRPr="00A30882">
        <w:br/>
        <w:t xml:space="preserve">        </w:t>
      </w:r>
      <w:proofErr w:type="spellStart"/>
      <w:r w:rsidRPr="00A30882">
        <w:t>SendMessage</w:t>
      </w:r>
      <w:proofErr w:type="spellEnd"/>
      <w:r w:rsidRPr="00A30882">
        <w:t xml:space="preserve"> </w:t>
      </w:r>
      <w:proofErr w:type="spellStart"/>
      <w:r w:rsidRPr="00A30882">
        <w:t>sendMessage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SendMessage</w:t>
      </w:r>
      <w:proofErr w:type="spellEnd"/>
      <w:r w:rsidRPr="00A30882">
        <w:t>();</w:t>
      </w:r>
      <w:r w:rsidRPr="00A30882">
        <w:br/>
        <w:t xml:space="preserve">        sendMessage.setMessageSave2(</w:t>
      </w:r>
      <w:proofErr w:type="spellStart"/>
      <w:r w:rsidRPr="00A30882">
        <w:t>message</w:t>
      </w:r>
      <w:proofErr w:type="spellEnd"/>
      <w:r w:rsidRPr="00A30882">
        <w:t>);</w:t>
      </w:r>
      <w:r w:rsidRPr="00A30882">
        <w:br/>
      </w:r>
      <w:r w:rsidRPr="00A30882">
        <w:br/>
        <w:t xml:space="preserve">        lv.gov.eps.ivis.iss.ditservice.v1_0.SendMessageResponse sendMessageResponse1 = ditClient.sendMessage2(</w:t>
      </w:r>
      <w:proofErr w:type="spellStart"/>
      <w:r w:rsidRPr="00A30882">
        <w:t>sendMessage</w:t>
      </w:r>
      <w:proofErr w:type="spellEnd"/>
      <w:r w:rsidRPr="00A30882">
        <w:t>);</w:t>
      </w:r>
      <w:r w:rsidRPr="00A30882">
        <w:br/>
        <w:t xml:space="preserve">        </w:t>
      </w:r>
      <w:proofErr w:type="spellStart"/>
      <w:r w:rsidRPr="00A30882">
        <w:t>System.out.println</w:t>
      </w:r>
      <w:proofErr w:type="spellEnd"/>
      <w:r w:rsidRPr="00A30882">
        <w:t>("</w:t>
      </w:r>
      <w:proofErr w:type="spellStart"/>
      <w:r w:rsidRPr="00A30882">
        <w:t>Message</w:t>
      </w:r>
      <w:proofErr w:type="spellEnd"/>
      <w:r w:rsidRPr="00A30882">
        <w:t xml:space="preserve"> </w:t>
      </w:r>
      <w:proofErr w:type="spellStart"/>
      <w:r w:rsidRPr="00A30882">
        <w:t>Sent</w:t>
      </w:r>
      <w:proofErr w:type="spellEnd"/>
      <w:r w:rsidRPr="00A30882">
        <w:t xml:space="preserve"> : " + sendMessageResponse1.isSendMessageResult());</w:t>
      </w:r>
      <w:r w:rsidRPr="00A30882">
        <w:br/>
      </w:r>
      <w:r w:rsidRPr="00A30882">
        <w:br/>
        <w:t xml:space="preserve">        ((</w:t>
      </w:r>
      <w:proofErr w:type="spellStart"/>
      <w:r w:rsidRPr="00A30882">
        <w:t>BindingProvider</w:t>
      </w:r>
      <w:proofErr w:type="spellEnd"/>
      <w:r w:rsidRPr="00A30882">
        <w:t xml:space="preserve">) </w:t>
      </w:r>
      <w:proofErr w:type="spellStart"/>
      <w:r w:rsidRPr="00A30882">
        <w:t>ditClient</w:t>
      </w:r>
      <w:proofErr w:type="spellEnd"/>
      <w:r w:rsidRPr="00A30882">
        <w:t>).</w:t>
      </w:r>
      <w:proofErr w:type="spellStart"/>
      <w:r w:rsidRPr="00A30882">
        <w:t>getRequestContext</w:t>
      </w:r>
      <w:proofErr w:type="spellEnd"/>
      <w:r w:rsidRPr="00A30882">
        <w:t>().put("</w:t>
      </w:r>
      <w:proofErr w:type="spellStart"/>
      <w:r w:rsidRPr="00A30882">
        <w:t>ws-security.username</w:t>
      </w:r>
      <w:proofErr w:type="spellEnd"/>
      <w:r w:rsidRPr="00A30882">
        <w:t>", "username3");</w:t>
      </w:r>
      <w:r w:rsidRPr="00A30882">
        <w:br/>
        <w:t xml:space="preserve">        ((</w:t>
      </w:r>
      <w:proofErr w:type="spellStart"/>
      <w:r w:rsidRPr="00A30882">
        <w:t>BindingProvider</w:t>
      </w:r>
      <w:proofErr w:type="spellEnd"/>
      <w:r w:rsidRPr="00A30882">
        <w:t xml:space="preserve">) </w:t>
      </w:r>
      <w:proofErr w:type="spellStart"/>
      <w:r w:rsidRPr="00A30882">
        <w:t>ditClient</w:t>
      </w:r>
      <w:proofErr w:type="spellEnd"/>
      <w:r w:rsidRPr="00A30882">
        <w:t>).</w:t>
      </w:r>
      <w:proofErr w:type="spellStart"/>
      <w:r w:rsidRPr="00A30882">
        <w:t>getRequestContext</w:t>
      </w:r>
      <w:proofErr w:type="spellEnd"/>
      <w:r w:rsidRPr="00A30882">
        <w:t>().put("</w:t>
      </w:r>
      <w:proofErr w:type="spellStart"/>
      <w:r w:rsidRPr="00A30882">
        <w:t>ws-security.password</w:t>
      </w:r>
      <w:proofErr w:type="spellEnd"/>
      <w:r w:rsidRPr="00A30882">
        <w:t>", "</w:t>
      </w:r>
      <w:proofErr w:type="spellStart"/>
      <w:r w:rsidR="004756B8">
        <w:t>password</w:t>
      </w:r>
      <w:proofErr w:type="spellEnd"/>
      <w:r w:rsidRPr="00A30882">
        <w:t>");</w:t>
      </w:r>
      <w:r w:rsidRPr="00A30882">
        <w:br/>
      </w:r>
      <w:r w:rsidRPr="00A30882">
        <w:br/>
        <w:t xml:space="preserve">        </w:t>
      </w:r>
      <w:proofErr w:type="spellStart"/>
      <w:r w:rsidRPr="00A30882">
        <w:t>MessageRequestStructure</w:t>
      </w:r>
      <w:proofErr w:type="spellEnd"/>
      <w:r w:rsidRPr="00A30882">
        <w:t xml:space="preserve"> </w:t>
      </w:r>
      <w:proofErr w:type="spellStart"/>
      <w:r w:rsidRPr="00A30882">
        <w:t>messageRequest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MessageRequestStructure</w:t>
      </w:r>
      <w:proofErr w:type="spellEnd"/>
      <w:r w:rsidRPr="00A30882">
        <w:t>();</w:t>
      </w:r>
      <w:r w:rsidRPr="00A30882">
        <w:br/>
        <w:t xml:space="preserve">        </w:t>
      </w:r>
      <w:proofErr w:type="spellStart"/>
      <w:r w:rsidRPr="00A30882">
        <w:t>messageRequest.setChannelURN</w:t>
      </w:r>
      <w:proofErr w:type="spellEnd"/>
      <w:r w:rsidRPr="00A30882">
        <w:t>(</w:t>
      </w:r>
      <w:proofErr w:type="spellStart"/>
      <w:r w:rsidRPr="00A30882">
        <w:t>channelURN</w:t>
      </w:r>
      <w:proofErr w:type="spellEnd"/>
      <w:r w:rsidRPr="00A30882">
        <w:t>);</w:t>
      </w:r>
      <w:r w:rsidRPr="00A30882">
        <w:br/>
      </w:r>
      <w:r w:rsidRPr="00A30882">
        <w:br/>
        <w:t xml:space="preserve">        lv.gov.eps.ivis.iss.ditservice.v1_0.ReceiveMessage </w:t>
      </w:r>
      <w:proofErr w:type="spellStart"/>
      <w:r w:rsidRPr="00A30882">
        <w:t>request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lv.gov.eps.ivis.iss.ditservice.v1_0.ReceiveMessage();</w:t>
      </w:r>
      <w:r w:rsidRPr="00A30882">
        <w:br/>
        <w:t xml:space="preserve">        </w:t>
      </w:r>
      <w:proofErr w:type="spellStart"/>
      <w:r w:rsidRPr="00A30882">
        <w:t>request.setMessageRequest</w:t>
      </w:r>
      <w:proofErr w:type="spellEnd"/>
      <w:r w:rsidRPr="00A30882">
        <w:t>(</w:t>
      </w:r>
      <w:proofErr w:type="spellStart"/>
      <w:r w:rsidRPr="00A30882">
        <w:t>messageRequest</w:t>
      </w:r>
      <w:proofErr w:type="spellEnd"/>
      <w:r w:rsidRPr="00A30882">
        <w:t>);</w:t>
      </w:r>
      <w:r w:rsidRPr="00A30882">
        <w:br/>
      </w:r>
      <w:r w:rsidRPr="00A30882">
        <w:br/>
        <w:t xml:space="preserve">        </w:t>
      </w:r>
      <w:proofErr w:type="spellStart"/>
      <w:r w:rsidRPr="00A30882">
        <w:t>ReceiveMessageResponse</w:t>
      </w:r>
      <w:proofErr w:type="spellEnd"/>
      <w:r w:rsidRPr="00A30882">
        <w:t xml:space="preserve"> </w:t>
      </w:r>
      <w:proofErr w:type="spellStart"/>
      <w:r w:rsidRPr="00A30882">
        <w:t>response</w:t>
      </w:r>
      <w:proofErr w:type="spellEnd"/>
      <w:r w:rsidRPr="00A30882">
        <w:t xml:space="preserve"> = ditClient.receiveMessage2(</w:t>
      </w:r>
      <w:proofErr w:type="spellStart"/>
      <w:r w:rsidRPr="00A30882">
        <w:t>request</w:t>
      </w:r>
      <w:proofErr w:type="spellEnd"/>
      <w:r w:rsidRPr="00A30882">
        <w:t>);</w:t>
      </w:r>
      <w:r w:rsidRPr="00A30882">
        <w:br/>
        <w:t xml:space="preserve">        </w:t>
      </w:r>
      <w:proofErr w:type="spellStart"/>
      <w:r w:rsidRPr="00A30882">
        <w:t>System.out.println</w:t>
      </w:r>
      <w:proofErr w:type="spellEnd"/>
      <w:r w:rsidRPr="00A30882">
        <w:t>("</w:t>
      </w:r>
      <w:proofErr w:type="spellStart"/>
      <w:r w:rsidRPr="00A30882">
        <w:t>Message</w:t>
      </w:r>
      <w:proofErr w:type="spellEnd"/>
      <w:r w:rsidRPr="00A30882">
        <w:t xml:space="preserve"> </w:t>
      </w:r>
      <w:proofErr w:type="spellStart"/>
      <w:r w:rsidRPr="00A30882">
        <w:t>received</w:t>
      </w:r>
      <w:proofErr w:type="spellEnd"/>
      <w:r w:rsidRPr="00A30882">
        <w:t>: " + response.getMessageResponse2().getBussinesMessageOrEventMessageTypeOrMessage());</w:t>
      </w:r>
      <w:r w:rsidRPr="00A30882">
        <w:br/>
      </w:r>
      <w:r w:rsidRPr="00A30882">
        <w:br/>
        <w:t xml:space="preserve">        </w:t>
      </w:r>
      <w:proofErr w:type="spellStart"/>
      <w:r w:rsidRPr="00A30882">
        <w:t>MessageListRequestStructure</w:t>
      </w:r>
      <w:proofErr w:type="spellEnd"/>
      <w:r w:rsidRPr="00A30882">
        <w:t xml:space="preserve"> </w:t>
      </w:r>
      <w:proofErr w:type="spellStart"/>
      <w:r w:rsidRPr="00A30882">
        <w:t>messageListRequest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MessageListRequestStructure</w:t>
      </w:r>
      <w:proofErr w:type="spellEnd"/>
      <w:r w:rsidRPr="00A30882">
        <w:t>();</w:t>
      </w:r>
      <w:r w:rsidRPr="00A30882">
        <w:br/>
        <w:t xml:space="preserve">        </w:t>
      </w:r>
      <w:proofErr w:type="spellStart"/>
      <w:r w:rsidRPr="00A30882">
        <w:t>messageListRequest.setChannelVersionURN</w:t>
      </w:r>
      <w:proofErr w:type="spellEnd"/>
      <w:r w:rsidRPr="00A30882">
        <w:t>(</w:t>
      </w:r>
      <w:proofErr w:type="spellStart"/>
      <w:r w:rsidRPr="00A30882">
        <w:t>channelVersionURN</w:t>
      </w:r>
      <w:proofErr w:type="spellEnd"/>
      <w:r w:rsidRPr="00A30882">
        <w:t>);</w:t>
      </w:r>
      <w:r w:rsidRPr="00A30882">
        <w:br/>
        <w:t xml:space="preserve">        </w:t>
      </w:r>
      <w:proofErr w:type="spellStart"/>
      <w:r w:rsidRPr="00A30882">
        <w:t>messageListRequest.setReadMessage</w:t>
      </w:r>
      <w:proofErr w:type="spellEnd"/>
      <w:r w:rsidRPr="00A30882">
        <w:t>(</w:t>
      </w:r>
      <w:proofErr w:type="spellStart"/>
      <w:r w:rsidRPr="00A30882">
        <w:t>true</w:t>
      </w:r>
      <w:proofErr w:type="spellEnd"/>
      <w:r w:rsidRPr="00A30882">
        <w:t>);</w:t>
      </w:r>
      <w:r w:rsidRPr="00A30882">
        <w:br/>
      </w:r>
      <w:r w:rsidRPr="00A30882">
        <w:br/>
        <w:t xml:space="preserve">        </w:t>
      </w:r>
      <w:proofErr w:type="spellStart"/>
      <w:r w:rsidRPr="00A30882">
        <w:t>ReceiveMessageList</w:t>
      </w:r>
      <w:proofErr w:type="spellEnd"/>
      <w:r w:rsidRPr="00A30882">
        <w:t xml:space="preserve"> </w:t>
      </w:r>
      <w:proofErr w:type="spellStart"/>
      <w:r w:rsidRPr="00A30882">
        <w:t>receiveMessageList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ReceiveMessageList</w:t>
      </w:r>
      <w:proofErr w:type="spellEnd"/>
      <w:r w:rsidRPr="00A30882">
        <w:t>();</w:t>
      </w:r>
      <w:r w:rsidRPr="00A30882">
        <w:br/>
        <w:t xml:space="preserve">        </w:t>
      </w:r>
      <w:proofErr w:type="spellStart"/>
      <w:r w:rsidRPr="00A30882">
        <w:t>receiveMessageList.setMessageListRequest</w:t>
      </w:r>
      <w:proofErr w:type="spellEnd"/>
      <w:r w:rsidRPr="00A30882">
        <w:t>(</w:t>
      </w:r>
      <w:proofErr w:type="spellStart"/>
      <w:r w:rsidRPr="00A30882">
        <w:t>messageListRequest</w:t>
      </w:r>
      <w:proofErr w:type="spellEnd"/>
      <w:r w:rsidRPr="00A30882">
        <w:t>);</w:t>
      </w:r>
      <w:r w:rsidRPr="00A30882">
        <w:br/>
      </w:r>
      <w:r w:rsidRPr="00A30882">
        <w:br/>
        <w:t xml:space="preserve">        </w:t>
      </w:r>
      <w:proofErr w:type="spellStart"/>
      <w:r w:rsidRPr="00A30882">
        <w:t>ReceiveMessageListResponse</w:t>
      </w:r>
      <w:proofErr w:type="spellEnd"/>
      <w:r w:rsidRPr="00A30882">
        <w:t xml:space="preserve"> </w:t>
      </w:r>
      <w:proofErr w:type="spellStart"/>
      <w:r w:rsidRPr="00A30882">
        <w:t>receiveMessageListResponse</w:t>
      </w:r>
      <w:proofErr w:type="spellEnd"/>
      <w:r w:rsidRPr="00A30882">
        <w:t xml:space="preserve"> = </w:t>
      </w:r>
      <w:proofErr w:type="spellStart"/>
      <w:r w:rsidRPr="00A30882">
        <w:t>ditClient.receiveMessageList</w:t>
      </w:r>
      <w:proofErr w:type="spellEnd"/>
      <w:r w:rsidRPr="00A30882">
        <w:t>(</w:t>
      </w:r>
      <w:proofErr w:type="spellStart"/>
      <w:r w:rsidRPr="00A30882">
        <w:t>receiveMessageList</w:t>
      </w:r>
      <w:proofErr w:type="spellEnd"/>
      <w:r w:rsidRPr="00A30882">
        <w:t>);</w:t>
      </w:r>
      <w:r w:rsidRPr="00A30882">
        <w:br/>
        <w:t xml:space="preserve">        </w:t>
      </w:r>
      <w:proofErr w:type="spellStart"/>
      <w:r w:rsidRPr="00A30882">
        <w:t>System.out.println</w:t>
      </w:r>
      <w:proofErr w:type="spellEnd"/>
      <w:r w:rsidRPr="00A30882">
        <w:t>("</w:t>
      </w:r>
      <w:proofErr w:type="spellStart"/>
      <w:r w:rsidRPr="00A30882">
        <w:t>ReceiveMessageList</w:t>
      </w:r>
      <w:proofErr w:type="spellEnd"/>
      <w:r w:rsidRPr="00A30882">
        <w:t>");</w:t>
      </w:r>
      <w:r w:rsidRPr="00A30882">
        <w:br/>
      </w:r>
      <w:r w:rsidRPr="00A30882">
        <w:br/>
        <w:t xml:space="preserve">        </w:t>
      </w:r>
      <w:proofErr w:type="spellStart"/>
      <w:r w:rsidRPr="00A30882">
        <w:t>if</w:t>
      </w:r>
      <w:proofErr w:type="spellEnd"/>
      <w:r w:rsidRPr="00A30882">
        <w:t xml:space="preserve"> (</w:t>
      </w:r>
      <w:proofErr w:type="spellStart"/>
      <w:r w:rsidRPr="00A30882">
        <w:t>receiveMessageListResponse.getMessageBasicInfoList</w:t>
      </w:r>
      <w:proofErr w:type="spellEnd"/>
      <w:r w:rsidRPr="00A30882">
        <w:t xml:space="preserve">() != </w:t>
      </w:r>
      <w:proofErr w:type="spellStart"/>
      <w:r w:rsidRPr="00A30882">
        <w:t>null</w:t>
      </w:r>
      <w:proofErr w:type="spellEnd"/>
      <w:r w:rsidRPr="00A30882">
        <w:t xml:space="preserve">) {           </w:t>
      </w:r>
      <w:r w:rsidRPr="00A30882">
        <w:br/>
      </w:r>
      <w:r w:rsidRPr="00A30882">
        <w:lastRenderedPageBreak/>
        <w:t xml:space="preserve">            </w:t>
      </w:r>
      <w:proofErr w:type="spellStart"/>
      <w:r w:rsidRPr="00A30882">
        <w:t>RestoreMessageList</w:t>
      </w:r>
      <w:proofErr w:type="spellEnd"/>
      <w:r w:rsidRPr="00A30882">
        <w:t xml:space="preserve"> </w:t>
      </w:r>
      <w:proofErr w:type="spellStart"/>
      <w:r w:rsidRPr="00A30882">
        <w:t>restoreMessageList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RestoreMessageList</w:t>
      </w:r>
      <w:proofErr w:type="spellEnd"/>
      <w:r w:rsidRPr="00A30882">
        <w:t>();</w:t>
      </w:r>
      <w:r w:rsidRPr="00A30882">
        <w:br/>
        <w:t xml:space="preserve">            restoreMessageList.setMessageBasicInfoList(receiveMessageListResponse.getMessageBasicInfoList());</w:t>
      </w:r>
      <w:r w:rsidRPr="00A30882">
        <w:br/>
        <w:t xml:space="preserve">            </w:t>
      </w:r>
      <w:proofErr w:type="spellStart"/>
      <w:r w:rsidRPr="00A30882">
        <w:t>ditClient.restoreMessageList</w:t>
      </w:r>
      <w:proofErr w:type="spellEnd"/>
      <w:r w:rsidRPr="00A30882">
        <w:t>(</w:t>
      </w:r>
      <w:proofErr w:type="spellStart"/>
      <w:r w:rsidRPr="00A30882">
        <w:t>restoreMessageList</w:t>
      </w:r>
      <w:proofErr w:type="spellEnd"/>
      <w:r w:rsidRPr="00A30882">
        <w:t>);</w:t>
      </w:r>
      <w:r w:rsidRPr="00A30882">
        <w:br/>
        <w:t xml:space="preserve">        }</w:t>
      </w:r>
      <w:r w:rsidRPr="00A30882">
        <w:br/>
        <w:t xml:space="preserve">        </w:t>
      </w:r>
      <w:r w:rsidRPr="00A30882">
        <w:br/>
        <w:t xml:space="preserve">        </w:t>
      </w:r>
      <w:proofErr w:type="spellStart"/>
      <w:r w:rsidRPr="00A30882">
        <w:t>response</w:t>
      </w:r>
      <w:proofErr w:type="spellEnd"/>
      <w:r w:rsidRPr="00A30882">
        <w:t xml:space="preserve"> = ditClient.receiveMessage2(</w:t>
      </w:r>
      <w:proofErr w:type="spellStart"/>
      <w:r w:rsidRPr="00A30882">
        <w:t>request</w:t>
      </w:r>
      <w:proofErr w:type="spellEnd"/>
      <w:r w:rsidRPr="00A30882">
        <w:t>);</w:t>
      </w:r>
      <w:r w:rsidRPr="00A30882">
        <w:br/>
      </w:r>
      <w:r w:rsidRPr="00A30882">
        <w:br/>
        <w:t xml:space="preserve">        </w:t>
      </w:r>
      <w:proofErr w:type="spellStart"/>
      <w:r w:rsidRPr="00A30882">
        <w:t>if</w:t>
      </w:r>
      <w:proofErr w:type="spellEnd"/>
      <w:r w:rsidRPr="00A30882">
        <w:t xml:space="preserve"> (</w:t>
      </w:r>
      <w:proofErr w:type="spellStart"/>
      <w:r w:rsidRPr="00A30882">
        <w:t>response</w:t>
      </w:r>
      <w:proofErr w:type="spellEnd"/>
      <w:r w:rsidRPr="00A30882">
        <w:t xml:space="preserve"> != </w:t>
      </w:r>
      <w:proofErr w:type="spellStart"/>
      <w:r w:rsidRPr="00A30882">
        <w:t>null</w:t>
      </w:r>
      <w:proofErr w:type="spellEnd"/>
      <w:r w:rsidRPr="00A30882">
        <w:t xml:space="preserve"> &amp;&amp; !response.getMessageResponse2().getBussinesMessageOrEventMessageTypeOrMessage().isEmpty()) {</w:t>
      </w:r>
      <w:r w:rsidRPr="00A30882">
        <w:br/>
        <w:t xml:space="preserve">            </w:t>
      </w:r>
      <w:proofErr w:type="spellStart"/>
      <w:r w:rsidRPr="00A30882">
        <w:t>for</w:t>
      </w:r>
      <w:proofErr w:type="spellEnd"/>
      <w:r w:rsidRPr="00A30882">
        <w:t xml:space="preserve"> (</w:t>
      </w:r>
      <w:proofErr w:type="spellStart"/>
      <w:r w:rsidRPr="00A30882">
        <w:t>MessageType</w:t>
      </w:r>
      <w:proofErr w:type="spellEnd"/>
      <w:r w:rsidRPr="00A30882">
        <w:t xml:space="preserve"> </w:t>
      </w:r>
      <w:proofErr w:type="spellStart"/>
      <w:r w:rsidRPr="00A30882">
        <w:t>mt</w:t>
      </w:r>
      <w:proofErr w:type="spellEnd"/>
      <w:r w:rsidRPr="00A30882">
        <w:t xml:space="preserve"> : response.getMessageResponse2().getBussinesMessageOrEventMessageTypeOrMessage()) {</w:t>
      </w:r>
      <w:r w:rsidRPr="00A30882">
        <w:br/>
        <w:t xml:space="preserve">                </w:t>
      </w:r>
      <w:proofErr w:type="spellStart"/>
      <w:r w:rsidRPr="00A30882">
        <w:t>System.out.println</w:t>
      </w:r>
      <w:proofErr w:type="spellEnd"/>
      <w:r w:rsidRPr="00A30882">
        <w:t>("</w:t>
      </w:r>
      <w:proofErr w:type="spellStart"/>
      <w:r w:rsidRPr="00A30882">
        <w:t>message</w:t>
      </w:r>
      <w:proofErr w:type="spellEnd"/>
      <w:r w:rsidRPr="00A30882">
        <w:t xml:space="preserve"> </w:t>
      </w:r>
      <w:proofErr w:type="spellStart"/>
      <w:r w:rsidRPr="00A30882">
        <w:t>receved</w:t>
      </w:r>
      <w:proofErr w:type="spellEnd"/>
      <w:r w:rsidRPr="00A30882">
        <w:t xml:space="preserve"> </w:t>
      </w:r>
      <w:proofErr w:type="spellStart"/>
      <w:r w:rsidRPr="00A30882">
        <w:t>id</w:t>
      </w:r>
      <w:proofErr w:type="spellEnd"/>
      <w:r w:rsidRPr="00A30882">
        <w:t xml:space="preserve">: " + </w:t>
      </w:r>
      <w:proofErr w:type="spellStart"/>
      <w:r w:rsidRPr="00A30882">
        <w:t>mt.getMessageID</w:t>
      </w:r>
      <w:proofErr w:type="spellEnd"/>
      <w:r w:rsidRPr="00A30882">
        <w:t>());</w:t>
      </w:r>
      <w:r w:rsidRPr="00A30882">
        <w:br/>
        <w:t xml:space="preserve">                </w:t>
      </w:r>
      <w:proofErr w:type="spellStart"/>
      <w:r w:rsidRPr="00A30882">
        <w:t>MessageRequestStructure</w:t>
      </w:r>
      <w:proofErr w:type="spellEnd"/>
      <w:r w:rsidRPr="00A30882">
        <w:t xml:space="preserve"> </w:t>
      </w:r>
      <w:proofErr w:type="spellStart"/>
      <w:r w:rsidRPr="00A30882">
        <w:t>messageRequestDelete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MessageRequestStructure</w:t>
      </w:r>
      <w:proofErr w:type="spellEnd"/>
      <w:r w:rsidRPr="00A30882">
        <w:t>();</w:t>
      </w:r>
      <w:r w:rsidRPr="00A30882">
        <w:br/>
        <w:t xml:space="preserve">                </w:t>
      </w:r>
      <w:proofErr w:type="spellStart"/>
      <w:r w:rsidRPr="00A30882">
        <w:t>messageRequestDelete.setMessageID</w:t>
      </w:r>
      <w:proofErr w:type="spellEnd"/>
      <w:r w:rsidRPr="00A30882">
        <w:t>(</w:t>
      </w:r>
      <w:proofErr w:type="spellStart"/>
      <w:r w:rsidRPr="00A30882">
        <w:t>mt.getMessageID</w:t>
      </w:r>
      <w:proofErr w:type="spellEnd"/>
      <w:r w:rsidRPr="00A30882">
        <w:t>());</w:t>
      </w:r>
      <w:r w:rsidRPr="00A30882">
        <w:br/>
        <w:t xml:space="preserve">                </w:t>
      </w:r>
      <w:proofErr w:type="spellStart"/>
      <w:r w:rsidRPr="00A30882">
        <w:t>DeleteMessage</w:t>
      </w:r>
      <w:proofErr w:type="spellEnd"/>
      <w:r w:rsidRPr="00A30882">
        <w:t xml:space="preserve"> </w:t>
      </w:r>
      <w:proofErr w:type="spellStart"/>
      <w:r w:rsidRPr="00A30882">
        <w:t>deleteMessageRequest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DeleteMessage</w:t>
      </w:r>
      <w:proofErr w:type="spellEnd"/>
      <w:r w:rsidRPr="00A30882">
        <w:t>();</w:t>
      </w:r>
      <w:r w:rsidRPr="00A30882">
        <w:br/>
        <w:t xml:space="preserve">                </w:t>
      </w:r>
      <w:proofErr w:type="spellStart"/>
      <w:r w:rsidRPr="00A30882">
        <w:t>deleteMessageRequest.setMessageRequest</w:t>
      </w:r>
      <w:proofErr w:type="spellEnd"/>
      <w:r w:rsidRPr="00A30882">
        <w:t>(</w:t>
      </w:r>
      <w:proofErr w:type="spellStart"/>
      <w:r w:rsidRPr="00A30882">
        <w:t>messageRequest</w:t>
      </w:r>
      <w:proofErr w:type="spellEnd"/>
      <w:r w:rsidRPr="00A30882">
        <w:t>);</w:t>
      </w:r>
      <w:r w:rsidRPr="00A30882">
        <w:br/>
        <w:t xml:space="preserve">                </w:t>
      </w:r>
      <w:proofErr w:type="spellStart"/>
      <w:r w:rsidRPr="00A30882">
        <w:t>ditClient.deleteMessage</w:t>
      </w:r>
      <w:proofErr w:type="spellEnd"/>
      <w:r w:rsidRPr="00A30882">
        <w:t>(</w:t>
      </w:r>
      <w:proofErr w:type="spellStart"/>
      <w:r w:rsidRPr="00A30882">
        <w:t>deleteMessageRequest</w:t>
      </w:r>
      <w:proofErr w:type="spellEnd"/>
      <w:r w:rsidRPr="00A30882">
        <w:t>);</w:t>
      </w:r>
      <w:r w:rsidRPr="00A30882">
        <w:br/>
        <w:t xml:space="preserve">                </w:t>
      </w:r>
      <w:proofErr w:type="spellStart"/>
      <w:r w:rsidRPr="00A30882">
        <w:t>System.out.println</w:t>
      </w:r>
      <w:proofErr w:type="spellEnd"/>
      <w:r w:rsidRPr="00A30882">
        <w:t>("</w:t>
      </w:r>
      <w:proofErr w:type="spellStart"/>
      <w:r w:rsidRPr="00A30882">
        <w:t>message</w:t>
      </w:r>
      <w:proofErr w:type="spellEnd"/>
      <w:r w:rsidRPr="00A30882">
        <w:t xml:space="preserve"> </w:t>
      </w:r>
      <w:proofErr w:type="spellStart"/>
      <w:r w:rsidRPr="00A30882">
        <w:t>deleted</w:t>
      </w:r>
      <w:proofErr w:type="spellEnd"/>
      <w:r w:rsidRPr="00A30882">
        <w:t xml:space="preserve"> </w:t>
      </w:r>
      <w:proofErr w:type="spellStart"/>
      <w:r w:rsidRPr="00A30882">
        <w:t>id</w:t>
      </w:r>
      <w:proofErr w:type="spellEnd"/>
      <w:r w:rsidRPr="00A30882">
        <w:t xml:space="preserve">:" + </w:t>
      </w:r>
      <w:proofErr w:type="spellStart"/>
      <w:r w:rsidRPr="00A30882">
        <w:t>mt.getMessageID</w:t>
      </w:r>
      <w:proofErr w:type="spellEnd"/>
      <w:r w:rsidRPr="00A30882">
        <w:t>());</w:t>
      </w:r>
      <w:r w:rsidRPr="00A30882">
        <w:br/>
        <w:t xml:space="preserve">            }</w:t>
      </w:r>
      <w:r w:rsidRPr="00A30882">
        <w:br/>
        <w:t xml:space="preserve">        }</w:t>
      </w:r>
      <w:r w:rsidRPr="00A30882">
        <w:br/>
        <w:t xml:space="preserve">    }</w:t>
      </w:r>
      <w:r w:rsidRPr="00A30882">
        <w:br/>
      </w:r>
      <w:r w:rsidRPr="00A30882">
        <w:br/>
        <w:t xml:space="preserve">    </w:t>
      </w:r>
      <w:proofErr w:type="spellStart"/>
      <w:r w:rsidRPr="00A30882">
        <w:t>static</w:t>
      </w:r>
      <w:proofErr w:type="spellEnd"/>
      <w:r w:rsidRPr="00A30882">
        <w:t xml:space="preserve"> </w:t>
      </w:r>
      <w:proofErr w:type="spellStart"/>
      <w:r w:rsidRPr="00A30882">
        <w:t>Object</w:t>
      </w:r>
      <w:proofErr w:type="spellEnd"/>
      <w:r w:rsidRPr="00A30882">
        <w:t xml:space="preserve"> </w:t>
      </w:r>
      <w:proofErr w:type="spellStart"/>
      <w:r w:rsidRPr="00A30882">
        <w:t>getObject</w:t>
      </w:r>
      <w:proofErr w:type="spellEnd"/>
      <w:r w:rsidRPr="00A30882">
        <w:t>() {</w:t>
      </w:r>
      <w:r w:rsidRPr="00A30882">
        <w:br/>
        <w:t xml:space="preserve">        </w:t>
      </w:r>
      <w:proofErr w:type="spellStart"/>
      <w:r w:rsidRPr="00A30882">
        <w:t>try</w:t>
      </w:r>
      <w:proofErr w:type="spellEnd"/>
      <w:r w:rsidRPr="00A30882">
        <w:t xml:space="preserve"> {</w:t>
      </w:r>
      <w:r w:rsidRPr="00A30882">
        <w:br/>
        <w:t xml:space="preserve">            </w:t>
      </w:r>
      <w:proofErr w:type="spellStart"/>
      <w:r w:rsidRPr="00A30882">
        <w:t>File</w:t>
      </w:r>
      <w:proofErr w:type="spellEnd"/>
      <w:r w:rsidRPr="00A30882">
        <w:t xml:space="preserve"> </w:t>
      </w:r>
      <w:proofErr w:type="spellStart"/>
      <w:r w:rsidRPr="00A30882">
        <w:t>fXmlFile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File</w:t>
      </w:r>
      <w:proofErr w:type="spellEnd"/>
      <w:r w:rsidRPr="00A30882">
        <w:t>("../data.xml");</w:t>
      </w:r>
      <w:r w:rsidRPr="00A30882">
        <w:br/>
      </w:r>
      <w:r w:rsidRPr="00A30882">
        <w:br/>
        <w:t xml:space="preserve">            </w:t>
      </w:r>
      <w:proofErr w:type="spellStart"/>
      <w:r w:rsidRPr="00A30882">
        <w:t>DocumentBuilderFactory</w:t>
      </w:r>
      <w:proofErr w:type="spellEnd"/>
      <w:r w:rsidRPr="00A30882">
        <w:t xml:space="preserve"> </w:t>
      </w:r>
      <w:proofErr w:type="spellStart"/>
      <w:r w:rsidRPr="00A30882">
        <w:t>dbFactory</w:t>
      </w:r>
      <w:proofErr w:type="spellEnd"/>
      <w:r w:rsidRPr="00A30882">
        <w:t xml:space="preserve"> = </w:t>
      </w:r>
      <w:proofErr w:type="spellStart"/>
      <w:r w:rsidRPr="00A30882">
        <w:t>DocumentBuilderFactory.newInstance</w:t>
      </w:r>
      <w:proofErr w:type="spellEnd"/>
      <w:r w:rsidRPr="00A30882">
        <w:t>();</w:t>
      </w:r>
      <w:r w:rsidRPr="00A30882">
        <w:br/>
        <w:t xml:space="preserve">            </w:t>
      </w:r>
      <w:proofErr w:type="spellStart"/>
      <w:r w:rsidRPr="00A30882">
        <w:t>DocumentBuilder</w:t>
      </w:r>
      <w:proofErr w:type="spellEnd"/>
      <w:r w:rsidRPr="00A30882">
        <w:t xml:space="preserve"> </w:t>
      </w:r>
      <w:proofErr w:type="spellStart"/>
      <w:r w:rsidRPr="00A30882">
        <w:t>dBuilder</w:t>
      </w:r>
      <w:proofErr w:type="spellEnd"/>
      <w:r w:rsidRPr="00A30882">
        <w:t xml:space="preserve"> = </w:t>
      </w:r>
      <w:proofErr w:type="spellStart"/>
      <w:r w:rsidRPr="00A30882">
        <w:t>dbFactory.newDocumentBuilder</w:t>
      </w:r>
      <w:proofErr w:type="spellEnd"/>
      <w:r w:rsidRPr="00A30882">
        <w:t>();</w:t>
      </w:r>
      <w:r w:rsidRPr="00A30882">
        <w:br/>
        <w:t xml:space="preserve">            </w:t>
      </w:r>
      <w:proofErr w:type="spellStart"/>
      <w:r w:rsidRPr="00A30882">
        <w:t>Document</w:t>
      </w:r>
      <w:proofErr w:type="spellEnd"/>
      <w:r w:rsidRPr="00A30882">
        <w:t xml:space="preserve"> </w:t>
      </w:r>
      <w:proofErr w:type="spellStart"/>
      <w:r w:rsidRPr="00A30882">
        <w:t>doc</w:t>
      </w:r>
      <w:proofErr w:type="spellEnd"/>
      <w:r w:rsidRPr="00A30882">
        <w:t xml:space="preserve"> = </w:t>
      </w:r>
      <w:proofErr w:type="spellStart"/>
      <w:r w:rsidRPr="00A30882">
        <w:t>dBuilder.parse</w:t>
      </w:r>
      <w:proofErr w:type="spellEnd"/>
      <w:r w:rsidRPr="00A30882">
        <w:t>(</w:t>
      </w:r>
      <w:proofErr w:type="spellStart"/>
      <w:r w:rsidRPr="00A30882">
        <w:t>fXmlFile</w:t>
      </w:r>
      <w:proofErr w:type="spellEnd"/>
      <w:r w:rsidRPr="00A30882">
        <w:t>);</w:t>
      </w:r>
      <w:r w:rsidRPr="00A30882">
        <w:br/>
        <w:t xml:space="preserve">            </w:t>
      </w:r>
      <w:proofErr w:type="spellStart"/>
      <w:r w:rsidRPr="00A30882">
        <w:t>doc.getDocumentElement</w:t>
      </w:r>
      <w:proofErr w:type="spellEnd"/>
      <w:r w:rsidRPr="00A30882">
        <w:t>().</w:t>
      </w:r>
      <w:proofErr w:type="spellStart"/>
      <w:r w:rsidRPr="00A30882">
        <w:t>normalize</w:t>
      </w:r>
      <w:proofErr w:type="spellEnd"/>
      <w:r w:rsidRPr="00A30882">
        <w:t>();</w:t>
      </w:r>
      <w:r w:rsidRPr="00A30882">
        <w:br/>
      </w:r>
      <w:r w:rsidRPr="00A30882">
        <w:br/>
        <w:t xml:space="preserve">            Element e = </w:t>
      </w:r>
      <w:proofErr w:type="spellStart"/>
      <w:r w:rsidRPr="00A30882">
        <w:t>doc.getDocumentElement</w:t>
      </w:r>
      <w:proofErr w:type="spellEnd"/>
      <w:r w:rsidRPr="00A30882">
        <w:t>();</w:t>
      </w:r>
      <w:r w:rsidRPr="00A30882">
        <w:br/>
        <w:t xml:space="preserve">            </w:t>
      </w:r>
      <w:proofErr w:type="spellStart"/>
      <w:r w:rsidRPr="00A30882">
        <w:t>return</w:t>
      </w:r>
      <w:proofErr w:type="spellEnd"/>
      <w:r w:rsidRPr="00A30882">
        <w:t xml:space="preserve"> e;</w:t>
      </w:r>
      <w:r w:rsidRPr="00A30882">
        <w:br/>
      </w:r>
      <w:r w:rsidRPr="00A30882">
        <w:br/>
        <w:t xml:space="preserve">        } </w:t>
      </w:r>
      <w:proofErr w:type="spellStart"/>
      <w:r w:rsidRPr="00A30882">
        <w:t>catch</w:t>
      </w:r>
      <w:proofErr w:type="spellEnd"/>
      <w:r w:rsidRPr="00A30882">
        <w:t xml:space="preserve"> (</w:t>
      </w:r>
      <w:proofErr w:type="spellStart"/>
      <w:r w:rsidRPr="00A30882">
        <w:t>SAXException</w:t>
      </w:r>
      <w:proofErr w:type="spellEnd"/>
      <w:r w:rsidRPr="00A30882">
        <w:t xml:space="preserve"> </w:t>
      </w:r>
      <w:proofErr w:type="spellStart"/>
      <w:r w:rsidRPr="00A30882">
        <w:t>ex</w:t>
      </w:r>
      <w:proofErr w:type="spellEnd"/>
      <w:r w:rsidRPr="00A30882">
        <w:t>) {</w:t>
      </w:r>
      <w:r w:rsidRPr="00A30882">
        <w:br/>
        <w:t xml:space="preserve">            Logger.getLogger(RestoreMessages.class.getName()).log(Level.SEVERE, </w:t>
      </w:r>
      <w:proofErr w:type="spellStart"/>
      <w:r w:rsidRPr="00A30882">
        <w:t>null</w:t>
      </w:r>
      <w:proofErr w:type="spellEnd"/>
      <w:r w:rsidRPr="00A30882">
        <w:t xml:space="preserve">, </w:t>
      </w:r>
      <w:proofErr w:type="spellStart"/>
      <w:r w:rsidRPr="00A30882">
        <w:t>ex</w:t>
      </w:r>
      <w:proofErr w:type="spellEnd"/>
      <w:r w:rsidRPr="00A30882">
        <w:t>);</w:t>
      </w:r>
      <w:r w:rsidRPr="00A30882">
        <w:br/>
        <w:t xml:space="preserve">        } </w:t>
      </w:r>
      <w:proofErr w:type="spellStart"/>
      <w:r w:rsidRPr="00A30882">
        <w:t>catch</w:t>
      </w:r>
      <w:proofErr w:type="spellEnd"/>
      <w:r w:rsidRPr="00A30882">
        <w:t xml:space="preserve"> (</w:t>
      </w:r>
      <w:proofErr w:type="spellStart"/>
      <w:r w:rsidRPr="00A30882">
        <w:t>IOException</w:t>
      </w:r>
      <w:proofErr w:type="spellEnd"/>
      <w:r w:rsidRPr="00A30882">
        <w:t xml:space="preserve"> </w:t>
      </w:r>
      <w:proofErr w:type="spellStart"/>
      <w:r w:rsidRPr="00A30882">
        <w:t>ex</w:t>
      </w:r>
      <w:proofErr w:type="spellEnd"/>
      <w:r w:rsidRPr="00A30882">
        <w:t>) {</w:t>
      </w:r>
      <w:r w:rsidRPr="00A30882">
        <w:br/>
        <w:t xml:space="preserve">            Logger.getLogger(RestoreMessages.class.getName()).log(Level.SEVERE, </w:t>
      </w:r>
      <w:proofErr w:type="spellStart"/>
      <w:r w:rsidRPr="00A30882">
        <w:t>null</w:t>
      </w:r>
      <w:proofErr w:type="spellEnd"/>
      <w:r w:rsidRPr="00A30882">
        <w:t xml:space="preserve">, </w:t>
      </w:r>
      <w:proofErr w:type="spellStart"/>
      <w:r w:rsidRPr="00A30882">
        <w:t>ex</w:t>
      </w:r>
      <w:proofErr w:type="spellEnd"/>
      <w:r w:rsidRPr="00A30882">
        <w:t>);</w:t>
      </w:r>
      <w:r w:rsidRPr="00A30882">
        <w:br/>
        <w:t xml:space="preserve">        } </w:t>
      </w:r>
      <w:proofErr w:type="spellStart"/>
      <w:r w:rsidRPr="00A30882">
        <w:t>catch</w:t>
      </w:r>
      <w:proofErr w:type="spellEnd"/>
      <w:r w:rsidRPr="00A30882">
        <w:t xml:space="preserve"> (</w:t>
      </w:r>
      <w:proofErr w:type="spellStart"/>
      <w:r w:rsidRPr="00A30882">
        <w:t>ParserConfigurationException</w:t>
      </w:r>
      <w:proofErr w:type="spellEnd"/>
      <w:r w:rsidRPr="00A30882">
        <w:t xml:space="preserve"> </w:t>
      </w:r>
      <w:proofErr w:type="spellStart"/>
      <w:r w:rsidRPr="00A30882">
        <w:t>ex</w:t>
      </w:r>
      <w:proofErr w:type="spellEnd"/>
      <w:r w:rsidRPr="00A30882">
        <w:t>) {</w:t>
      </w:r>
      <w:r w:rsidRPr="00A30882">
        <w:br/>
        <w:t xml:space="preserve">            Logger.getLogger(RestoreMessages.class.getName()).log(Level.SEVERE, </w:t>
      </w:r>
      <w:proofErr w:type="spellStart"/>
      <w:r w:rsidRPr="00A30882">
        <w:t>null</w:t>
      </w:r>
      <w:proofErr w:type="spellEnd"/>
      <w:r w:rsidRPr="00A30882">
        <w:t xml:space="preserve">, </w:t>
      </w:r>
      <w:proofErr w:type="spellStart"/>
      <w:r w:rsidRPr="00A30882">
        <w:t>ex</w:t>
      </w:r>
      <w:proofErr w:type="spellEnd"/>
      <w:r w:rsidRPr="00A30882">
        <w:t>);</w:t>
      </w:r>
      <w:r w:rsidRPr="00A30882">
        <w:br/>
        <w:t xml:space="preserve">        }</w:t>
      </w:r>
      <w:r w:rsidRPr="00A30882">
        <w:br/>
        <w:t xml:space="preserve">        </w:t>
      </w:r>
      <w:proofErr w:type="spellStart"/>
      <w:r w:rsidRPr="00A30882">
        <w:t>return</w:t>
      </w:r>
      <w:proofErr w:type="spellEnd"/>
      <w:r w:rsidRPr="00A30882">
        <w:t xml:space="preserve"> </w:t>
      </w:r>
      <w:proofErr w:type="spellStart"/>
      <w:r w:rsidRPr="00A30882">
        <w:t>null</w:t>
      </w:r>
      <w:proofErr w:type="spellEnd"/>
      <w:r w:rsidRPr="00A30882">
        <w:t>;</w:t>
      </w:r>
      <w:r w:rsidRPr="00A30882">
        <w:br/>
        <w:t xml:space="preserve">    }</w:t>
      </w:r>
      <w:r w:rsidRPr="00A30882">
        <w:br/>
        <w:t>}</w:t>
      </w:r>
    </w:p>
    <w:p w14:paraId="3287C67A" w14:textId="5959B7F5" w:rsidR="001717BF" w:rsidRPr="00A30882" w:rsidRDefault="001717BF" w:rsidP="001717BF">
      <w:pPr>
        <w:pStyle w:val="Sourcewithforeground"/>
        <w:jc w:val="left"/>
      </w:pPr>
    </w:p>
    <w:p w14:paraId="61F3204C" w14:textId="77777777" w:rsidR="001717BF" w:rsidRPr="00A30882" w:rsidRDefault="001717BF" w:rsidP="002F3430">
      <w:pPr>
        <w:pStyle w:val="Sourcewithforeground"/>
      </w:pPr>
    </w:p>
    <w:p w14:paraId="4F030431" w14:textId="07181FE4" w:rsidR="00D33F96" w:rsidRPr="00A30882" w:rsidRDefault="00D33F96" w:rsidP="00D33F96"/>
    <w:p w14:paraId="438C1E58" w14:textId="48040A5F" w:rsidR="00D33F96" w:rsidRPr="00A30882" w:rsidRDefault="00D33F96" w:rsidP="00D33F96">
      <w:pPr>
        <w:pStyle w:val="Heading4"/>
      </w:pPr>
      <w:bookmarkStart w:id="155" w:name="_Toc110419720"/>
      <w:r w:rsidRPr="00A30882">
        <w:t xml:space="preserve">Ziņojuma nosūtīšana </w:t>
      </w:r>
      <w:r w:rsidR="00A34CAE">
        <w:t>vienam vai vairākiem</w:t>
      </w:r>
      <w:r w:rsidRPr="00A30882">
        <w:t xml:space="preserve"> saņēmējiem DIT no pilnā pierakstītāju saraksta</w:t>
      </w:r>
      <w:bookmarkEnd w:id="155"/>
    </w:p>
    <w:p w14:paraId="06C8A947" w14:textId="66443B3D" w:rsidR="001E06D0" w:rsidRPr="00A30882" w:rsidRDefault="001E06D0" w:rsidP="001E06D0">
      <w:r w:rsidRPr="00A30882">
        <w:t xml:space="preserve">Tiek pārbaudīts, vai eksistē kanāla versija. Ja tā ir, tad uz to tiek nosūtīts ziņojums </w:t>
      </w:r>
      <w:r w:rsidRPr="00A30882">
        <w:rPr>
          <w:rFonts w:eastAsia="Times New Roman"/>
        </w:rPr>
        <w:t>saņēmējam</w:t>
      </w:r>
      <w:r w:rsidRPr="00A30882">
        <w:t>.</w:t>
      </w:r>
    </w:p>
    <w:p w14:paraId="72B668E6" w14:textId="7BC1FA22" w:rsidR="00620526" w:rsidRPr="00A30882" w:rsidRDefault="00620526" w:rsidP="00620526">
      <w:pPr>
        <w:pStyle w:val="Sourcewithforeground"/>
        <w:jc w:val="left"/>
      </w:pPr>
      <w:proofErr w:type="spellStart"/>
      <w:r w:rsidRPr="00A30882">
        <w:t>package</w:t>
      </w:r>
      <w:proofErr w:type="spellEnd"/>
      <w:r w:rsidRPr="00A30882">
        <w:t xml:space="preserve"> </w:t>
      </w:r>
      <w:proofErr w:type="spellStart"/>
      <w:r w:rsidRPr="00A30882">
        <w:t>lv.abcsoftware.eves.samples.sendmessagereceiver</w:t>
      </w:r>
      <w:proofErr w:type="spellEnd"/>
      <w:r w:rsidRPr="00A30882">
        <w:t>;</w:t>
      </w:r>
      <w:r w:rsidRPr="00A30882">
        <w:br/>
      </w:r>
      <w:r w:rsidRPr="00A30882">
        <w:br/>
        <w:t xml:space="preserve">import </w:t>
      </w:r>
      <w:proofErr w:type="spellStart"/>
      <w:r w:rsidRPr="00A30882">
        <w:t>java.io.File</w:t>
      </w:r>
      <w:proofErr w:type="spellEnd"/>
      <w:r w:rsidRPr="00A30882">
        <w:t>;</w:t>
      </w:r>
      <w:r w:rsidRPr="00A30882">
        <w:br/>
        <w:t xml:space="preserve">import </w:t>
      </w:r>
      <w:proofErr w:type="spellStart"/>
      <w:r w:rsidRPr="00A30882">
        <w:t>java.io.IOException</w:t>
      </w:r>
      <w:proofErr w:type="spellEnd"/>
      <w:r w:rsidRPr="00A30882">
        <w:t>;</w:t>
      </w:r>
      <w:r w:rsidRPr="00A30882">
        <w:br/>
        <w:t xml:space="preserve">import </w:t>
      </w:r>
      <w:proofErr w:type="spellStart"/>
      <w:r w:rsidRPr="00A30882">
        <w:t>java.util.List</w:t>
      </w:r>
      <w:proofErr w:type="spellEnd"/>
      <w:r w:rsidRPr="00A30882">
        <w:t>;</w:t>
      </w:r>
      <w:r w:rsidRPr="00A30882">
        <w:br/>
        <w:t xml:space="preserve">import </w:t>
      </w:r>
      <w:proofErr w:type="spellStart"/>
      <w:r w:rsidRPr="00A30882">
        <w:t>java.util.Map</w:t>
      </w:r>
      <w:proofErr w:type="spellEnd"/>
      <w:r w:rsidRPr="00A30882">
        <w:t>;</w:t>
      </w:r>
      <w:r w:rsidRPr="00A30882">
        <w:br/>
        <w:t xml:space="preserve">import </w:t>
      </w:r>
      <w:proofErr w:type="spellStart"/>
      <w:r w:rsidRPr="00A30882">
        <w:t>java.util.logging.Level</w:t>
      </w:r>
      <w:proofErr w:type="spellEnd"/>
      <w:r w:rsidRPr="00A30882">
        <w:t>;</w:t>
      </w:r>
      <w:r w:rsidRPr="00A30882">
        <w:br/>
        <w:t xml:space="preserve">import </w:t>
      </w:r>
      <w:proofErr w:type="spellStart"/>
      <w:r w:rsidRPr="00A30882">
        <w:t>java.util.logging.Logger</w:t>
      </w:r>
      <w:proofErr w:type="spellEnd"/>
      <w:r w:rsidRPr="00A30882">
        <w:t>;</w:t>
      </w:r>
      <w:r w:rsidRPr="00A30882">
        <w:br/>
        <w:t xml:space="preserve">import </w:t>
      </w:r>
      <w:proofErr w:type="spellStart"/>
      <w:r w:rsidRPr="00A30882">
        <w:t>javax.xml.parsers.DocumentBuilder</w:t>
      </w:r>
      <w:proofErr w:type="spellEnd"/>
      <w:r w:rsidRPr="00A30882">
        <w:t>;</w:t>
      </w:r>
      <w:r w:rsidRPr="00A30882">
        <w:br/>
        <w:t xml:space="preserve">import </w:t>
      </w:r>
      <w:proofErr w:type="spellStart"/>
      <w:r w:rsidRPr="00A30882">
        <w:t>javax.xml.parsers.DocumentBuilderFactory</w:t>
      </w:r>
      <w:proofErr w:type="spellEnd"/>
      <w:r w:rsidRPr="00A30882">
        <w:t>;</w:t>
      </w:r>
      <w:r w:rsidRPr="00A30882">
        <w:br/>
        <w:t xml:space="preserve">import </w:t>
      </w:r>
      <w:proofErr w:type="spellStart"/>
      <w:r w:rsidRPr="00A30882">
        <w:t>javax.xml.parsers.ParserConfigurationException</w:t>
      </w:r>
      <w:proofErr w:type="spellEnd"/>
      <w:r w:rsidRPr="00A30882">
        <w:t>;</w:t>
      </w:r>
      <w:r w:rsidRPr="00A30882">
        <w:br/>
        <w:t xml:space="preserve">import </w:t>
      </w:r>
      <w:proofErr w:type="spellStart"/>
      <w:r w:rsidRPr="00A30882">
        <w:t>javax.xml.ws.BindingProvider</w:t>
      </w:r>
      <w:proofErr w:type="spellEnd"/>
      <w:r w:rsidRPr="00A30882">
        <w:t>;</w:t>
      </w:r>
      <w:r w:rsidRPr="00A30882">
        <w:br/>
        <w:t>import lv.gov.eps.ivis.iss.ditconfigurationservice.v1_2.DITConfigurationService;</w:t>
      </w:r>
      <w:r w:rsidRPr="00A30882">
        <w:br/>
      </w:r>
      <w:proofErr w:type="spellStart"/>
      <w:r w:rsidRPr="00A30882">
        <w:t>import</w:t>
      </w:r>
      <w:proofErr w:type="spellEnd"/>
      <w:r w:rsidRPr="00A30882">
        <w:t xml:space="preserve"> lv.gov.eps.ivis.iss.ditconfigurationservice.v1_2.IDITConfigurationServiceContract;</w:t>
      </w:r>
      <w:r w:rsidRPr="00A30882">
        <w:br/>
      </w:r>
      <w:proofErr w:type="spellStart"/>
      <w:r w:rsidRPr="00A30882">
        <w:t>import</w:t>
      </w:r>
      <w:proofErr w:type="spellEnd"/>
      <w:r w:rsidRPr="00A30882">
        <w:t xml:space="preserve"> lv.gov.eps.ivis.iss.ditconfigurationservice.v1_2.InsertChannel;</w:t>
      </w:r>
      <w:r w:rsidRPr="00A30882">
        <w:br/>
        <w:t>import lv.gov.eps.ivis.iss.ditconfigurationservice.v1_2.InsertChannelVersion;</w:t>
      </w:r>
      <w:r w:rsidRPr="00A30882">
        <w:br/>
      </w:r>
      <w:proofErr w:type="spellStart"/>
      <w:r w:rsidRPr="00A30882">
        <w:t>import</w:t>
      </w:r>
      <w:proofErr w:type="spellEnd"/>
      <w:r w:rsidRPr="00A30882">
        <w:t xml:space="preserve"> lv.gov.eps.ivis.iss.ditconfigurationservice.v1_2.SearchChannelVersionsPaged;</w:t>
      </w:r>
      <w:r w:rsidRPr="00A30882">
        <w:br/>
      </w:r>
      <w:proofErr w:type="spellStart"/>
      <w:r w:rsidRPr="00A30882">
        <w:t>import</w:t>
      </w:r>
      <w:proofErr w:type="spellEnd"/>
      <w:r w:rsidRPr="00A30882">
        <w:t xml:space="preserve"> lv.gov.eps.ivis.iss.ditconfigurationservice.v1_2.SearchChannelVersionsPagedResponse;</w:t>
      </w:r>
      <w:r w:rsidRPr="00A30882">
        <w:br/>
      </w:r>
      <w:proofErr w:type="spellStart"/>
      <w:r w:rsidRPr="00A30882">
        <w:t>import</w:t>
      </w:r>
      <w:proofErr w:type="spellEnd"/>
      <w:r w:rsidRPr="00A30882">
        <w:t xml:space="preserve"> lv.gov.eps.ivis.iss.ditconfigurationservice.v1_2.SearchChannelsPaged;</w:t>
      </w:r>
      <w:r w:rsidRPr="00A30882">
        <w:br/>
      </w:r>
      <w:proofErr w:type="spellStart"/>
      <w:r w:rsidRPr="00A30882">
        <w:t>import</w:t>
      </w:r>
      <w:proofErr w:type="spellEnd"/>
      <w:r w:rsidRPr="00A30882">
        <w:t xml:space="preserve"> lv.gov.eps.ivis.iss.ditconfigurationservice.v1_2.SendMessageResponse;</w:t>
      </w:r>
      <w:r w:rsidRPr="00A30882">
        <w:br/>
      </w:r>
      <w:proofErr w:type="spellStart"/>
      <w:r w:rsidRPr="00A30882">
        <w:t>import</w:t>
      </w:r>
      <w:proofErr w:type="spellEnd"/>
      <w:r w:rsidRPr="00A30882">
        <w:t xml:space="preserve"> lv.gov.eps.ivis.iss.ditservice.v1_0.IDITMessageServiceContract;</w:t>
      </w:r>
      <w:r w:rsidRPr="00A30882">
        <w:br/>
        <w:t>import lv.gov.eps.ivis.iss.ditservice.v1_0.SendMessage;</w:t>
      </w:r>
      <w:r w:rsidRPr="00A30882">
        <w:br/>
        <w:t>import lv.gov.eps.ivis.iss.ditservice.v1_0.DITMessageService;</w:t>
      </w:r>
      <w:r w:rsidRPr="00A30882">
        <w:br/>
        <w:t>import lv.gov.eps.ivis.xmlschemas._100000.dit.v1_0.*;</w:t>
      </w:r>
      <w:r w:rsidRPr="00A30882">
        <w:br/>
        <w:t>import lv.gov.eps.ivis.xmlschemas._100001.ivis.v1_0.AuthorityBasicInfoStructure;</w:t>
      </w:r>
      <w:r w:rsidRPr="00A30882">
        <w:br/>
        <w:t xml:space="preserve">import </w:t>
      </w:r>
      <w:proofErr w:type="spellStart"/>
      <w:r w:rsidRPr="00A30882">
        <w:t>org.apache.cxf.BusFactory</w:t>
      </w:r>
      <w:proofErr w:type="spellEnd"/>
      <w:r w:rsidRPr="00A30882">
        <w:t>;</w:t>
      </w:r>
      <w:r w:rsidRPr="00A30882">
        <w:br/>
        <w:t xml:space="preserve">import </w:t>
      </w:r>
      <w:proofErr w:type="spellStart"/>
      <w:r w:rsidRPr="00A30882">
        <w:t>org.apache.cxf.bus.spring.SpringBusFactory</w:t>
      </w:r>
      <w:proofErr w:type="spellEnd"/>
      <w:r w:rsidRPr="00A30882">
        <w:t>;</w:t>
      </w:r>
      <w:r w:rsidRPr="00A30882">
        <w:br/>
        <w:t>import org.w3c.dom.Document;</w:t>
      </w:r>
      <w:r w:rsidRPr="00A30882">
        <w:br/>
        <w:t>import org.w3c.dom.Element;</w:t>
      </w:r>
      <w:r w:rsidRPr="00A30882">
        <w:br/>
        <w:t xml:space="preserve">import </w:t>
      </w:r>
      <w:proofErr w:type="spellStart"/>
      <w:r w:rsidRPr="00A30882">
        <w:t>org.xml.sax.SAXException</w:t>
      </w:r>
      <w:proofErr w:type="spellEnd"/>
      <w:r w:rsidRPr="00A30882">
        <w:t>;</w:t>
      </w:r>
      <w:r w:rsidRPr="00A30882">
        <w:br/>
      </w:r>
      <w:r w:rsidRPr="00A30882">
        <w:br/>
      </w:r>
      <w:proofErr w:type="spellStart"/>
      <w:r w:rsidRPr="00A30882">
        <w:t>public</w:t>
      </w:r>
      <w:proofErr w:type="spellEnd"/>
      <w:r w:rsidRPr="00A30882">
        <w:t xml:space="preserve"> </w:t>
      </w:r>
      <w:proofErr w:type="spellStart"/>
      <w:r w:rsidRPr="00A30882">
        <w:t>class</w:t>
      </w:r>
      <w:proofErr w:type="spellEnd"/>
      <w:r w:rsidRPr="00A30882">
        <w:t xml:space="preserve"> </w:t>
      </w:r>
      <w:proofErr w:type="spellStart"/>
      <w:r w:rsidRPr="00A30882">
        <w:t>SendMessageReceiver</w:t>
      </w:r>
      <w:proofErr w:type="spellEnd"/>
      <w:r w:rsidRPr="00A30882">
        <w:t xml:space="preserve"> {</w:t>
      </w:r>
      <w:r w:rsidRPr="00A30882">
        <w:br/>
        <w:t xml:space="preserve">    </w:t>
      </w:r>
      <w:proofErr w:type="spellStart"/>
      <w:r w:rsidRPr="00A30882">
        <w:t>public</w:t>
      </w:r>
      <w:proofErr w:type="spellEnd"/>
      <w:r w:rsidRPr="00A30882">
        <w:t xml:space="preserve"> </w:t>
      </w:r>
      <w:proofErr w:type="spellStart"/>
      <w:r w:rsidRPr="00A30882">
        <w:t>static</w:t>
      </w:r>
      <w:proofErr w:type="spellEnd"/>
      <w:r w:rsidRPr="00A30882">
        <w:t xml:space="preserve"> </w:t>
      </w:r>
      <w:proofErr w:type="spellStart"/>
      <w:r w:rsidRPr="00A30882">
        <w:t>void</w:t>
      </w:r>
      <w:proofErr w:type="spellEnd"/>
      <w:r w:rsidRPr="00A30882">
        <w:t xml:space="preserve"> </w:t>
      </w:r>
      <w:proofErr w:type="spellStart"/>
      <w:r w:rsidRPr="00A30882">
        <w:t>main</w:t>
      </w:r>
      <w:proofErr w:type="spellEnd"/>
      <w:r w:rsidRPr="00A30882">
        <w:t>(</w:t>
      </w:r>
      <w:proofErr w:type="spellStart"/>
      <w:r w:rsidRPr="00A30882">
        <w:t>String</w:t>
      </w:r>
      <w:proofErr w:type="spellEnd"/>
      <w:r w:rsidRPr="00A30882">
        <w:t xml:space="preserve">[] </w:t>
      </w:r>
      <w:proofErr w:type="spellStart"/>
      <w:r w:rsidRPr="00A30882">
        <w:t>args</w:t>
      </w:r>
      <w:proofErr w:type="spellEnd"/>
      <w:r w:rsidRPr="00A30882">
        <w:t>) {</w:t>
      </w:r>
      <w:r w:rsidRPr="00A30882">
        <w:br/>
      </w:r>
      <w:r w:rsidRPr="00A30882">
        <w:br/>
        <w:t xml:space="preserve">        </w:t>
      </w:r>
      <w:proofErr w:type="spellStart"/>
      <w:r w:rsidRPr="00A30882">
        <w:t>SpringBusFactory</w:t>
      </w:r>
      <w:proofErr w:type="spellEnd"/>
      <w:r w:rsidRPr="00A30882">
        <w:t xml:space="preserve"> </w:t>
      </w:r>
      <w:proofErr w:type="spellStart"/>
      <w:r w:rsidRPr="00A30882">
        <w:t>bf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SpringBusFactory</w:t>
      </w:r>
      <w:proofErr w:type="spellEnd"/>
      <w:r w:rsidRPr="00A30882">
        <w:t>();</w:t>
      </w:r>
      <w:r w:rsidRPr="00A30882">
        <w:br/>
        <w:t xml:space="preserve">        BusFactory.setDefaultBus(bf.createBus("ProxyToService/src/main/resources/client-cert.xml"));</w:t>
      </w:r>
      <w:r w:rsidRPr="00A30882">
        <w:br/>
      </w:r>
      <w:r w:rsidRPr="00A30882">
        <w:br/>
        <w:t xml:space="preserve">        </w:t>
      </w:r>
      <w:proofErr w:type="spellStart"/>
      <w:r w:rsidRPr="00A30882">
        <w:t>DITConfigurationService</w:t>
      </w:r>
      <w:proofErr w:type="spellEnd"/>
      <w:r w:rsidRPr="00A30882">
        <w:t xml:space="preserve"> </w:t>
      </w:r>
      <w:proofErr w:type="spellStart"/>
      <w:r w:rsidRPr="00A30882">
        <w:t>service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DITConfigurationService</w:t>
      </w:r>
      <w:proofErr w:type="spellEnd"/>
      <w:r w:rsidRPr="00A30882">
        <w:t>();</w:t>
      </w:r>
      <w:r w:rsidRPr="00A30882">
        <w:br/>
        <w:t xml:space="preserve">        </w:t>
      </w:r>
      <w:proofErr w:type="spellStart"/>
      <w:r w:rsidRPr="00A30882">
        <w:t>IDITConfigurationServiceContract</w:t>
      </w:r>
      <w:proofErr w:type="spellEnd"/>
      <w:r w:rsidRPr="00A30882">
        <w:t xml:space="preserve"> port = </w:t>
      </w:r>
      <w:r w:rsidRPr="00A30882">
        <w:lastRenderedPageBreak/>
        <w:t>service.getWs2007FederationNoSct();</w:t>
      </w:r>
      <w:r w:rsidRPr="00A30882">
        <w:br/>
        <w:t xml:space="preserve">        </w:t>
      </w:r>
      <w:proofErr w:type="spellStart"/>
      <w:r w:rsidRPr="00A30882">
        <w:t>Map</w:t>
      </w:r>
      <w:proofErr w:type="spellEnd"/>
      <w:r w:rsidRPr="00A30882">
        <w:t>&lt;</w:t>
      </w:r>
      <w:proofErr w:type="spellStart"/>
      <w:r w:rsidRPr="00A30882">
        <w:t>String</w:t>
      </w:r>
      <w:proofErr w:type="spellEnd"/>
      <w:r w:rsidRPr="00A30882">
        <w:t xml:space="preserve">, </w:t>
      </w:r>
      <w:proofErr w:type="spellStart"/>
      <w:r w:rsidRPr="00A30882">
        <w:t>Object</w:t>
      </w:r>
      <w:proofErr w:type="spellEnd"/>
      <w:r w:rsidRPr="00A30882">
        <w:t xml:space="preserve">&gt; </w:t>
      </w:r>
      <w:proofErr w:type="spellStart"/>
      <w:r w:rsidRPr="00A30882">
        <w:t>ctx</w:t>
      </w:r>
      <w:proofErr w:type="spellEnd"/>
      <w:r w:rsidRPr="00A30882">
        <w:t xml:space="preserve"> = ((</w:t>
      </w:r>
      <w:proofErr w:type="spellStart"/>
      <w:r w:rsidRPr="00A30882">
        <w:t>BindingProvider</w:t>
      </w:r>
      <w:proofErr w:type="spellEnd"/>
      <w:r w:rsidRPr="00A30882">
        <w:t>) port).</w:t>
      </w:r>
      <w:proofErr w:type="spellStart"/>
      <w:r w:rsidRPr="00A30882">
        <w:t>getRequestContext</w:t>
      </w:r>
      <w:proofErr w:type="spellEnd"/>
      <w:r w:rsidRPr="00A30882">
        <w:t>();</w:t>
      </w:r>
      <w:r w:rsidRPr="00A30882">
        <w:br/>
        <w:t xml:space="preserve">        </w:t>
      </w:r>
      <w:proofErr w:type="spellStart"/>
      <w:r w:rsidRPr="00A30882">
        <w:t>ctx.put</w:t>
      </w:r>
      <w:proofErr w:type="spellEnd"/>
      <w:r w:rsidRPr="00A30882">
        <w:t>("</w:t>
      </w:r>
      <w:proofErr w:type="spellStart"/>
      <w:r w:rsidRPr="00A30882">
        <w:t>ws-security.username</w:t>
      </w:r>
      <w:proofErr w:type="spellEnd"/>
      <w:r w:rsidRPr="00A30882">
        <w:t>", "</w:t>
      </w:r>
      <w:proofErr w:type="spellStart"/>
      <w:r w:rsidRPr="00A30882">
        <w:t>DitAdmin</w:t>
      </w:r>
      <w:proofErr w:type="spellEnd"/>
      <w:r w:rsidRPr="00A30882">
        <w:t>");</w:t>
      </w:r>
      <w:r w:rsidRPr="00A30882">
        <w:br/>
        <w:t xml:space="preserve">        </w:t>
      </w:r>
      <w:proofErr w:type="spellStart"/>
      <w:r w:rsidRPr="00A30882">
        <w:t>ctx.put</w:t>
      </w:r>
      <w:proofErr w:type="spellEnd"/>
      <w:r w:rsidRPr="00A30882">
        <w:t>("</w:t>
      </w:r>
      <w:proofErr w:type="spellStart"/>
      <w:r w:rsidRPr="00A30882">
        <w:t>ws-security.password</w:t>
      </w:r>
      <w:proofErr w:type="spellEnd"/>
      <w:r w:rsidRPr="00A30882">
        <w:t>", "</w:t>
      </w:r>
      <w:proofErr w:type="spellStart"/>
      <w:r w:rsidR="004756B8">
        <w:t>Password</w:t>
      </w:r>
      <w:proofErr w:type="spellEnd"/>
      <w:r w:rsidRPr="00A30882">
        <w:t>");</w:t>
      </w:r>
      <w:r w:rsidRPr="00A30882">
        <w:br/>
      </w:r>
      <w:r w:rsidRPr="00A30882">
        <w:br/>
      </w:r>
      <w:r w:rsidRPr="00A30882">
        <w:br/>
        <w:t xml:space="preserve">        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channelName</w:t>
      </w:r>
      <w:proofErr w:type="spellEnd"/>
      <w:r w:rsidRPr="00A30882">
        <w:t xml:space="preserve"> = "</w:t>
      </w:r>
      <w:proofErr w:type="spellStart"/>
      <w:r w:rsidRPr="00A30882">
        <w:t>SampleChannel</w:t>
      </w:r>
      <w:proofErr w:type="spellEnd"/>
      <w:r w:rsidRPr="00A30882">
        <w:t>";</w:t>
      </w:r>
      <w:r w:rsidRPr="00A30882">
        <w:br/>
        <w:t xml:space="preserve">        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channelURN</w:t>
      </w:r>
      <w:proofErr w:type="spellEnd"/>
      <w:r w:rsidRPr="00A30882">
        <w:t xml:space="preserve"> = "URN:IVIS:100001:CHA-" + </w:t>
      </w:r>
      <w:proofErr w:type="spellStart"/>
      <w:r w:rsidRPr="00A30882">
        <w:t>channelName</w:t>
      </w:r>
      <w:proofErr w:type="spellEnd"/>
      <w:r w:rsidRPr="00A30882">
        <w:t xml:space="preserve"> + "-TYPE-DIK";</w:t>
      </w:r>
      <w:r w:rsidRPr="00A30882">
        <w:br/>
        <w:t xml:space="preserve">        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channelVersionURN</w:t>
      </w:r>
      <w:proofErr w:type="spellEnd"/>
      <w:r w:rsidRPr="00A30882">
        <w:t xml:space="preserve"> = "URN:IVIS:100001:CHA-SampleChannel-v1-0-TYPE-DIK";</w:t>
      </w:r>
      <w:r w:rsidRPr="00A30882">
        <w:br/>
      </w:r>
      <w:r w:rsidRPr="00A30882">
        <w:br/>
        <w:t xml:space="preserve">        </w:t>
      </w:r>
      <w:proofErr w:type="spellStart"/>
      <w:r w:rsidRPr="00A30882">
        <w:t>SearchChannelsPaged</w:t>
      </w:r>
      <w:proofErr w:type="spellEnd"/>
      <w:r w:rsidRPr="00A30882">
        <w:t xml:space="preserve"> </w:t>
      </w:r>
      <w:proofErr w:type="spellStart"/>
      <w:r w:rsidRPr="00A30882">
        <w:t>searchChannelsPaged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SearchChannelsPaged</w:t>
      </w:r>
      <w:proofErr w:type="spellEnd"/>
      <w:r w:rsidRPr="00A30882">
        <w:t>();</w:t>
      </w:r>
      <w:r w:rsidRPr="00A30882">
        <w:br/>
        <w:t xml:space="preserve">        </w:t>
      </w:r>
      <w:proofErr w:type="spellStart"/>
      <w:r w:rsidRPr="00A30882">
        <w:t>ChannelSearchInfoStructure</w:t>
      </w:r>
      <w:proofErr w:type="spellEnd"/>
      <w:r w:rsidRPr="00A30882">
        <w:t xml:space="preserve"> </w:t>
      </w:r>
      <w:proofErr w:type="spellStart"/>
      <w:r w:rsidRPr="00A30882">
        <w:t>request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ChannelSearchInfoStructure</w:t>
      </w:r>
      <w:proofErr w:type="spellEnd"/>
      <w:r w:rsidRPr="00A30882">
        <w:t>();</w:t>
      </w:r>
      <w:r w:rsidRPr="00A30882">
        <w:br/>
        <w:t xml:space="preserve">        </w:t>
      </w:r>
      <w:proofErr w:type="spellStart"/>
      <w:r w:rsidRPr="00A30882">
        <w:t>searchChannelsPaged.setChannelSearch</w:t>
      </w:r>
      <w:proofErr w:type="spellEnd"/>
      <w:r w:rsidRPr="00A30882">
        <w:t>(</w:t>
      </w:r>
      <w:proofErr w:type="spellStart"/>
      <w:r w:rsidRPr="00A30882">
        <w:t>request</w:t>
      </w:r>
      <w:proofErr w:type="spellEnd"/>
      <w:r w:rsidRPr="00A30882">
        <w:t>);</w:t>
      </w:r>
      <w:r w:rsidRPr="00A30882">
        <w:br/>
      </w:r>
      <w:r w:rsidRPr="00A30882">
        <w:br/>
        <w:t xml:space="preserve">        </w:t>
      </w:r>
      <w:proofErr w:type="spellStart"/>
      <w:r w:rsidRPr="00A30882">
        <w:t>ChannelInfoStructure</w:t>
      </w:r>
      <w:proofErr w:type="spellEnd"/>
      <w:r w:rsidRPr="00A30882">
        <w:t xml:space="preserve"> </w:t>
      </w:r>
      <w:proofErr w:type="spellStart"/>
      <w:r w:rsidRPr="00A30882">
        <w:t>channel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ChannelInfoStructure</w:t>
      </w:r>
      <w:proofErr w:type="spellEnd"/>
      <w:r w:rsidRPr="00A30882">
        <w:t>();</w:t>
      </w:r>
      <w:r w:rsidRPr="00A30882">
        <w:br/>
        <w:t xml:space="preserve">        </w:t>
      </w:r>
      <w:proofErr w:type="spellStart"/>
      <w:r w:rsidRPr="00A30882">
        <w:t>request.setChannel</w:t>
      </w:r>
      <w:proofErr w:type="spellEnd"/>
      <w:r w:rsidRPr="00A30882">
        <w:t>(</w:t>
      </w:r>
      <w:proofErr w:type="spellStart"/>
      <w:r w:rsidRPr="00A30882">
        <w:t>channel</w:t>
      </w:r>
      <w:proofErr w:type="spellEnd"/>
      <w:r w:rsidRPr="00A30882">
        <w:t>);</w:t>
      </w:r>
      <w:r w:rsidRPr="00A30882">
        <w:br/>
      </w:r>
      <w:r w:rsidRPr="00A30882">
        <w:br/>
        <w:t xml:space="preserve">        </w:t>
      </w:r>
      <w:proofErr w:type="spellStart"/>
      <w:r w:rsidRPr="00A30882">
        <w:t>channel.setChannelURN</w:t>
      </w:r>
      <w:proofErr w:type="spellEnd"/>
      <w:r w:rsidRPr="00A30882">
        <w:t>(</w:t>
      </w:r>
      <w:proofErr w:type="spellStart"/>
      <w:r w:rsidRPr="00A30882">
        <w:t>channelURN</w:t>
      </w:r>
      <w:proofErr w:type="spellEnd"/>
      <w:r w:rsidRPr="00A30882">
        <w:t>);</w:t>
      </w:r>
      <w:r w:rsidRPr="00A30882">
        <w:br/>
        <w:t xml:space="preserve">        </w:t>
      </w:r>
      <w:proofErr w:type="spellStart"/>
      <w:r w:rsidRPr="00A30882">
        <w:t>request.setOnlyHeader</w:t>
      </w:r>
      <w:proofErr w:type="spellEnd"/>
      <w:r w:rsidRPr="00A30882">
        <w:t>(</w:t>
      </w:r>
      <w:proofErr w:type="spellStart"/>
      <w:r w:rsidRPr="00A30882">
        <w:t>true</w:t>
      </w:r>
      <w:proofErr w:type="spellEnd"/>
      <w:r w:rsidRPr="00A30882">
        <w:t>);</w:t>
      </w:r>
      <w:r w:rsidRPr="00A30882">
        <w:br/>
      </w:r>
      <w:r w:rsidRPr="00A30882">
        <w:br/>
        <w:t xml:space="preserve">        </w:t>
      </w:r>
      <w:proofErr w:type="spellStart"/>
      <w:r w:rsidRPr="00A30882">
        <w:t>SendMessageResponse</w:t>
      </w:r>
      <w:proofErr w:type="spellEnd"/>
      <w:r w:rsidRPr="00A30882">
        <w:t xml:space="preserve"> </w:t>
      </w:r>
      <w:proofErr w:type="spellStart"/>
      <w:r w:rsidRPr="00A30882">
        <w:t>sendMessageResponse</w:t>
      </w:r>
      <w:proofErr w:type="spellEnd"/>
      <w:r w:rsidRPr="00A30882">
        <w:t xml:space="preserve"> = </w:t>
      </w:r>
      <w:proofErr w:type="spellStart"/>
      <w:r w:rsidRPr="00A30882">
        <w:t>port.searchChannelsPaged</w:t>
      </w:r>
      <w:proofErr w:type="spellEnd"/>
      <w:r w:rsidRPr="00A30882">
        <w:t>(</w:t>
      </w:r>
      <w:proofErr w:type="spellStart"/>
      <w:r w:rsidRPr="00A30882">
        <w:t>searchChannelsPaged</w:t>
      </w:r>
      <w:proofErr w:type="spellEnd"/>
      <w:r w:rsidRPr="00A30882">
        <w:t>);</w:t>
      </w:r>
      <w:r w:rsidRPr="00A30882">
        <w:br/>
      </w:r>
      <w:r w:rsidRPr="00A30882">
        <w:br/>
        <w:t xml:space="preserve">        </w:t>
      </w:r>
      <w:proofErr w:type="spellStart"/>
      <w:r w:rsidRPr="00A30882">
        <w:t>ChannelInfoStructure</w:t>
      </w:r>
      <w:proofErr w:type="spellEnd"/>
      <w:r w:rsidRPr="00A30882">
        <w:t xml:space="preserve"> </w:t>
      </w:r>
      <w:proofErr w:type="spellStart"/>
      <w:r w:rsidRPr="00A30882">
        <w:t>newChannel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ChannelInfoStructure</w:t>
      </w:r>
      <w:proofErr w:type="spellEnd"/>
      <w:r w:rsidRPr="00A30882">
        <w:t>();</w:t>
      </w:r>
      <w:r w:rsidRPr="00A30882">
        <w:br/>
        <w:t xml:space="preserve">        </w:t>
      </w:r>
      <w:proofErr w:type="spellStart"/>
      <w:r w:rsidRPr="00A30882">
        <w:t>newChannel.setShortName</w:t>
      </w:r>
      <w:proofErr w:type="spellEnd"/>
      <w:r w:rsidRPr="00A30882">
        <w:t>(</w:t>
      </w:r>
      <w:proofErr w:type="spellStart"/>
      <w:r w:rsidRPr="00A30882">
        <w:t>channelName</w:t>
      </w:r>
      <w:proofErr w:type="spellEnd"/>
      <w:r w:rsidRPr="00A30882">
        <w:t>);</w:t>
      </w:r>
      <w:r w:rsidRPr="00A30882">
        <w:br/>
        <w:t xml:space="preserve">        </w:t>
      </w:r>
      <w:proofErr w:type="spellStart"/>
      <w:r w:rsidRPr="00A30882">
        <w:t>newChannel.setChannelURN</w:t>
      </w:r>
      <w:proofErr w:type="spellEnd"/>
      <w:r w:rsidRPr="00A30882">
        <w:t>(</w:t>
      </w:r>
      <w:proofErr w:type="spellStart"/>
      <w:r w:rsidRPr="00A30882">
        <w:t>channelURN</w:t>
      </w:r>
      <w:proofErr w:type="spellEnd"/>
      <w:r w:rsidRPr="00A30882">
        <w:t>);</w:t>
      </w:r>
      <w:r w:rsidRPr="00A30882">
        <w:br/>
        <w:t xml:space="preserve">        </w:t>
      </w:r>
      <w:proofErr w:type="spellStart"/>
      <w:r w:rsidRPr="00A30882">
        <w:t>newChannel.setChannelType</w:t>
      </w:r>
      <w:proofErr w:type="spellEnd"/>
      <w:r w:rsidRPr="00A30882">
        <w:t>(</w:t>
      </w:r>
      <w:proofErr w:type="spellStart"/>
      <w:r w:rsidRPr="00A30882">
        <w:t>ChannelType.DIK</w:t>
      </w:r>
      <w:proofErr w:type="spellEnd"/>
      <w:r w:rsidRPr="00A30882">
        <w:t>);</w:t>
      </w:r>
      <w:r w:rsidRPr="00A30882">
        <w:br/>
        <w:t xml:space="preserve">        </w:t>
      </w:r>
      <w:proofErr w:type="spellStart"/>
      <w:r w:rsidRPr="00A30882">
        <w:t>newChannel.setOwnerAuthority</w:t>
      </w:r>
      <w:proofErr w:type="spellEnd"/>
      <w:r w:rsidRPr="00A30882">
        <w:t>(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AuthorityBasicInfoStructure</w:t>
      </w:r>
      <w:proofErr w:type="spellEnd"/>
      <w:r w:rsidRPr="00A30882">
        <w:t>());</w:t>
      </w:r>
      <w:r w:rsidRPr="00A30882">
        <w:br/>
        <w:t xml:space="preserve">        </w:t>
      </w:r>
      <w:proofErr w:type="spellStart"/>
      <w:r w:rsidRPr="00A30882">
        <w:t>newChannel.getOwnerAuthority</w:t>
      </w:r>
      <w:proofErr w:type="spellEnd"/>
      <w:r w:rsidRPr="00A30882">
        <w:t>().</w:t>
      </w:r>
      <w:proofErr w:type="spellStart"/>
      <w:r w:rsidRPr="00A30882">
        <w:t>setAuthorityID</w:t>
      </w:r>
      <w:proofErr w:type="spellEnd"/>
      <w:r w:rsidRPr="00A30882">
        <w:t>("100000");</w:t>
      </w:r>
      <w:r w:rsidRPr="00A30882">
        <w:br/>
        <w:t xml:space="preserve">        </w:t>
      </w:r>
      <w:proofErr w:type="spellStart"/>
      <w:r w:rsidRPr="00A30882">
        <w:t>newChannel.setChannelName</w:t>
      </w:r>
      <w:proofErr w:type="spellEnd"/>
      <w:r w:rsidRPr="00A30882">
        <w:t>(</w:t>
      </w:r>
      <w:proofErr w:type="spellStart"/>
      <w:r w:rsidRPr="00A30882">
        <w:t>channelName</w:t>
      </w:r>
      <w:proofErr w:type="spellEnd"/>
      <w:r w:rsidRPr="00A30882">
        <w:t>);</w:t>
      </w:r>
      <w:r w:rsidRPr="00A30882">
        <w:br/>
      </w:r>
      <w:r w:rsidRPr="00A30882">
        <w:br/>
        <w:t xml:space="preserve">        </w:t>
      </w:r>
      <w:proofErr w:type="spellStart"/>
      <w:r w:rsidRPr="00A30882">
        <w:t>if</w:t>
      </w:r>
      <w:proofErr w:type="spellEnd"/>
      <w:r w:rsidRPr="00A30882">
        <w:t xml:space="preserve"> (</w:t>
      </w:r>
      <w:proofErr w:type="spellStart"/>
      <w:r w:rsidRPr="00A30882">
        <w:t>sendMessageResponse.getChannelList</w:t>
      </w:r>
      <w:proofErr w:type="spellEnd"/>
      <w:r w:rsidRPr="00A30882">
        <w:t>().</w:t>
      </w:r>
      <w:proofErr w:type="spellStart"/>
      <w:r w:rsidRPr="00A30882">
        <w:t>getCount</w:t>
      </w:r>
      <w:proofErr w:type="spellEnd"/>
      <w:r w:rsidRPr="00A30882">
        <w:t>() == 0) {</w:t>
      </w:r>
      <w:r w:rsidRPr="00A30882">
        <w:br/>
        <w:t xml:space="preserve">            </w:t>
      </w:r>
      <w:proofErr w:type="spellStart"/>
      <w:r w:rsidRPr="00A30882">
        <w:t>InsertChannel</w:t>
      </w:r>
      <w:proofErr w:type="spellEnd"/>
      <w:r w:rsidRPr="00A30882">
        <w:t xml:space="preserve"> </w:t>
      </w:r>
      <w:proofErr w:type="spellStart"/>
      <w:r w:rsidRPr="00A30882">
        <w:t>insertChannel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InsertChannel</w:t>
      </w:r>
      <w:proofErr w:type="spellEnd"/>
      <w:r w:rsidRPr="00A30882">
        <w:t>();</w:t>
      </w:r>
      <w:r w:rsidRPr="00A30882">
        <w:br/>
        <w:t xml:space="preserve">            </w:t>
      </w:r>
      <w:proofErr w:type="spellStart"/>
      <w:r w:rsidRPr="00A30882">
        <w:t>insertChannel.setChannel</w:t>
      </w:r>
      <w:proofErr w:type="spellEnd"/>
      <w:r w:rsidRPr="00A30882">
        <w:t>(</w:t>
      </w:r>
      <w:proofErr w:type="spellStart"/>
      <w:r w:rsidRPr="00A30882">
        <w:t>channel</w:t>
      </w:r>
      <w:proofErr w:type="spellEnd"/>
      <w:r w:rsidRPr="00A30882">
        <w:t>);</w:t>
      </w:r>
      <w:r w:rsidRPr="00A30882">
        <w:br/>
        <w:t xml:space="preserve">            </w:t>
      </w:r>
      <w:proofErr w:type="spellStart"/>
      <w:r w:rsidRPr="00A30882">
        <w:t>int</w:t>
      </w:r>
      <w:proofErr w:type="spellEnd"/>
      <w:r w:rsidRPr="00A30882">
        <w:t xml:space="preserve"> </w:t>
      </w:r>
      <w:proofErr w:type="spellStart"/>
      <w:r w:rsidRPr="00A30882">
        <w:t>channelId</w:t>
      </w:r>
      <w:proofErr w:type="spellEnd"/>
      <w:r w:rsidRPr="00A30882">
        <w:t xml:space="preserve"> = </w:t>
      </w:r>
      <w:proofErr w:type="spellStart"/>
      <w:r w:rsidRPr="00A30882">
        <w:t>port.insertChannel</w:t>
      </w:r>
      <w:proofErr w:type="spellEnd"/>
      <w:r w:rsidRPr="00A30882">
        <w:t>(</w:t>
      </w:r>
      <w:proofErr w:type="spellStart"/>
      <w:r w:rsidRPr="00A30882">
        <w:t>insertChannel</w:t>
      </w:r>
      <w:proofErr w:type="spellEnd"/>
      <w:r w:rsidRPr="00A30882">
        <w:t>).</w:t>
      </w:r>
      <w:proofErr w:type="spellStart"/>
      <w:r w:rsidRPr="00A30882">
        <w:t>getInsertChannelResponse</w:t>
      </w:r>
      <w:proofErr w:type="spellEnd"/>
      <w:r w:rsidRPr="00A30882">
        <w:t>();</w:t>
      </w:r>
      <w:r w:rsidRPr="00A30882">
        <w:br/>
        <w:t xml:space="preserve">            </w:t>
      </w:r>
      <w:proofErr w:type="spellStart"/>
      <w:r w:rsidRPr="00A30882">
        <w:t>System.out.println</w:t>
      </w:r>
      <w:proofErr w:type="spellEnd"/>
      <w:r w:rsidRPr="00A30882">
        <w:t>("</w:t>
      </w:r>
      <w:proofErr w:type="spellStart"/>
      <w:r w:rsidRPr="00A30882">
        <w:t>Channel</w:t>
      </w:r>
      <w:proofErr w:type="spellEnd"/>
      <w:r w:rsidRPr="00A30882">
        <w:t xml:space="preserve"> </w:t>
      </w:r>
      <w:proofErr w:type="spellStart"/>
      <w:r w:rsidRPr="00A30882">
        <w:t>created</w:t>
      </w:r>
      <w:proofErr w:type="spellEnd"/>
      <w:r w:rsidRPr="00A30882">
        <w:t>");</w:t>
      </w:r>
      <w:r w:rsidRPr="00A30882">
        <w:br/>
        <w:t xml:space="preserve">        } </w:t>
      </w:r>
      <w:proofErr w:type="spellStart"/>
      <w:r w:rsidRPr="00A30882">
        <w:t>else</w:t>
      </w:r>
      <w:proofErr w:type="spellEnd"/>
      <w:r w:rsidRPr="00A30882">
        <w:t xml:space="preserve"> {</w:t>
      </w:r>
      <w:r w:rsidRPr="00A30882">
        <w:br/>
        <w:t xml:space="preserve">            </w:t>
      </w:r>
      <w:proofErr w:type="spellStart"/>
      <w:r w:rsidRPr="00A30882">
        <w:t>System.out.println</w:t>
      </w:r>
      <w:proofErr w:type="spellEnd"/>
      <w:r w:rsidRPr="00A30882">
        <w:t>("</w:t>
      </w:r>
      <w:proofErr w:type="spellStart"/>
      <w:r w:rsidRPr="00A30882">
        <w:t>Channel</w:t>
      </w:r>
      <w:proofErr w:type="spellEnd"/>
      <w:r w:rsidRPr="00A30882">
        <w:t xml:space="preserve"> </w:t>
      </w:r>
      <w:proofErr w:type="spellStart"/>
      <w:r w:rsidRPr="00A30882">
        <w:t>found</w:t>
      </w:r>
      <w:proofErr w:type="spellEnd"/>
      <w:r w:rsidRPr="00A30882">
        <w:t>");</w:t>
      </w:r>
      <w:r w:rsidRPr="00A30882">
        <w:br/>
        <w:t xml:space="preserve">        }</w:t>
      </w:r>
      <w:r w:rsidRPr="00A30882">
        <w:br/>
      </w:r>
      <w:r w:rsidRPr="00A30882">
        <w:br/>
        <w:t xml:space="preserve">        </w:t>
      </w:r>
      <w:proofErr w:type="spellStart"/>
      <w:r w:rsidRPr="00A30882">
        <w:t>ChannelVersionInfoStructure</w:t>
      </w:r>
      <w:proofErr w:type="spellEnd"/>
      <w:r w:rsidRPr="00A30882">
        <w:t xml:space="preserve"> </w:t>
      </w:r>
      <w:proofErr w:type="spellStart"/>
      <w:r w:rsidRPr="00A30882">
        <w:t>channelVersion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ChannelVersionInfoStructure</w:t>
      </w:r>
      <w:proofErr w:type="spellEnd"/>
      <w:r w:rsidRPr="00A30882">
        <w:t>();</w:t>
      </w:r>
      <w:r w:rsidRPr="00A30882">
        <w:br/>
      </w:r>
      <w:r w:rsidRPr="00A30882">
        <w:br/>
        <w:t xml:space="preserve">        </w:t>
      </w:r>
      <w:proofErr w:type="spellStart"/>
      <w:r w:rsidRPr="00A30882">
        <w:t>MessageTypeInfoStructure</w:t>
      </w:r>
      <w:proofErr w:type="spellEnd"/>
      <w:r w:rsidRPr="00A30882">
        <w:t xml:space="preserve"> </w:t>
      </w:r>
      <w:proofErr w:type="spellStart"/>
      <w:r w:rsidRPr="00A30882">
        <w:t>messageType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MessageTypeInfoStructure</w:t>
      </w:r>
      <w:proofErr w:type="spellEnd"/>
      <w:r w:rsidRPr="00A30882">
        <w:t>();</w:t>
      </w:r>
      <w:r w:rsidRPr="00A30882">
        <w:br/>
        <w:t xml:space="preserve">        </w:t>
      </w:r>
      <w:proofErr w:type="spellStart"/>
      <w:r w:rsidRPr="00A30882">
        <w:t>messageType.setMessageClass</w:t>
      </w:r>
      <w:proofErr w:type="spellEnd"/>
      <w:r w:rsidRPr="00A30882">
        <w:t>(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MessageClassInfoStructure</w:t>
      </w:r>
      <w:proofErr w:type="spellEnd"/>
      <w:r w:rsidRPr="00A30882">
        <w:t>());</w:t>
      </w:r>
      <w:r w:rsidRPr="00A30882">
        <w:br/>
        <w:t xml:space="preserve">        </w:t>
      </w:r>
      <w:proofErr w:type="spellStart"/>
      <w:r w:rsidRPr="00A30882">
        <w:t>messageType.getMessageClass</w:t>
      </w:r>
      <w:proofErr w:type="spellEnd"/>
      <w:r w:rsidRPr="00A30882">
        <w:t>().</w:t>
      </w:r>
      <w:proofErr w:type="spellStart"/>
      <w:r w:rsidRPr="00A30882">
        <w:t>setCodeListCodeValue</w:t>
      </w:r>
      <w:proofErr w:type="spellEnd"/>
      <w:r w:rsidRPr="00A30882">
        <w:t>("1");</w:t>
      </w:r>
      <w:r w:rsidRPr="00A30882">
        <w:br/>
        <w:t xml:space="preserve">        messageType.setXMLSchemaURN("URN:IVIS:100001:XSD-Person-FullName-v1-0-TYPE-PersonFullName");</w:t>
      </w:r>
      <w:r w:rsidRPr="00A30882">
        <w:br/>
      </w:r>
      <w:r w:rsidRPr="00A30882">
        <w:br/>
        <w:t xml:space="preserve">        </w:t>
      </w:r>
      <w:proofErr w:type="spellStart"/>
      <w:r w:rsidRPr="00A30882">
        <w:t>MessageTypeInfoStructure</w:t>
      </w:r>
      <w:proofErr w:type="spellEnd"/>
      <w:r w:rsidRPr="00A30882">
        <w:t xml:space="preserve"> messageType1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MessageTypeInfoStructure</w:t>
      </w:r>
      <w:proofErr w:type="spellEnd"/>
      <w:r w:rsidRPr="00A30882">
        <w:t>();</w:t>
      </w:r>
      <w:r w:rsidRPr="00A30882">
        <w:br/>
        <w:t xml:space="preserve">        messageType1.setMessageClass(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MessageClassInfoStructure</w:t>
      </w:r>
      <w:proofErr w:type="spellEnd"/>
      <w:r w:rsidRPr="00A30882">
        <w:t>());</w:t>
      </w:r>
      <w:r w:rsidRPr="00A30882">
        <w:br/>
        <w:t xml:space="preserve">        messageType1.getMessageClass().</w:t>
      </w:r>
      <w:proofErr w:type="spellStart"/>
      <w:r w:rsidRPr="00A30882">
        <w:t>setCodeListCodeValue</w:t>
      </w:r>
      <w:proofErr w:type="spellEnd"/>
      <w:r w:rsidRPr="00A30882">
        <w:t>("3");</w:t>
      </w:r>
      <w:r w:rsidRPr="00A30882">
        <w:br/>
      </w:r>
      <w:r w:rsidRPr="00A30882">
        <w:lastRenderedPageBreak/>
        <w:t xml:space="preserve">        messageType1.setXMLSchemaURN("URN:IVIS:100001:XSD-DIT-DITMessage-v1-0-TYPE-DefaultMessageError");</w:t>
      </w:r>
      <w:r w:rsidRPr="00A30882">
        <w:br/>
      </w:r>
      <w:r w:rsidRPr="00A30882">
        <w:br/>
        <w:t xml:space="preserve">        </w:t>
      </w:r>
      <w:proofErr w:type="spellStart"/>
      <w:r w:rsidRPr="00A30882">
        <w:t>channelVersion.getMessageType</w:t>
      </w:r>
      <w:proofErr w:type="spellEnd"/>
      <w:r w:rsidRPr="00A30882">
        <w:t>().</w:t>
      </w:r>
      <w:proofErr w:type="spellStart"/>
      <w:r w:rsidRPr="00A30882">
        <w:t>add</w:t>
      </w:r>
      <w:proofErr w:type="spellEnd"/>
      <w:r w:rsidRPr="00A30882">
        <w:t>(</w:t>
      </w:r>
      <w:proofErr w:type="spellStart"/>
      <w:r w:rsidRPr="00A30882">
        <w:t>messageType</w:t>
      </w:r>
      <w:proofErr w:type="spellEnd"/>
      <w:r w:rsidRPr="00A30882">
        <w:t>);</w:t>
      </w:r>
      <w:r w:rsidRPr="00A30882">
        <w:br/>
        <w:t xml:space="preserve">        </w:t>
      </w:r>
      <w:proofErr w:type="spellStart"/>
      <w:r w:rsidRPr="00A30882">
        <w:t>channelVersion.getMessageType</w:t>
      </w:r>
      <w:proofErr w:type="spellEnd"/>
      <w:r w:rsidRPr="00A30882">
        <w:t>().</w:t>
      </w:r>
      <w:proofErr w:type="spellStart"/>
      <w:r w:rsidRPr="00A30882">
        <w:t>add</w:t>
      </w:r>
      <w:proofErr w:type="spellEnd"/>
      <w:r w:rsidRPr="00A30882">
        <w:t>(messageType1);</w:t>
      </w:r>
      <w:r w:rsidRPr="00A30882">
        <w:br/>
      </w:r>
      <w:r w:rsidRPr="00A30882">
        <w:br/>
      </w:r>
      <w:r w:rsidRPr="00A30882">
        <w:br/>
        <w:t xml:space="preserve">        </w:t>
      </w:r>
      <w:proofErr w:type="spellStart"/>
      <w:r w:rsidRPr="00A30882">
        <w:t>channelVersion.getChannelVersionStatus</w:t>
      </w:r>
      <w:proofErr w:type="spellEnd"/>
      <w:r w:rsidRPr="00A30882">
        <w:t>().</w:t>
      </w:r>
      <w:proofErr w:type="spellStart"/>
      <w:r w:rsidRPr="00A30882">
        <w:t>add</w:t>
      </w:r>
      <w:proofErr w:type="spellEnd"/>
      <w:r w:rsidRPr="00A30882">
        <w:t>("</w:t>
      </w:r>
      <w:proofErr w:type="spellStart"/>
      <w:r w:rsidRPr="00A30882">
        <w:t>active</w:t>
      </w:r>
      <w:proofErr w:type="spellEnd"/>
      <w:r w:rsidRPr="00A30882">
        <w:t>");</w:t>
      </w:r>
      <w:r w:rsidRPr="00A30882">
        <w:br/>
      </w:r>
      <w:r w:rsidRPr="00A30882">
        <w:br/>
        <w:t xml:space="preserve">        </w:t>
      </w:r>
      <w:proofErr w:type="spellStart"/>
      <w:r w:rsidRPr="00A30882">
        <w:t>channelVersion.setChannel</w:t>
      </w:r>
      <w:proofErr w:type="spellEnd"/>
      <w:r w:rsidRPr="00A30882">
        <w:t>(</w:t>
      </w:r>
      <w:proofErr w:type="spellStart"/>
      <w:r w:rsidRPr="00A30882">
        <w:t>channel</w:t>
      </w:r>
      <w:proofErr w:type="spellEnd"/>
      <w:r w:rsidRPr="00A30882">
        <w:t>);</w:t>
      </w:r>
      <w:r w:rsidRPr="00A30882">
        <w:br/>
        <w:t xml:space="preserve">        </w:t>
      </w:r>
      <w:proofErr w:type="spellStart"/>
      <w:r w:rsidRPr="00A30882">
        <w:t>channelVersion.setMinorVersion</w:t>
      </w:r>
      <w:proofErr w:type="spellEnd"/>
      <w:r w:rsidRPr="00A30882">
        <w:t>((</w:t>
      </w:r>
      <w:proofErr w:type="spellStart"/>
      <w:r w:rsidRPr="00A30882">
        <w:t>short</w:t>
      </w:r>
      <w:proofErr w:type="spellEnd"/>
      <w:r w:rsidRPr="00A30882">
        <w:t>) 0);</w:t>
      </w:r>
      <w:r w:rsidRPr="00A30882">
        <w:br/>
        <w:t xml:space="preserve">        </w:t>
      </w:r>
      <w:proofErr w:type="spellStart"/>
      <w:r w:rsidRPr="00A30882">
        <w:t>channelVersion.setMajorVersion</w:t>
      </w:r>
      <w:proofErr w:type="spellEnd"/>
      <w:r w:rsidRPr="00A30882">
        <w:t>((</w:t>
      </w:r>
      <w:proofErr w:type="spellStart"/>
      <w:r w:rsidRPr="00A30882">
        <w:t>short</w:t>
      </w:r>
      <w:proofErr w:type="spellEnd"/>
      <w:r w:rsidRPr="00A30882">
        <w:t>) 1);</w:t>
      </w:r>
      <w:r w:rsidRPr="00A30882">
        <w:br/>
      </w:r>
      <w:r w:rsidRPr="00A30882">
        <w:br/>
        <w:t xml:space="preserve">        </w:t>
      </w:r>
      <w:proofErr w:type="spellStart"/>
      <w:r w:rsidRPr="00A30882">
        <w:t>ChannelVersionSearchInfoStructure</w:t>
      </w:r>
      <w:proofErr w:type="spellEnd"/>
      <w:r w:rsidRPr="00A30882">
        <w:t xml:space="preserve"> </w:t>
      </w:r>
      <w:proofErr w:type="spellStart"/>
      <w:r w:rsidRPr="00A30882">
        <w:t>channelVersionSearch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ChannelVersionSearchInfoStructure</w:t>
      </w:r>
      <w:proofErr w:type="spellEnd"/>
      <w:r w:rsidRPr="00A30882">
        <w:t>();</w:t>
      </w:r>
      <w:r w:rsidRPr="00A30882">
        <w:br/>
        <w:t xml:space="preserve">        </w:t>
      </w:r>
      <w:proofErr w:type="spellStart"/>
      <w:r w:rsidRPr="00A30882">
        <w:t>channelVersionSearch.setChannelVersion</w:t>
      </w:r>
      <w:proofErr w:type="spellEnd"/>
      <w:r w:rsidRPr="00A30882">
        <w:t>(</w:t>
      </w:r>
      <w:proofErr w:type="spellStart"/>
      <w:r w:rsidRPr="00A30882">
        <w:t>channelVersion</w:t>
      </w:r>
      <w:proofErr w:type="spellEnd"/>
      <w:r w:rsidRPr="00A30882">
        <w:t>);</w:t>
      </w:r>
      <w:r w:rsidRPr="00A30882">
        <w:br/>
      </w:r>
      <w:r w:rsidRPr="00A30882">
        <w:br/>
        <w:t xml:space="preserve">        </w:t>
      </w:r>
      <w:proofErr w:type="spellStart"/>
      <w:r w:rsidRPr="00A30882">
        <w:t>SearchChannelVersionsPaged</w:t>
      </w:r>
      <w:proofErr w:type="spellEnd"/>
      <w:r w:rsidRPr="00A30882">
        <w:t xml:space="preserve"> </w:t>
      </w:r>
      <w:proofErr w:type="spellStart"/>
      <w:r w:rsidRPr="00A30882">
        <w:t>searchChannelVersionsPaged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SearchChannelVersionsPaged</w:t>
      </w:r>
      <w:proofErr w:type="spellEnd"/>
      <w:r w:rsidRPr="00A30882">
        <w:t>();</w:t>
      </w:r>
      <w:r w:rsidRPr="00A30882">
        <w:br/>
        <w:t xml:space="preserve">        searchChannelVersionsPaged.setChannelVersionSearch(channelVersionSearch);</w:t>
      </w:r>
      <w:r w:rsidRPr="00A30882">
        <w:br/>
        <w:t xml:space="preserve">        </w:t>
      </w:r>
      <w:proofErr w:type="spellStart"/>
      <w:r w:rsidRPr="00A30882">
        <w:t>SearchChannelVersionsPagedResponse</w:t>
      </w:r>
      <w:proofErr w:type="spellEnd"/>
      <w:r w:rsidRPr="00A30882">
        <w:t xml:space="preserve"> </w:t>
      </w:r>
      <w:proofErr w:type="spellStart"/>
      <w:r w:rsidRPr="00A30882">
        <w:t>channelVersions</w:t>
      </w:r>
      <w:proofErr w:type="spellEnd"/>
      <w:r w:rsidRPr="00A30882">
        <w:t xml:space="preserve"> = </w:t>
      </w:r>
      <w:proofErr w:type="spellStart"/>
      <w:r w:rsidRPr="00A30882">
        <w:t>port.searchChannelVersionsPaged</w:t>
      </w:r>
      <w:proofErr w:type="spellEnd"/>
      <w:r w:rsidRPr="00A30882">
        <w:t>(</w:t>
      </w:r>
      <w:proofErr w:type="spellStart"/>
      <w:r w:rsidRPr="00A30882">
        <w:t>searchChannelVersionsPaged</w:t>
      </w:r>
      <w:proofErr w:type="spellEnd"/>
      <w:r w:rsidRPr="00A30882">
        <w:t>);</w:t>
      </w:r>
      <w:r w:rsidRPr="00A30882">
        <w:br/>
      </w:r>
      <w:r w:rsidRPr="00A30882">
        <w:br/>
        <w:t xml:space="preserve">        </w:t>
      </w:r>
      <w:proofErr w:type="spellStart"/>
      <w:r w:rsidRPr="00A30882">
        <w:t>if</w:t>
      </w:r>
      <w:proofErr w:type="spellEnd"/>
      <w:r w:rsidRPr="00A30882">
        <w:t xml:space="preserve"> (</w:t>
      </w:r>
      <w:proofErr w:type="spellStart"/>
      <w:r w:rsidRPr="00A30882">
        <w:t>channelVersions.getChannelVersionsList</w:t>
      </w:r>
      <w:proofErr w:type="spellEnd"/>
      <w:r w:rsidRPr="00A30882">
        <w:t>().</w:t>
      </w:r>
      <w:proofErr w:type="spellStart"/>
      <w:r w:rsidRPr="00A30882">
        <w:t>getCount</w:t>
      </w:r>
      <w:proofErr w:type="spellEnd"/>
      <w:r w:rsidRPr="00A30882">
        <w:t>() == 0) {</w:t>
      </w:r>
      <w:r w:rsidRPr="00A30882">
        <w:br/>
        <w:t xml:space="preserve">            </w:t>
      </w:r>
      <w:proofErr w:type="spellStart"/>
      <w:r w:rsidRPr="00A30882">
        <w:t>InsertChannelVersion</w:t>
      </w:r>
      <w:proofErr w:type="spellEnd"/>
      <w:r w:rsidRPr="00A30882">
        <w:t xml:space="preserve"> </w:t>
      </w:r>
      <w:proofErr w:type="spellStart"/>
      <w:r w:rsidRPr="00A30882">
        <w:t>insertChannelVersion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InsertChannelVersion</w:t>
      </w:r>
      <w:proofErr w:type="spellEnd"/>
      <w:r w:rsidRPr="00A30882">
        <w:t>();</w:t>
      </w:r>
      <w:r w:rsidRPr="00A30882">
        <w:br/>
        <w:t xml:space="preserve">            </w:t>
      </w:r>
      <w:proofErr w:type="spellStart"/>
      <w:r w:rsidRPr="00A30882">
        <w:t>insertChannelVersion.setChannelVersionData</w:t>
      </w:r>
      <w:proofErr w:type="spellEnd"/>
      <w:r w:rsidRPr="00A30882">
        <w:t>(</w:t>
      </w:r>
      <w:proofErr w:type="spellStart"/>
      <w:r w:rsidRPr="00A30882">
        <w:t>channelVersion</w:t>
      </w:r>
      <w:proofErr w:type="spellEnd"/>
      <w:r w:rsidRPr="00A30882">
        <w:t>);</w:t>
      </w:r>
      <w:r w:rsidRPr="00A30882">
        <w:br/>
        <w:t xml:space="preserve">            </w:t>
      </w:r>
      <w:proofErr w:type="spellStart"/>
      <w:r w:rsidRPr="00A30882">
        <w:t>int</w:t>
      </w:r>
      <w:proofErr w:type="spellEnd"/>
      <w:r w:rsidRPr="00A30882">
        <w:t xml:space="preserve"> </w:t>
      </w:r>
      <w:proofErr w:type="spellStart"/>
      <w:r w:rsidRPr="00A30882">
        <w:t>channelId</w:t>
      </w:r>
      <w:proofErr w:type="spellEnd"/>
      <w:r w:rsidRPr="00A30882">
        <w:t xml:space="preserve"> = port.insertChannelVersion(insertChannelVersion).getInsertChannelVersionResponse();</w:t>
      </w:r>
      <w:r w:rsidRPr="00A30882">
        <w:br/>
        <w:t xml:space="preserve">            </w:t>
      </w:r>
      <w:proofErr w:type="spellStart"/>
      <w:r w:rsidRPr="00A30882">
        <w:t>System.out.println</w:t>
      </w:r>
      <w:proofErr w:type="spellEnd"/>
      <w:r w:rsidRPr="00A30882">
        <w:t>("</w:t>
      </w:r>
      <w:proofErr w:type="spellStart"/>
      <w:r w:rsidRPr="00A30882">
        <w:t>Channel</w:t>
      </w:r>
      <w:proofErr w:type="spellEnd"/>
      <w:r w:rsidRPr="00A30882">
        <w:t xml:space="preserve"> </w:t>
      </w:r>
      <w:proofErr w:type="spellStart"/>
      <w:r w:rsidRPr="00A30882">
        <w:t>version</w:t>
      </w:r>
      <w:proofErr w:type="spellEnd"/>
      <w:r w:rsidRPr="00A30882">
        <w:t xml:space="preserve"> </w:t>
      </w:r>
      <w:proofErr w:type="spellStart"/>
      <w:r w:rsidRPr="00A30882">
        <w:t>created</w:t>
      </w:r>
      <w:proofErr w:type="spellEnd"/>
      <w:r w:rsidRPr="00A30882">
        <w:t>");</w:t>
      </w:r>
      <w:r w:rsidRPr="00A30882">
        <w:br/>
        <w:t xml:space="preserve">        } </w:t>
      </w:r>
      <w:proofErr w:type="spellStart"/>
      <w:r w:rsidRPr="00A30882">
        <w:t>else</w:t>
      </w:r>
      <w:proofErr w:type="spellEnd"/>
      <w:r w:rsidRPr="00A30882">
        <w:t xml:space="preserve"> {</w:t>
      </w:r>
      <w:r w:rsidRPr="00A30882">
        <w:br/>
        <w:t xml:space="preserve">            </w:t>
      </w:r>
      <w:proofErr w:type="spellStart"/>
      <w:r w:rsidRPr="00A30882">
        <w:t>System.out.println</w:t>
      </w:r>
      <w:proofErr w:type="spellEnd"/>
      <w:r w:rsidRPr="00A30882">
        <w:t>("</w:t>
      </w:r>
      <w:proofErr w:type="spellStart"/>
      <w:r w:rsidRPr="00A30882">
        <w:t>Channel</w:t>
      </w:r>
      <w:proofErr w:type="spellEnd"/>
      <w:r w:rsidRPr="00A30882">
        <w:t xml:space="preserve"> </w:t>
      </w:r>
      <w:proofErr w:type="spellStart"/>
      <w:r w:rsidRPr="00A30882">
        <w:t>version</w:t>
      </w:r>
      <w:proofErr w:type="spellEnd"/>
      <w:r w:rsidRPr="00A30882">
        <w:t xml:space="preserve"> </w:t>
      </w:r>
      <w:proofErr w:type="spellStart"/>
      <w:r w:rsidRPr="00A30882">
        <w:t>found</w:t>
      </w:r>
      <w:proofErr w:type="spellEnd"/>
      <w:r w:rsidRPr="00A30882">
        <w:t>");</w:t>
      </w:r>
      <w:r w:rsidRPr="00A30882">
        <w:br/>
        <w:t xml:space="preserve">        }</w:t>
      </w:r>
      <w:r w:rsidRPr="00A30882">
        <w:br/>
      </w:r>
      <w:r w:rsidRPr="00A30882">
        <w:br/>
        <w:t xml:space="preserve">        </w:t>
      </w:r>
      <w:proofErr w:type="spellStart"/>
      <w:r w:rsidRPr="00A30882">
        <w:t>DITMessageService</w:t>
      </w:r>
      <w:proofErr w:type="spellEnd"/>
      <w:r w:rsidRPr="00A30882">
        <w:t xml:space="preserve"> </w:t>
      </w:r>
      <w:proofErr w:type="spellStart"/>
      <w:r w:rsidRPr="00A30882">
        <w:t>dITService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DITMessageService</w:t>
      </w:r>
      <w:proofErr w:type="spellEnd"/>
      <w:r w:rsidRPr="00A30882">
        <w:t>();</w:t>
      </w:r>
      <w:r w:rsidRPr="00A30882">
        <w:br/>
      </w:r>
      <w:r w:rsidRPr="00A30882">
        <w:br/>
        <w:t xml:space="preserve">        </w:t>
      </w:r>
      <w:proofErr w:type="spellStart"/>
      <w:r w:rsidRPr="00A30882">
        <w:t>IDITMessageServiceContract</w:t>
      </w:r>
      <w:proofErr w:type="spellEnd"/>
      <w:r w:rsidRPr="00A30882">
        <w:t xml:space="preserve"> </w:t>
      </w:r>
      <w:proofErr w:type="spellStart"/>
      <w:r w:rsidRPr="00A30882">
        <w:t>ditClient</w:t>
      </w:r>
      <w:proofErr w:type="spellEnd"/>
      <w:r w:rsidRPr="00A30882">
        <w:t xml:space="preserve"> = dITService.getWs2007FederationNoSct();</w:t>
      </w:r>
      <w:r w:rsidRPr="00A30882">
        <w:br/>
        <w:t xml:space="preserve">        </w:t>
      </w:r>
      <w:proofErr w:type="spellStart"/>
      <w:r w:rsidRPr="00A30882">
        <w:t>Map</w:t>
      </w:r>
      <w:proofErr w:type="spellEnd"/>
      <w:r w:rsidRPr="00A30882">
        <w:t>&lt;</w:t>
      </w:r>
      <w:proofErr w:type="spellStart"/>
      <w:r w:rsidRPr="00A30882">
        <w:t>String</w:t>
      </w:r>
      <w:proofErr w:type="spellEnd"/>
      <w:r w:rsidRPr="00A30882">
        <w:t xml:space="preserve">, </w:t>
      </w:r>
      <w:proofErr w:type="spellStart"/>
      <w:r w:rsidRPr="00A30882">
        <w:t>Object</w:t>
      </w:r>
      <w:proofErr w:type="spellEnd"/>
      <w:r w:rsidRPr="00A30882">
        <w:t xml:space="preserve">&gt; </w:t>
      </w:r>
      <w:proofErr w:type="spellStart"/>
      <w:r w:rsidRPr="00A30882">
        <w:t>ditCtx</w:t>
      </w:r>
      <w:proofErr w:type="spellEnd"/>
      <w:r w:rsidRPr="00A30882">
        <w:t xml:space="preserve"> = ((</w:t>
      </w:r>
      <w:proofErr w:type="spellStart"/>
      <w:r w:rsidRPr="00A30882">
        <w:t>BindingProvider</w:t>
      </w:r>
      <w:proofErr w:type="spellEnd"/>
      <w:r w:rsidRPr="00A30882">
        <w:t xml:space="preserve">) </w:t>
      </w:r>
      <w:proofErr w:type="spellStart"/>
      <w:r w:rsidRPr="00A30882">
        <w:t>ditClient</w:t>
      </w:r>
      <w:proofErr w:type="spellEnd"/>
      <w:r w:rsidRPr="00A30882">
        <w:t>).</w:t>
      </w:r>
      <w:proofErr w:type="spellStart"/>
      <w:r w:rsidRPr="00A30882">
        <w:t>getRequestContext</w:t>
      </w:r>
      <w:proofErr w:type="spellEnd"/>
      <w:r w:rsidRPr="00A30882">
        <w:t>();</w:t>
      </w:r>
      <w:r w:rsidRPr="00A30882">
        <w:br/>
        <w:t xml:space="preserve">        /*</w:t>
      </w:r>
      <w:proofErr w:type="spellStart"/>
      <w:r w:rsidRPr="00A30882">
        <w:t>ditCtx.put</w:t>
      </w:r>
      <w:proofErr w:type="spellEnd"/>
      <w:r w:rsidRPr="00A30882">
        <w:t>("</w:t>
      </w:r>
      <w:proofErr w:type="spellStart"/>
      <w:r w:rsidRPr="00A30882">
        <w:t>ws-security.username</w:t>
      </w:r>
      <w:proofErr w:type="spellEnd"/>
      <w:r w:rsidRPr="00A30882">
        <w:t>", "</w:t>
      </w:r>
      <w:proofErr w:type="spellStart"/>
      <w:r w:rsidRPr="00A30882">
        <w:t>DitAdmin</w:t>
      </w:r>
      <w:proofErr w:type="spellEnd"/>
      <w:r w:rsidRPr="00A30882">
        <w:t>");</w:t>
      </w:r>
      <w:r w:rsidRPr="00A30882">
        <w:br/>
        <w:t xml:space="preserve">        </w:t>
      </w:r>
      <w:proofErr w:type="spellStart"/>
      <w:r w:rsidRPr="00A30882">
        <w:t>ditCtx.put</w:t>
      </w:r>
      <w:proofErr w:type="spellEnd"/>
      <w:r w:rsidRPr="00A30882">
        <w:t>("</w:t>
      </w:r>
      <w:proofErr w:type="spellStart"/>
      <w:r w:rsidRPr="00A30882">
        <w:t>ws-security.password</w:t>
      </w:r>
      <w:proofErr w:type="spellEnd"/>
      <w:r w:rsidRPr="00A30882">
        <w:t>", "</w:t>
      </w:r>
      <w:proofErr w:type="spellStart"/>
      <w:r w:rsidRPr="00A30882">
        <w:t>password</w:t>
      </w:r>
      <w:proofErr w:type="spellEnd"/>
      <w:r w:rsidRPr="00A30882">
        <w:t>");*/</w:t>
      </w:r>
      <w:r w:rsidRPr="00A30882">
        <w:br/>
      </w:r>
      <w:r w:rsidRPr="00A30882">
        <w:br/>
      </w:r>
      <w:r w:rsidRPr="00A30882">
        <w:br/>
        <w:t xml:space="preserve">        MessageSaveStructure2 </w:t>
      </w:r>
      <w:proofErr w:type="spellStart"/>
      <w:r w:rsidRPr="00A30882">
        <w:t>message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MessageSaveStructure2();</w:t>
      </w:r>
      <w:r w:rsidRPr="00A30882">
        <w:br/>
        <w:t xml:space="preserve">        </w:t>
      </w:r>
      <w:proofErr w:type="spellStart"/>
      <w:r w:rsidRPr="00A30882">
        <w:t>message.setChannelVersionURN</w:t>
      </w:r>
      <w:proofErr w:type="spellEnd"/>
      <w:r w:rsidRPr="00A30882">
        <w:t>(</w:t>
      </w:r>
      <w:proofErr w:type="spellStart"/>
      <w:r w:rsidRPr="00A30882">
        <w:t>channelVersionURN</w:t>
      </w:r>
      <w:proofErr w:type="spellEnd"/>
      <w:r w:rsidRPr="00A30882">
        <w:t>);</w:t>
      </w:r>
      <w:r w:rsidRPr="00A30882">
        <w:br/>
        <w:t xml:space="preserve">        </w:t>
      </w:r>
      <w:proofErr w:type="spellStart"/>
      <w:r w:rsidRPr="00A30882">
        <w:t>BussinesMessageType</w:t>
      </w:r>
      <w:proofErr w:type="spellEnd"/>
      <w:r w:rsidRPr="00A30882">
        <w:t xml:space="preserve"> </w:t>
      </w:r>
      <w:proofErr w:type="spellStart"/>
      <w:r w:rsidRPr="00A30882">
        <w:t>bussinesMessage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BussinesMessageType</w:t>
      </w:r>
      <w:proofErr w:type="spellEnd"/>
      <w:r w:rsidRPr="00A30882">
        <w:t>();</w:t>
      </w:r>
      <w:r w:rsidRPr="00A30882">
        <w:br/>
        <w:t xml:space="preserve">        </w:t>
      </w:r>
      <w:proofErr w:type="spellStart"/>
      <w:r w:rsidRPr="00A30882">
        <w:t>message.setBussinesMessage</w:t>
      </w:r>
      <w:proofErr w:type="spellEnd"/>
      <w:r w:rsidRPr="00A30882">
        <w:t>(</w:t>
      </w:r>
      <w:proofErr w:type="spellStart"/>
      <w:r w:rsidRPr="00A30882">
        <w:t>bussinesMessage</w:t>
      </w:r>
      <w:proofErr w:type="spellEnd"/>
      <w:r w:rsidRPr="00A30882">
        <w:t>);</w:t>
      </w:r>
      <w:r w:rsidRPr="00A30882">
        <w:br/>
        <w:t xml:space="preserve">        </w:t>
      </w:r>
      <w:proofErr w:type="spellStart"/>
      <w:r w:rsidRPr="00A30882">
        <w:t>ReceiverFilterArrayStructure</w:t>
      </w:r>
      <w:proofErr w:type="spellEnd"/>
      <w:r w:rsidRPr="00A30882">
        <w:t xml:space="preserve"> </w:t>
      </w:r>
      <w:proofErr w:type="spellStart"/>
      <w:r w:rsidRPr="00A30882">
        <w:t>receiverFilterArray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ReceiverFilterArrayStructure</w:t>
      </w:r>
      <w:proofErr w:type="spellEnd"/>
      <w:r w:rsidRPr="00A30882">
        <w:t>();</w:t>
      </w:r>
      <w:r w:rsidRPr="00A30882">
        <w:br/>
        <w:t xml:space="preserve">        List&lt;</w:t>
      </w:r>
      <w:proofErr w:type="spellStart"/>
      <w:r w:rsidRPr="00A30882">
        <w:t>String</w:t>
      </w:r>
      <w:proofErr w:type="spellEnd"/>
      <w:r w:rsidRPr="00A30882">
        <w:t xml:space="preserve">&gt; </w:t>
      </w:r>
      <w:proofErr w:type="spellStart"/>
      <w:r w:rsidRPr="00A30882">
        <w:t>authority</w:t>
      </w:r>
      <w:proofErr w:type="spellEnd"/>
      <w:r w:rsidRPr="00A30882">
        <w:t xml:space="preserve"> = </w:t>
      </w:r>
      <w:proofErr w:type="spellStart"/>
      <w:r w:rsidRPr="00A30882">
        <w:t>receiverFilterArray.getAuthority</w:t>
      </w:r>
      <w:proofErr w:type="spellEnd"/>
      <w:r w:rsidRPr="00A30882">
        <w:t>();</w:t>
      </w:r>
      <w:r w:rsidRPr="00A30882">
        <w:br/>
        <w:t xml:space="preserve">        </w:t>
      </w:r>
      <w:proofErr w:type="spellStart"/>
      <w:r w:rsidRPr="00A30882">
        <w:t>authority.add</w:t>
      </w:r>
      <w:proofErr w:type="spellEnd"/>
      <w:r w:rsidRPr="00A30882">
        <w:t>("100001");</w:t>
      </w:r>
      <w:r w:rsidRPr="00A30882">
        <w:br/>
      </w:r>
      <w:r w:rsidRPr="00A30882">
        <w:lastRenderedPageBreak/>
        <w:t xml:space="preserve">        </w:t>
      </w:r>
      <w:proofErr w:type="spellStart"/>
      <w:r w:rsidRPr="00A30882">
        <w:t>message.setReceiverFilter</w:t>
      </w:r>
      <w:proofErr w:type="spellEnd"/>
      <w:r w:rsidRPr="00A30882">
        <w:t>(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ReceiverFilterArrayStructure</w:t>
      </w:r>
      <w:proofErr w:type="spellEnd"/>
      <w:r w:rsidRPr="00A30882">
        <w:t>());</w:t>
      </w:r>
      <w:r w:rsidRPr="00A30882">
        <w:br/>
      </w:r>
      <w:r w:rsidRPr="00A30882">
        <w:br/>
        <w:t xml:space="preserve">        </w:t>
      </w:r>
      <w:proofErr w:type="spellStart"/>
      <w:r w:rsidRPr="00A30882">
        <w:t>Object</w:t>
      </w:r>
      <w:proofErr w:type="spellEnd"/>
      <w:r w:rsidRPr="00A30882">
        <w:t xml:space="preserve"> </w:t>
      </w:r>
      <w:proofErr w:type="spellStart"/>
      <w:r w:rsidRPr="00A30882">
        <w:t>obj</w:t>
      </w:r>
      <w:proofErr w:type="spellEnd"/>
      <w:r w:rsidRPr="00A30882">
        <w:t xml:space="preserve"> = </w:t>
      </w:r>
      <w:proofErr w:type="spellStart"/>
      <w:r w:rsidRPr="00A30882">
        <w:t>getObject</w:t>
      </w:r>
      <w:proofErr w:type="spellEnd"/>
      <w:r w:rsidRPr="00A30882">
        <w:t>();</w:t>
      </w:r>
      <w:r w:rsidRPr="00A30882">
        <w:br/>
        <w:t xml:space="preserve">        </w:t>
      </w:r>
      <w:proofErr w:type="spellStart"/>
      <w:r w:rsidRPr="00A30882">
        <w:t>bussinesMessage.setAny</w:t>
      </w:r>
      <w:proofErr w:type="spellEnd"/>
      <w:r w:rsidRPr="00A30882">
        <w:t>(</w:t>
      </w:r>
      <w:proofErr w:type="spellStart"/>
      <w:r w:rsidRPr="00A30882">
        <w:t>obj</w:t>
      </w:r>
      <w:proofErr w:type="spellEnd"/>
      <w:r w:rsidRPr="00A30882">
        <w:t>);</w:t>
      </w:r>
      <w:r w:rsidRPr="00A30882">
        <w:br/>
      </w:r>
      <w:r w:rsidRPr="00A30882">
        <w:br/>
        <w:t xml:space="preserve">        </w:t>
      </w:r>
      <w:proofErr w:type="spellStart"/>
      <w:r w:rsidRPr="00A30882">
        <w:t>SendMessage</w:t>
      </w:r>
      <w:proofErr w:type="spellEnd"/>
      <w:r w:rsidRPr="00A30882">
        <w:t xml:space="preserve"> </w:t>
      </w:r>
      <w:proofErr w:type="spellStart"/>
      <w:r w:rsidRPr="00A30882">
        <w:t>sendMessage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SendMessage</w:t>
      </w:r>
      <w:proofErr w:type="spellEnd"/>
      <w:r w:rsidRPr="00A30882">
        <w:t>();</w:t>
      </w:r>
      <w:r w:rsidRPr="00A30882">
        <w:br/>
        <w:t xml:space="preserve">        sendMessage.setMessageSave2(</w:t>
      </w:r>
      <w:proofErr w:type="spellStart"/>
      <w:r w:rsidRPr="00A30882">
        <w:t>message</w:t>
      </w:r>
      <w:proofErr w:type="spellEnd"/>
      <w:r w:rsidRPr="00A30882">
        <w:t>);</w:t>
      </w:r>
      <w:r w:rsidRPr="00A30882">
        <w:br/>
      </w:r>
      <w:r w:rsidRPr="00A30882">
        <w:br/>
        <w:t xml:space="preserve">        lv.gov.eps.ivis.iss.ditservice.v1_0.SendMessageResponse sendMessageResponse1 = ditClient.sendMessage2(</w:t>
      </w:r>
      <w:proofErr w:type="spellStart"/>
      <w:r w:rsidRPr="00A30882">
        <w:t>sendMessage</w:t>
      </w:r>
      <w:proofErr w:type="spellEnd"/>
      <w:r w:rsidRPr="00A30882">
        <w:t>);</w:t>
      </w:r>
      <w:r w:rsidRPr="00A30882">
        <w:br/>
        <w:t xml:space="preserve">        </w:t>
      </w:r>
      <w:proofErr w:type="spellStart"/>
      <w:r w:rsidRPr="00A30882">
        <w:t>System.out.println</w:t>
      </w:r>
      <w:proofErr w:type="spellEnd"/>
      <w:r w:rsidRPr="00A30882">
        <w:t>("</w:t>
      </w:r>
      <w:proofErr w:type="spellStart"/>
      <w:r w:rsidRPr="00A30882">
        <w:t>Message</w:t>
      </w:r>
      <w:proofErr w:type="spellEnd"/>
      <w:r w:rsidRPr="00A30882">
        <w:t xml:space="preserve"> </w:t>
      </w:r>
      <w:proofErr w:type="spellStart"/>
      <w:r w:rsidRPr="00A30882">
        <w:t>Sent</w:t>
      </w:r>
      <w:proofErr w:type="spellEnd"/>
      <w:r w:rsidRPr="00A30882">
        <w:t xml:space="preserve"> : " + sendMessageResponse1.isSendMessageResult());</w:t>
      </w:r>
      <w:r w:rsidRPr="00A30882">
        <w:br/>
        <w:t xml:space="preserve">    }</w:t>
      </w:r>
      <w:r w:rsidRPr="00A30882">
        <w:br/>
      </w:r>
      <w:r w:rsidRPr="00A30882">
        <w:br/>
        <w:t xml:space="preserve">    </w:t>
      </w:r>
      <w:proofErr w:type="spellStart"/>
      <w:r w:rsidRPr="00A30882">
        <w:t>static</w:t>
      </w:r>
      <w:proofErr w:type="spellEnd"/>
      <w:r w:rsidRPr="00A30882">
        <w:t xml:space="preserve"> </w:t>
      </w:r>
      <w:proofErr w:type="spellStart"/>
      <w:r w:rsidRPr="00A30882">
        <w:t>Object</w:t>
      </w:r>
      <w:proofErr w:type="spellEnd"/>
      <w:r w:rsidRPr="00A30882">
        <w:t xml:space="preserve"> </w:t>
      </w:r>
      <w:proofErr w:type="spellStart"/>
      <w:r w:rsidRPr="00A30882">
        <w:t>getObject</w:t>
      </w:r>
      <w:proofErr w:type="spellEnd"/>
      <w:r w:rsidRPr="00A30882">
        <w:t>() {</w:t>
      </w:r>
      <w:r w:rsidRPr="00A30882">
        <w:br/>
        <w:t xml:space="preserve">        </w:t>
      </w:r>
      <w:proofErr w:type="spellStart"/>
      <w:r w:rsidRPr="00A30882">
        <w:t>try</w:t>
      </w:r>
      <w:proofErr w:type="spellEnd"/>
      <w:r w:rsidRPr="00A30882">
        <w:t xml:space="preserve"> {</w:t>
      </w:r>
      <w:r w:rsidRPr="00A30882">
        <w:br/>
        <w:t xml:space="preserve">            </w:t>
      </w:r>
      <w:proofErr w:type="spellStart"/>
      <w:r w:rsidRPr="00A30882">
        <w:t>File</w:t>
      </w:r>
      <w:proofErr w:type="spellEnd"/>
      <w:r w:rsidRPr="00A30882">
        <w:t xml:space="preserve"> </w:t>
      </w:r>
      <w:proofErr w:type="spellStart"/>
      <w:r w:rsidRPr="00A30882">
        <w:t>fXmlFile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File</w:t>
      </w:r>
      <w:proofErr w:type="spellEnd"/>
      <w:r w:rsidRPr="00A30882">
        <w:t>("data.xml");</w:t>
      </w:r>
      <w:r w:rsidRPr="00A30882">
        <w:br/>
      </w:r>
      <w:r w:rsidRPr="00A30882">
        <w:br/>
        <w:t xml:space="preserve">            </w:t>
      </w:r>
      <w:proofErr w:type="spellStart"/>
      <w:r w:rsidRPr="00A30882">
        <w:t>DocumentBuilderFactory</w:t>
      </w:r>
      <w:proofErr w:type="spellEnd"/>
      <w:r w:rsidRPr="00A30882">
        <w:t xml:space="preserve"> </w:t>
      </w:r>
      <w:proofErr w:type="spellStart"/>
      <w:r w:rsidRPr="00A30882">
        <w:t>dbFactory</w:t>
      </w:r>
      <w:proofErr w:type="spellEnd"/>
      <w:r w:rsidRPr="00A30882">
        <w:t xml:space="preserve"> = </w:t>
      </w:r>
      <w:proofErr w:type="spellStart"/>
      <w:r w:rsidRPr="00A30882">
        <w:t>DocumentBuilderFactory.newInstance</w:t>
      </w:r>
      <w:proofErr w:type="spellEnd"/>
      <w:r w:rsidRPr="00A30882">
        <w:t>();</w:t>
      </w:r>
      <w:r w:rsidRPr="00A30882">
        <w:br/>
        <w:t xml:space="preserve">            </w:t>
      </w:r>
      <w:proofErr w:type="spellStart"/>
      <w:r w:rsidRPr="00A30882">
        <w:t>DocumentBuilder</w:t>
      </w:r>
      <w:proofErr w:type="spellEnd"/>
      <w:r w:rsidRPr="00A30882">
        <w:t xml:space="preserve"> </w:t>
      </w:r>
      <w:proofErr w:type="spellStart"/>
      <w:r w:rsidRPr="00A30882">
        <w:t>dBuilder</w:t>
      </w:r>
      <w:proofErr w:type="spellEnd"/>
      <w:r w:rsidRPr="00A30882">
        <w:t xml:space="preserve"> = </w:t>
      </w:r>
      <w:proofErr w:type="spellStart"/>
      <w:r w:rsidRPr="00A30882">
        <w:t>dbFactory.newDocumentBuilder</w:t>
      </w:r>
      <w:proofErr w:type="spellEnd"/>
      <w:r w:rsidRPr="00A30882">
        <w:t>();</w:t>
      </w:r>
      <w:r w:rsidRPr="00A30882">
        <w:br/>
        <w:t xml:space="preserve">            </w:t>
      </w:r>
      <w:proofErr w:type="spellStart"/>
      <w:r w:rsidRPr="00A30882">
        <w:t>Document</w:t>
      </w:r>
      <w:proofErr w:type="spellEnd"/>
      <w:r w:rsidRPr="00A30882">
        <w:t xml:space="preserve"> </w:t>
      </w:r>
      <w:proofErr w:type="spellStart"/>
      <w:r w:rsidRPr="00A30882">
        <w:t>doc</w:t>
      </w:r>
      <w:proofErr w:type="spellEnd"/>
      <w:r w:rsidRPr="00A30882">
        <w:t xml:space="preserve"> = </w:t>
      </w:r>
      <w:proofErr w:type="spellStart"/>
      <w:r w:rsidRPr="00A30882">
        <w:t>dBuilder.parse</w:t>
      </w:r>
      <w:proofErr w:type="spellEnd"/>
      <w:r w:rsidRPr="00A30882">
        <w:t>(</w:t>
      </w:r>
      <w:proofErr w:type="spellStart"/>
      <w:r w:rsidRPr="00A30882">
        <w:t>fXmlFile</w:t>
      </w:r>
      <w:proofErr w:type="spellEnd"/>
      <w:r w:rsidRPr="00A30882">
        <w:t>);</w:t>
      </w:r>
      <w:r w:rsidRPr="00A30882">
        <w:br/>
        <w:t xml:space="preserve">            </w:t>
      </w:r>
      <w:proofErr w:type="spellStart"/>
      <w:r w:rsidRPr="00A30882">
        <w:t>doc.getDocumentElement</w:t>
      </w:r>
      <w:proofErr w:type="spellEnd"/>
      <w:r w:rsidRPr="00A30882">
        <w:t>().</w:t>
      </w:r>
      <w:proofErr w:type="spellStart"/>
      <w:r w:rsidRPr="00A30882">
        <w:t>normalize</w:t>
      </w:r>
      <w:proofErr w:type="spellEnd"/>
      <w:r w:rsidRPr="00A30882">
        <w:t>();</w:t>
      </w:r>
      <w:r w:rsidRPr="00A30882">
        <w:br/>
      </w:r>
      <w:r w:rsidRPr="00A30882">
        <w:br/>
        <w:t xml:space="preserve">            Element e = </w:t>
      </w:r>
      <w:proofErr w:type="spellStart"/>
      <w:r w:rsidRPr="00A30882">
        <w:t>doc.getDocumentElement</w:t>
      </w:r>
      <w:proofErr w:type="spellEnd"/>
      <w:r w:rsidRPr="00A30882">
        <w:t>();</w:t>
      </w:r>
      <w:r w:rsidRPr="00A30882">
        <w:br/>
        <w:t xml:space="preserve">            </w:t>
      </w:r>
      <w:proofErr w:type="spellStart"/>
      <w:r w:rsidRPr="00A30882">
        <w:t>return</w:t>
      </w:r>
      <w:proofErr w:type="spellEnd"/>
      <w:r w:rsidRPr="00A30882">
        <w:t xml:space="preserve"> e;</w:t>
      </w:r>
      <w:r w:rsidRPr="00A30882">
        <w:br/>
      </w:r>
      <w:r w:rsidRPr="00A30882">
        <w:br/>
        <w:t xml:space="preserve">        } </w:t>
      </w:r>
      <w:proofErr w:type="spellStart"/>
      <w:r w:rsidRPr="00A30882">
        <w:t>catch</w:t>
      </w:r>
      <w:proofErr w:type="spellEnd"/>
      <w:r w:rsidRPr="00A30882">
        <w:t xml:space="preserve"> (</w:t>
      </w:r>
      <w:proofErr w:type="spellStart"/>
      <w:r w:rsidRPr="00A30882">
        <w:t>SAXException</w:t>
      </w:r>
      <w:proofErr w:type="spellEnd"/>
      <w:r w:rsidRPr="00A30882">
        <w:t xml:space="preserve"> </w:t>
      </w:r>
      <w:proofErr w:type="spellStart"/>
      <w:r w:rsidRPr="00A30882">
        <w:t>ex</w:t>
      </w:r>
      <w:proofErr w:type="spellEnd"/>
      <w:r w:rsidRPr="00A30882">
        <w:t>) {</w:t>
      </w:r>
      <w:r w:rsidRPr="00A30882">
        <w:br/>
        <w:t xml:space="preserve">            Logger.getLogger(SendMessageReceiver.class.getName()).log(Level.SEVERE, </w:t>
      </w:r>
      <w:proofErr w:type="spellStart"/>
      <w:r w:rsidRPr="00A30882">
        <w:t>null</w:t>
      </w:r>
      <w:proofErr w:type="spellEnd"/>
      <w:r w:rsidRPr="00A30882">
        <w:t xml:space="preserve">, </w:t>
      </w:r>
      <w:proofErr w:type="spellStart"/>
      <w:r w:rsidRPr="00A30882">
        <w:t>ex</w:t>
      </w:r>
      <w:proofErr w:type="spellEnd"/>
      <w:r w:rsidRPr="00A30882">
        <w:t>);</w:t>
      </w:r>
      <w:r w:rsidRPr="00A30882">
        <w:br/>
        <w:t xml:space="preserve">        } </w:t>
      </w:r>
      <w:proofErr w:type="spellStart"/>
      <w:r w:rsidRPr="00A30882">
        <w:t>catch</w:t>
      </w:r>
      <w:proofErr w:type="spellEnd"/>
      <w:r w:rsidRPr="00A30882">
        <w:t xml:space="preserve"> (</w:t>
      </w:r>
      <w:proofErr w:type="spellStart"/>
      <w:r w:rsidRPr="00A30882">
        <w:t>IOException</w:t>
      </w:r>
      <w:proofErr w:type="spellEnd"/>
      <w:r w:rsidRPr="00A30882">
        <w:t xml:space="preserve"> </w:t>
      </w:r>
      <w:proofErr w:type="spellStart"/>
      <w:r w:rsidRPr="00A30882">
        <w:t>ex</w:t>
      </w:r>
      <w:proofErr w:type="spellEnd"/>
      <w:r w:rsidRPr="00A30882">
        <w:t>) {</w:t>
      </w:r>
      <w:r w:rsidRPr="00A30882">
        <w:br/>
        <w:t xml:space="preserve">            Logger.getLogger(SendMessageReceiver.class.getName()).log(Level.SEVERE, </w:t>
      </w:r>
      <w:proofErr w:type="spellStart"/>
      <w:r w:rsidRPr="00A30882">
        <w:t>null</w:t>
      </w:r>
      <w:proofErr w:type="spellEnd"/>
      <w:r w:rsidRPr="00A30882">
        <w:t xml:space="preserve">, </w:t>
      </w:r>
      <w:proofErr w:type="spellStart"/>
      <w:r w:rsidRPr="00A30882">
        <w:t>ex</w:t>
      </w:r>
      <w:proofErr w:type="spellEnd"/>
      <w:r w:rsidRPr="00A30882">
        <w:t>);</w:t>
      </w:r>
      <w:r w:rsidRPr="00A30882">
        <w:br/>
        <w:t xml:space="preserve">        } </w:t>
      </w:r>
      <w:proofErr w:type="spellStart"/>
      <w:r w:rsidRPr="00A30882">
        <w:t>catch</w:t>
      </w:r>
      <w:proofErr w:type="spellEnd"/>
      <w:r w:rsidRPr="00A30882">
        <w:t xml:space="preserve"> (</w:t>
      </w:r>
      <w:proofErr w:type="spellStart"/>
      <w:r w:rsidRPr="00A30882">
        <w:t>ParserConfigurationException</w:t>
      </w:r>
      <w:proofErr w:type="spellEnd"/>
      <w:r w:rsidRPr="00A30882">
        <w:t xml:space="preserve"> </w:t>
      </w:r>
      <w:proofErr w:type="spellStart"/>
      <w:r w:rsidRPr="00A30882">
        <w:t>ex</w:t>
      </w:r>
      <w:proofErr w:type="spellEnd"/>
      <w:r w:rsidRPr="00A30882">
        <w:t>) {</w:t>
      </w:r>
      <w:r w:rsidRPr="00A30882">
        <w:br/>
        <w:t xml:space="preserve">            Logger.getLogger(SendMessageReceiver.class.getName()).log(Level.SEVERE, </w:t>
      </w:r>
      <w:proofErr w:type="spellStart"/>
      <w:r w:rsidRPr="00A30882">
        <w:t>null</w:t>
      </w:r>
      <w:proofErr w:type="spellEnd"/>
      <w:r w:rsidRPr="00A30882">
        <w:t xml:space="preserve">, </w:t>
      </w:r>
      <w:proofErr w:type="spellStart"/>
      <w:r w:rsidRPr="00A30882">
        <w:t>ex</w:t>
      </w:r>
      <w:proofErr w:type="spellEnd"/>
      <w:r w:rsidRPr="00A30882">
        <w:t>);</w:t>
      </w:r>
      <w:r w:rsidRPr="00A30882">
        <w:br/>
        <w:t xml:space="preserve">        }</w:t>
      </w:r>
      <w:r w:rsidRPr="00A30882">
        <w:br/>
        <w:t xml:space="preserve">        </w:t>
      </w:r>
      <w:proofErr w:type="spellStart"/>
      <w:r w:rsidRPr="00A30882">
        <w:t>return</w:t>
      </w:r>
      <w:proofErr w:type="spellEnd"/>
      <w:r w:rsidRPr="00A30882">
        <w:t xml:space="preserve"> </w:t>
      </w:r>
      <w:proofErr w:type="spellStart"/>
      <w:r w:rsidRPr="00A30882">
        <w:t>null</w:t>
      </w:r>
      <w:proofErr w:type="spellEnd"/>
      <w:r w:rsidRPr="00A30882">
        <w:t>;</w:t>
      </w:r>
      <w:r w:rsidRPr="00A30882">
        <w:br/>
        <w:t xml:space="preserve">    }</w:t>
      </w:r>
      <w:r w:rsidRPr="00A30882">
        <w:br/>
        <w:t>}</w:t>
      </w:r>
    </w:p>
    <w:p w14:paraId="00330565" w14:textId="4DEDC9C6" w:rsidR="00D94937" w:rsidRPr="00A30882" w:rsidRDefault="00D94937" w:rsidP="00D94937">
      <w:pPr>
        <w:pStyle w:val="Sourcewithforeground"/>
        <w:jc w:val="left"/>
      </w:pPr>
    </w:p>
    <w:p w14:paraId="3B377CF3" w14:textId="15324597" w:rsidR="00D33F96" w:rsidRPr="00A30882" w:rsidRDefault="00D33F96" w:rsidP="00D33F96">
      <w:pPr>
        <w:pStyle w:val="Heading4"/>
      </w:pPr>
      <w:bookmarkStart w:id="156" w:name="_Toc110419721"/>
      <w:r w:rsidRPr="00A30882">
        <w:t>Atbildes ziņojuma nosūtīšana</w:t>
      </w:r>
      <w:bookmarkEnd w:id="156"/>
    </w:p>
    <w:p w14:paraId="7657359D" w14:textId="66074258" w:rsidR="006D123F" w:rsidRPr="00A30882" w:rsidRDefault="006D123F" w:rsidP="006D123F">
      <w:pPr>
        <w:pStyle w:val="Sourcewithforeground"/>
        <w:jc w:val="left"/>
      </w:pPr>
      <w:proofErr w:type="spellStart"/>
      <w:r w:rsidRPr="00A30882">
        <w:t>package</w:t>
      </w:r>
      <w:proofErr w:type="spellEnd"/>
      <w:r w:rsidRPr="00A30882">
        <w:t xml:space="preserve"> </w:t>
      </w:r>
      <w:proofErr w:type="spellStart"/>
      <w:r w:rsidRPr="00A30882">
        <w:t>lv.abcsoftware.eves.samples.replay</w:t>
      </w:r>
      <w:proofErr w:type="spellEnd"/>
      <w:r w:rsidRPr="00A30882">
        <w:t>;</w:t>
      </w:r>
      <w:r w:rsidRPr="00A30882">
        <w:br/>
      </w:r>
      <w:r w:rsidRPr="00A30882">
        <w:br/>
        <w:t xml:space="preserve">import </w:t>
      </w:r>
      <w:proofErr w:type="spellStart"/>
      <w:r w:rsidRPr="00A30882">
        <w:t>java.io.File</w:t>
      </w:r>
      <w:proofErr w:type="spellEnd"/>
      <w:r w:rsidRPr="00A30882">
        <w:t>;</w:t>
      </w:r>
      <w:r w:rsidRPr="00A30882">
        <w:br/>
        <w:t xml:space="preserve">import </w:t>
      </w:r>
      <w:proofErr w:type="spellStart"/>
      <w:r w:rsidRPr="00A30882">
        <w:t>java.io.IOException</w:t>
      </w:r>
      <w:proofErr w:type="spellEnd"/>
      <w:r w:rsidRPr="00A30882">
        <w:t>;</w:t>
      </w:r>
      <w:r w:rsidRPr="00A30882">
        <w:br/>
        <w:t xml:space="preserve">import </w:t>
      </w:r>
      <w:proofErr w:type="spellStart"/>
      <w:r w:rsidRPr="00A30882">
        <w:t>java.util.Map</w:t>
      </w:r>
      <w:proofErr w:type="spellEnd"/>
      <w:r w:rsidRPr="00A30882">
        <w:t>;</w:t>
      </w:r>
      <w:r w:rsidRPr="00A30882">
        <w:br/>
        <w:t xml:space="preserve">import </w:t>
      </w:r>
      <w:proofErr w:type="spellStart"/>
      <w:r w:rsidRPr="00A30882">
        <w:t>java.util.logging.Level</w:t>
      </w:r>
      <w:proofErr w:type="spellEnd"/>
      <w:r w:rsidRPr="00A30882">
        <w:t>;</w:t>
      </w:r>
      <w:r w:rsidRPr="00A30882">
        <w:br/>
        <w:t xml:space="preserve">import </w:t>
      </w:r>
      <w:proofErr w:type="spellStart"/>
      <w:r w:rsidRPr="00A30882">
        <w:t>java.util.logging.Logger</w:t>
      </w:r>
      <w:proofErr w:type="spellEnd"/>
      <w:r w:rsidRPr="00A30882">
        <w:t>;</w:t>
      </w:r>
      <w:r w:rsidRPr="00A30882">
        <w:br/>
      </w:r>
      <w:r w:rsidRPr="00A30882">
        <w:lastRenderedPageBreak/>
        <w:t xml:space="preserve">import </w:t>
      </w:r>
      <w:proofErr w:type="spellStart"/>
      <w:r w:rsidRPr="00A30882">
        <w:t>javax.xml.parsers.DocumentBuilder</w:t>
      </w:r>
      <w:proofErr w:type="spellEnd"/>
      <w:r w:rsidRPr="00A30882">
        <w:t>;</w:t>
      </w:r>
      <w:r w:rsidRPr="00A30882">
        <w:br/>
        <w:t xml:space="preserve">import </w:t>
      </w:r>
      <w:proofErr w:type="spellStart"/>
      <w:r w:rsidRPr="00A30882">
        <w:t>javax.xml.parsers.DocumentBuilderFactory</w:t>
      </w:r>
      <w:proofErr w:type="spellEnd"/>
      <w:r w:rsidRPr="00A30882">
        <w:t>;</w:t>
      </w:r>
      <w:r w:rsidRPr="00A30882">
        <w:br/>
        <w:t xml:space="preserve">import </w:t>
      </w:r>
      <w:proofErr w:type="spellStart"/>
      <w:r w:rsidRPr="00A30882">
        <w:t>javax.xml.parsers.ParserConfigurationException</w:t>
      </w:r>
      <w:proofErr w:type="spellEnd"/>
      <w:r w:rsidRPr="00A30882">
        <w:t>;</w:t>
      </w:r>
      <w:r w:rsidRPr="00A30882">
        <w:br/>
        <w:t xml:space="preserve">import </w:t>
      </w:r>
      <w:proofErr w:type="spellStart"/>
      <w:r w:rsidRPr="00A30882">
        <w:t>javax.xml.ws.BindingProvider</w:t>
      </w:r>
      <w:proofErr w:type="spellEnd"/>
      <w:r w:rsidRPr="00A30882">
        <w:t>;</w:t>
      </w:r>
      <w:r w:rsidRPr="00A30882">
        <w:br/>
      </w:r>
      <w:r w:rsidRPr="00A30882">
        <w:br/>
        <w:t>import lv.gov.eps.ivis.iss.ditservice.v1_0.*;</w:t>
      </w:r>
      <w:r w:rsidRPr="00A30882">
        <w:br/>
        <w:t>import lv.gov.eps.ivis.xmlschemas._100000.dit.v1_0.*;</w:t>
      </w:r>
      <w:r w:rsidRPr="00A30882">
        <w:br/>
        <w:t xml:space="preserve">import </w:t>
      </w:r>
      <w:proofErr w:type="spellStart"/>
      <w:r w:rsidRPr="00A30882">
        <w:t>org.apache.cxf.BusFactory</w:t>
      </w:r>
      <w:proofErr w:type="spellEnd"/>
      <w:r w:rsidRPr="00A30882">
        <w:t>;</w:t>
      </w:r>
      <w:r w:rsidRPr="00A30882">
        <w:br/>
        <w:t xml:space="preserve">import </w:t>
      </w:r>
      <w:proofErr w:type="spellStart"/>
      <w:r w:rsidRPr="00A30882">
        <w:t>org.apache.cxf.bus.spring.SpringBusFactory</w:t>
      </w:r>
      <w:proofErr w:type="spellEnd"/>
      <w:r w:rsidRPr="00A30882">
        <w:t>;</w:t>
      </w:r>
      <w:r w:rsidRPr="00A30882">
        <w:br/>
        <w:t>import org.w3c.dom.Document;</w:t>
      </w:r>
      <w:r w:rsidRPr="00A30882">
        <w:br/>
        <w:t>import org.w3c.dom.Element;</w:t>
      </w:r>
      <w:r w:rsidRPr="00A30882">
        <w:br/>
        <w:t xml:space="preserve">import </w:t>
      </w:r>
      <w:proofErr w:type="spellStart"/>
      <w:r w:rsidRPr="00A30882">
        <w:t>org.xml.sax.SAXException</w:t>
      </w:r>
      <w:proofErr w:type="spellEnd"/>
      <w:r w:rsidRPr="00A30882">
        <w:t>;</w:t>
      </w:r>
      <w:r w:rsidRPr="00A30882">
        <w:br/>
      </w:r>
      <w:r w:rsidRPr="00A30882">
        <w:br/>
      </w:r>
      <w:proofErr w:type="spellStart"/>
      <w:r w:rsidRPr="00A30882">
        <w:t>public</w:t>
      </w:r>
      <w:proofErr w:type="spellEnd"/>
      <w:r w:rsidRPr="00A30882">
        <w:t xml:space="preserve"> </w:t>
      </w:r>
      <w:proofErr w:type="spellStart"/>
      <w:r w:rsidRPr="00A30882">
        <w:t>class</w:t>
      </w:r>
      <w:proofErr w:type="spellEnd"/>
      <w:r w:rsidRPr="00A30882">
        <w:t xml:space="preserve"> </w:t>
      </w:r>
      <w:proofErr w:type="spellStart"/>
      <w:r w:rsidRPr="00A30882">
        <w:t>Replay</w:t>
      </w:r>
      <w:proofErr w:type="spellEnd"/>
      <w:r w:rsidRPr="00A30882">
        <w:t xml:space="preserve"> {</w:t>
      </w:r>
      <w:r w:rsidRPr="00A30882">
        <w:br/>
        <w:t xml:space="preserve">    </w:t>
      </w:r>
      <w:proofErr w:type="spellStart"/>
      <w:r w:rsidRPr="00A30882">
        <w:t>public</w:t>
      </w:r>
      <w:proofErr w:type="spellEnd"/>
      <w:r w:rsidRPr="00A30882">
        <w:t xml:space="preserve"> </w:t>
      </w:r>
      <w:proofErr w:type="spellStart"/>
      <w:r w:rsidRPr="00A30882">
        <w:t>static</w:t>
      </w:r>
      <w:proofErr w:type="spellEnd"/>
      <w:r w:rsidRPr="00A30882">
        <w:t xml:space="preserve"> </w:t>
      </w:r>
      <w:proofErr w:type="spellStart"/>
      <w:r w:rsidRPr="00A30882">
        <w:t>void</w:t>
      </w:r>
      <w:proofErr w:type="spellEnd"/>
      <w:r w:rsidRPr="00A30882">
        <w:t xml:space="preserve"> </w:t>
      </w:r>
      <w:proofErr w:type="spellStart"/>
      <w:r w:rsidRPr="00A30882">
        <w:t>main</w:t>
      </w:r>
      <w:proofErr w:type="spellEnd"/>
      <w:r w:rsidRPr="00A30882">
        <w:t>(</w:t>
      </w:r>
      <w:proofErr w:type="spellStart"/>
      <w:r w:rsidRPr="00A30882">
        <w:t>String</w:t>
      </w:r>
      <w:proofErr w:type="spellEnd"/>
      <w:r w:rsidRPr="00A30882">
        <w:t xml:space="preserve">[] </w:t>
      </w:r>
      <w:proofErr w:type="spellStart"/>
      <w:r w:rsidRPr="00A30882">
        <w:t>args</w:t>
      </w:r>
      <w:proofErr w:type="spellEnd"/>
      <w:r w:rsidRPr="00A30882">
        <w:t>) {</w:t>
      </w:r>
      <w:r w:rsidRPr="00A30882">
        <w:br/>
        <w:t xml:space="preserve">        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channelName</w:t>
      </w:r>
      <w:proofErr w:type="spellEnd"/>
      <w:r w:rsidRPr="00A30882">
        <w:t xml:space="preserve"> = "</w:t>
      </w:r>
      <w:proofErr w:type="spellStart"/>
      <w:r w:rsidRPr="00A30882">
        <w:t>SampleChannel</w:t>
      </w:r>
      <w:proofErr w:type="spellEnd"/>
      <w:r w:rsidRPr="00A30882">
        <w:t>";</w:t>
      </w:r>
      <w:r w:rsidRPr="00A30882">
        <w:br/>
        <w:t xml:space="preserve">        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channelVersionURN</w:t>
      </w:r>
      <w:proofErr w:type="spellEnd"/>
      <w:r w:rsidRPr="00A30882">
        <w:t xml:space="preserve"> = "URN:IVIS:100001:CHA-" + </w:t>
      </w:r>
      <w:proofErr w:type="spellStart"/>
      <w:r w:rsidRPr="00A30882">
        <w:t>channelName</w:t>
      </w:r>
      <w:proofErr w:type="spellEnd"/>
      <w:r w:rsidRPr="00A30882">
        <w:t xml:space="preserve"> + "-v1-0-TYPE-DIK";</w:t>
      </w:r>
      <w:r w:rsidRPr="00A30882">
        <w:br/>
        <w:t xml:space="preserve">        sendMessage2(</w:t>
      </w:r>
      <w:proofErr w:type="spellStart"/>
      <w:r w:rsidRPr="00A30882">
        <w:t>channelVersionURN</w:t>
      </w:r>
      <w:proofErr w:type="spellEnd"/>
      <w:r w:rsidRPr="00A30882">
        <w:t>);</w:t>
      </w:r>
      <w:r w:rsidRPr="00A30882">
        <w:br/>
        <w:t xml:space="preserve">        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messageId</w:t>
      </w:r>
      <w:proofErr w:type="spellEnd"/>
      <w:r w:rsidRPr="00A30882">
        <w:t xml:space="preserve"> = receiveMessage2(</w:t>
      </w:r>
      <w:proofErr w:type="spellStart"/>
      <w:r w:rsidRPr="00A30882">
        <w:t>channelName</w:t>
      </w:r>
      <w:proofErr w:type="spellEnd"/>
      <w:r w:rsidRPr="00A30882">
        <w:t xml:space="preserve">, </w:t>
      </w:r>
      <w:proofErr w:type="spellStart"/>
      <w:r w:rsidRPr="00A30882">
        <w:t>channelVersionURN</w:t>
      </w:r>
      <w:proofErr w:type="spellEnd"/>
      <w:r w:rsidRPr="00A30882">
        <w:t>);</w:t>
      </w:r>
      <w:r w:rsidRPr="00A30882">
        <w:br/>
        <w:t xml:space="preserve">        sendMessage2EventMessage(</w:t>
      </w:r>
      <w:proofErr w:type="spellStart"/>
      <w:r w:rsidRPr="00A30882">
        <w:t>messageId</w:t>
      </w:r>
      <w:proofErr w:type="spellEnd"/>
      <w:r w:rsidRPr="00A30882">
        <w:t xml:space="preserve">, </w:t>
      </w:r>
      <w:proofErr w:type="spellStart"/>
      <w:r w:rsidRPr="00A30882">
        <w:t>channelVersionURN</w:t>
      </w:r>
      <w:proofErr w:type="spellEnd"/>
      <w:r w:rsidRPr="00A30882">
        <w:t>);</w:t>
      </w:r>
      <w:r w:rsidRPr="00A30882">
        <w:br/>
        <w:t xml:space="preserve">    }</w:t>
      </w:r>
      <w:r w:rsidRPr="00A30882">
        <w:br/>
      </w:r>
      <w:r w:rsidRPr="00A30882">
        <w:br/>
        <w:t xml:space="preserve">    </w:t>
      </w:r>
      <w:proofErr w:type="spellStart"/>
      <w:r w:rsidRPr="00A30882">
        <w:t>private</w:t>
      </w:r>
      <w:proofErr w:type="spellEnd"/>
      <w:r w:rsidRPr="00A30882">
        <w:t xml:space="preserve"> </w:t>
      </w:r>
      <w:proofErr w:type="spellStart"/>
      <w:r w:rsidRPr="00A30882">
        <w:t>static</w:t>
      </w:r>
      <w:proofErr w:type="spellEnd"/>
      <w:r w:rsidRPr="00A30882">
        <w:t xml:space="preserve"> </w:t>
      </w:r>
      <w:proofErr w:type="spellStart"/>
      <w:r w:rsidRPr="00A30882">
        <w:t>void</w:t>
      </w:r>
      <w:proofErr w:type="spellEnd"/>
      <w:r w:rsidRPr="00A30882">
        <w:t xml:space="preserve"> sendMessage2EventMessage(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messageId</w:t>
      </w:r>
      <w:proofErr w:type="spellEnd"/>
      <w:r w:rsidRPr="00A30882">
        <w:t xml:space="preserve">, 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channelVersionURN</w:t>
      </w:r>
      <w:proofErr w:type="spellEnd"/>
      <w:r w:rsidRPr="00A30882">
        <w:t>) {</w:t>
      </w:r>
      <w:r w:rsidRPr="00A30882">
        <w:br/>
        <w:t xml:space="preserve">        </w:t>
      </w:r>
      <w:proofErr w:type="spellStart"/>
      <w:r w:rsidRPr="00A30882">
        <w:t>SpringBusFactory</w:t>
      </w:r>
      <w:proofErr w:type="spellEnd"/>
      <w:r w:rsidRPr="00A30882">
        <w:t xml:space="preserve"> </w:t>
      </w:r>
      <w:proofErr w:type="spellStart"/>
      <w:r w:rsidRPr="00A30882">
        <w:t>bf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SpringBusFactory</w:t>
      </w:r>
      <w:proofErr w:type="spellEnd"/>
      <w:r w:rsidRPr="00A30882">
        <w:t>();</w:t>
      </w:r>
      <w:r w:rsidRPr="00A30882">
        <w:br/>
        <w:t xml:space="preserve">        BusFactory.setDefaultBus(bf.createBus("../ProxyToService/src/main/resources/client-cert.xml"));</w:t>
      </w:r>
      <w:r w:rsidRPr="00A30882">
        <w:br/>
      </w:r>
      <w:r w:rsidRPr="00A30882">
        <w:br/>
        <w:t xml:space="preserve">        </w:t>
      </w:r>
      <w:proofErr w:type="spellStart"/>
      <w:r w:rsidRPr="00A30882">
        <w:t>DITMessageService</w:t>
      </w:r>
      <w:proofErr w:type="spellEnd"/>
      <w:r w:rsidRPr="00A30882">
        <w:t xml:space="preserve"> </w:t>
      </w:r>
      <w:proofErr w:type="spellStart"/>
      <w:r w:rsidRPr="00A30882">
        <w:t>dITService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DITMessageService</w:t>
      </w:r>
      <w:proofErr w:type="spellEnd"/>
      <w:r w:rsidRPr="00A30882">
        <w:t>();</w:t>
      </w:r>
      <w:r w:rsidRPr="00A30882">
        <w:br/>
      </w:r>
      <w:r w:rsidRPr="00A30882">
        <w:br/>
        <w:t xml:space="preserve">        </w:t>
      </w:r>
      <w:proofErr w:type="spellStart"/>
      <w:r w:rsidRPr="00A30882">
        <w:t>IDITMessageServiceContract</w:t>
      </w:r>
      <w:proofErr w:type="spellEnd"/>
      <w:r w:rsidRPr="00A30882">
        <w:t xml:space="preserve"> </w:t>
      </w:r>
      <w:proofErr w:type="spellStart"/>
      <w:r w:rsidRPr="00A30882">
        <w:t>ditClient</w:t>
      </w:r>
      <w:proofErr w:type="spellEnd"/>
      <w:r w:rsidRPr="00A30882">
        <w:t xml:space="preserve"> = dITService.getWs2007FederationNoSct();</w:t>
      </w:r>
      <w:r w:rsidRPr="00A30882">
        <w:br/>
        <w:t xml:space="preserve">        </w:t>
      </w:r>
      <w:proofErr w:type="spellStart"/>
      <w:r w:rsidRPr="00A30882">
        <w:t>Map</w:t>
      </w:r>
      <w:proofErr w:type="spellEnd"/>
      <w:r w:rsidRPr="00A30882">
        <w:t>&lt;</w:t>
      </w:r>
      <w:proofErr w:type="spellStart"/>
      <w:r w:rsidRPr="00A30882">
        <w:t>String</w:t>
      </w:r>
      <w:proofErr w:type="spellEnd"/>
      <w:r w:rsidRPr="00A30882">
        <w:t xml:space="preserve">, </w:t>
      </w:r>
      <w:proofErr w:type="spellStart"/>
      <w:r w:rsidRPr="00A30882">
        <w:t>Object</w:t>
      </w:r>
      <w:proofErr w:type="spellEnd"/>
      <w:r w:rsidRPr="00A30882">
        <w:t xml:space="preserve">&gt; </w:t>
      </w:r>
      <w:proofErr w:type="spellStart"/>
      <w:r w:rsidRPr="00A30882">
        <w:t>ditCtx</w:t>
      </w:r>
      <w:proofErr w:type="spellEnd"/>
      <w:r w:rsidRPr="00A30882">
        <w:t xml:space="preserve"> = ((</w:t>
      </w:r>
      <w:proofErr w:type="spellStart"/>
      <w:r w:rsidRPr="00A30882">
        <w:t>BindingProvider</w:t>
      </w:r>
      <w:proofErr w:type="spellEnd"/>
      <w:r w:rsidRPr="00A30882">
        <w:t xml:space="preserve">) </w:t>
      </w:r>
      <w:proofErr w:type="spellStart"/>
      <w:r w:rsidRPr="00A30882">
        <w:t>ditClient</w:t>
      </w:r>
      <w:proofErr w:type="spellEnd"/>
      <w:r w:rsidRPr="00A30882">
        <w:t>).</w:t>
      </w:r>
      <w:proofErr w:type="spellStart"/>
      <w:r w:rsidRPr="00A30882">
        <w:t>getRequestContext</w:t>
      </w:r>
      <w:proofErr w:type="spellEnd"/>
      <w:r w:rsidRPr="00A30882">
        <w:t>();</w:t>
      </w:r>
      <w:r w:rsidRPr="00A30882">
        <w:br/>
      </w:r>
      <w:r w:rsidRPr="00A30882">
        <w:br/>
        <w:t xml:space="preserve">        MessageSaveStructure2 </w:t>
      </w:r>
      <w:proofErr w:type="spellStart"/>
      <w:r w:rsidRPr="00A30882">
        <w:t>message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MessageSaveStructure2();</w:t>
      </w:r>
      <w:r w:rsidRPr="00A30882">
        <w:br/>
        <w:t xml:space="preserve">        </w:t>
      </w:r>
      <w:proofErr w:type="spellStart"/>
      <w:r w:rsidRPr="00A30882">
        <w:t>message.setChannelVersionURN</w:t>
      </w:r>
      <w:proofErr w:type="spellEnd"/>
      <w:r w:rsidRPr="00A30882">
        <w:t>(</w:t>
      </w:r>
      <w:proofErr w:type="spellStart"/>
      <w:r w:rsidRPr="00A30882">
        <w:t>channelVersionURN</w:t>
      </w:r>
      <w:proofErr w:type="spellEnd"/>
      <w:r w:rsidRPr="00A30882">
        <w:t>);</w:t>
      </w:r>
      <w:r w:rsidRPr="00A30882">
        <w:br/>
        <w:t xml:space="preserve">        </w:t>
      </w:r>
      <w:proofErr w:type="spellStart"/>
      <w:r w:rsidRPr="00A30882">
        <w:t>EventMessageType</w:t>
      </w:r>
      <w:proofErr w:type="spellEnd"/>
      <w:r w:rsidRPr="00A30882">
        <w:t xml:space="preserve"> </w:t>
      </w:r>
      <w:proofErr w:type="spellStart"/>
      <w:r w:rsidRPr="00A30882">
        <w:t>eventMessageType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EventMessageType</w:t>
      </w:r>
      <w:proofErr w:type="spellEnd"/>
      <w:r w:rsidRPr="00A30882">
        <w:t>();</w:t>
      </w:r>
      <w:r w:rsidRPr="00A30882">
        <w:br/>
        <w:t xml:space="preserve">        </w:t>
      </w:r>
      <w:proofErr w:type="spellStart"/>
      <w:r w:rsidRPr="00A30882">
        <w:t>eventMessageType.setName</w:t>
      </w:r>
      <w:proofErr w:type="spellEnd"/>
      <w:r w:rsidRPr="00A30882">
        <w:t>("</w:t>
      </w:r>
      <w:proofErr w:type="spellStart"/>
      <w:r w:rsidRPr="00A30882">
        <w:t>Error</w:t>
      </w:r>
      <w:proofErr w:type="spellEnd"/>
      <w:r w:rsidRPr="00A30882">
        <w:t>!");</w:t>
      </w:r>
      <w:r w:rsidRPr="00A30882">
        <w:br/>
        <w:t xml:space="preserve">        </w:t>
      </w:r>
      <w:proofErr w:type="spellStart"/>
      <w:r w:rsidRPr="00A30882">
        <w:t>eventMessageType.setRelatedMessageID</w:t>
      </w:r>
      <w:proofErr w:type="spellEnd"/>
      <w:r w:rsidRPr="00A30882">
        <w:t>(</w:t>
      </w:r>
      <w:proofErr w:type="spellStart"/>
      <w:r w:rsidRPr="00A30882">
        <w:t>messageId</w:t>
      </w:r>
      <w:proofErr w:type="spellEnd"/>
      <w:r w:rsidRPr="00A30882">
        <w:t>);</w:t>
      </w:r>
      <w:r w:rsidRPr="00A30882">
        <w:br/>
        <w:t xml:space="preserve">        </w:t>
      </w:r>
      <w:proofErr w:type="spellStart"/>
      <w:r w:rsidRPr="00A30882">
        <w:t>message.setEventMessage</w:t>
      </w:r>
      <w:proofErr w:type="spellEnd"/>
      <w:r w:rsidRPr="00A30882">
        <w:t>(</w:t>
      </w:r>
      <w:proofErr w:type="spellStart"/>
      <w:r w:rsidRPr="00A30882">
        <w:t>eventMessageType</w:t>
      </w:r>
      <w:proofErr w:type="spellEnd"/>
      <w:r w:rsidRPr="00A30882">
        <w:t>);</w:t>
      </w:r>
      <w:r w:rsidRPr="00A30882">
        <w:br/>
      </w:r>
      <w:r w:rsidRPr="00A30882">
        <w:br/>
        <w:t xml:space="preserve">        </w:t>
      </w:r>
      <w:proofErr w:type="spellStart"/>
      <w:r w:rsidRPr="00A30882">
        <w:t>Object</w:t>
      </w:r>
      <w:proofErr w:type="spellEnd"/>
      <w:r w:rsidRPr="00A30882">
        <w:t xml:space="preserve"> </w:t>
      </w:r>
      <w:proofErr w:type="spellStart"/>
      <w:r w:rsidRPr="00A30882">
        <w:t>obj</w:t>
      </w:r>
      <w:proofErr w:type="spellEnd"/>
      <w:r w:rsidRPr="00A30882">
        <w:t xml:space="preserve"> = </w:t>
      </w:r>
      <w:proofErr w:type="spellStart"/>
      <w:r w:rsidRPr="00A30882">
        <w:t>getObject</w:t>
      </w:r>
      <w:proofErr w:type="spellEnd"/>
      <w:r w:rsidRPr="00A30882">
        <w:t>("kluda.xml");</w:t>
      </w:r>
      <w:r w:rsidRPr="00A30882">
        <w:br/>
        <w:t xml:space="preserve">        </w:t>
      </w:r>
      <w:proofErr w:type="spellStart"/>
      <w:r w:rsidRPr="00A30882">
        <w:t>eventMessageType.setAny</w:t>
      </w:r>
      <w:proofErr w:type="spellEnd"/>
      <w:r w:rsidRPr="00A30882">
        <w:t>(</w:t>
      </w:r>
      <w:proofErr w:type="spellStart"/>
      <w:r w:rsidRPr="00A30882">
        <w:t>obj</w:t>
      </w:r>
      <w:proofErr w:type="spellEnd"/>
      <w:r w:rsidRPr="00A30882">
        <w:t>);</w:t>
      </w:r>
      <w:r w:rsidRPr="00A30882">
        <w:br/>
      </w:r>
      <w:r w:rsidRPr="00A30882">
        <w:br/>
        <w:t xml:space="preserve">        </w:t>
      </w:r>
      <w:proofErr w:type="spellStart"/>
      <w:r w:rsidRPr="00A30882">
        <w:t>SendMessage</w:t>
      </w:r>
      <w:proofErr w:type="spellEnd"/>
      <w:r w:rsidRPr="00A30882">
        <w:t xml:space="preserve"> </w:t>
      </w:r>
      <w:proofErr w:type="spellStart"/>
      <w:r w:rsidRPr="00A30882">
        <w:t>sendMessage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SendMessage</w:t>
      </w:r>
      <w:proofErr w:type="spellEnd"/>
      <w:r w:rsidRPr="00A30882">
        <w:t>();</w:t>
      </w:r>
      <w:r w:rsidRPr="00A30882">
        <w:br/>
        <w:t xml:space="preserve">        sendMessage.setMessageSave2(</w:t>
      </w:r>
      <w:proofErr w:type="spellStart"/>
      <w:r w:rsidRPr="00A30882">
        <w:t>message</w:t>
      </w:r>
      <w:proofErr w:type="spellEnd"/>
      <w:r w:rsidRPr="00A30882">
        <w:t>);</w:t>
      </w:r>
      <w:r w:rsidRPr="00A30882">
        <w:br/>
      </w:r>
      <w:r w:rsidRPr="00A30882">
        <w:br/>
        <w:t xml:space="preserve">        lv.gov.eps.ivis.iss.ditservice.v1_0.SendMessageResponse sendMessageResponse1 = ditClient.sendMessage2(</w:t>
      </w:r>
      <w:proofErr w:type="spellStart"/>
      <w:r w:rsidRPr="00A30882">
        <w:t>sendMessage</w:t>
      </w:r>
      <w:proofErr w:type="spellEnd"/>
      <w:r w:rsidRPr="00A30882">
        <w:t>);</w:t>
      </w:r>
      <w:r w:rsidRPr="00A30882">
        <w:br/>
        <w:t xml:space="preserve">        </w:t>
      </w:r>
      <w:proofErr w:type="spellStart"/>
      <w:r w:rsidRPr="00A30882">
        <w:t>System.out.println</w:t>
      </w:r>
      <w:proofErr w:type="spellEnd"/>
      <w:r w:rsidRPr="00A30882">
        <w:t>("</w:t>
      </w:r>
      <w:proofErr w:type="spellStart"/>
      <w:r w:rsidRPr="00A30882">
        <w:t>Message</w:t>
      </w:r>
      <w:proofErr w:type="spellEnd"/>
      <w:r w:rsidRPr="00A30882">
        <w:t xml:space="preserve"> </w:t>
      </w:r>
      <w:proofErr w:type="spellStart"/>
      <w:r w:rsidRPr="00A30882">
        <w:t>Sent</w:t>
      </w:r>
      <w:proofErr w:type="spellEnd"/>
      <w:r w:rsidRPr="00A30882">
        <w:t xml:space="preserve"> : " + sendMessageResponse1.isSendMessageResult());</w:t>
      </w:r>
      <w:r w:rsidRPr="00A30882">
        <w:br/>
      </w:r>
      <w:r w:rsidRPr="00A30882">
        <w:lastRenderedPageBreak/>
        <w:t xml:space="preserve">    }</w:t>
      </w:r>
      <w:r w:rsidRPr="00A30882">
        <w:br/>
      </w:r>
      <w:r w:rsidRPr="00A30882">
        <w:br/>
        <w:t xml:space="preserve">    </w:t>
      </w:r>
      <w:proofErr w:type="spellStart"/>
      <w:r w:rsidRPr="00A30882">
        <w:t>private</w:t>
      </w:r>
      <w:proofErr w:type="spellEnd"/>
      <w:r w:rsidRPr="00A30882">
        <w:t xml:space="preserve"> </w:t>
      </w:r>
      <w:proofErr w:type="spellStart"/>
      <w:r w:rsidRPr="00A30882">
        <w:t>static</w:t>
      </w:r>
      <w:proofErr w:type="spellEnd"/>
      <w:r w:rsidRPr="00A30882">
        <w:t xml:space="preserve"> </w:t>
      </w:r>
      <w:proofErr w:type="spellStart"/>
      <w:r w:rsidRPr="00A30882">
        <w:t>void</w:t>
      </w:r>
      <w:proofErr w:type="spellEnd"/>
      <w:r w:rsidRPr="00A30882">
        <w:t xml:space="preserve"> sendMessage2(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channelVersionURN</w:t>
      </w:r>
      <w:proofErr w:type="spellEnd"/>
      <w:r w:rsidRPr="00A30882">
        <w:t>){</w:t>
      </w:r>
      <w:r w:rsidRPr="00A30882">
        <w:br/>
        <w:t xml:space="preserve">        </w:t>
      </w:r>
      <w:proofErr w:type="spellStart"/>
      <w:r w:rsidRPr="00A30882">
        <w:t>SpringBusFactory</w:t>
      </w:r>
      <w:proofErr w:type="spellEnd"/>
      <w:r w:rsidRPr="00A30882">
        <w:t xml:space="preserve"> </w:t>
      </w:r>
      <w:proofErr w:type="spellStart"/>
      <w:r w:rsidRPr="00A30882">
        <w:t>bf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SpringBusFactory</w:t>
      </w:r>
      <w:proofErr w:type="spellEnd"/>
      <w:r w:rsidRPr="00A30882">
        <w:t>();</w:t>
      </w:r>
      <w:r w:rsidRPr="00A30882">
        <w:br/>
        <w:t xml:space="preserve">        BusFactory.setDefaultBus(bf.createBus("../ProxyToService/src/main/resources/client-cert.xml"));</w:t>
      </w:r>
      <w:r w:rsidRPr="00A30882">
        <w:br/>
      </w:r>
      <w:r w:rsidRPr="00A30882">
        <w:br/>
        <w:t xml:space="preserve">        </w:t>
      </w:r>
      <w:proofErr w:type="spellStart"/>
      <w:r w:rsidRPr="00A30882">
        <w:t>DITMessageService</w:t>
      </w:r>
      <w:proofErr w:type="spellEnd"/>
      <w:r w:rsidRPr="00A30882">
        <w:t xml:space="preserve"> </w:t>
      </w:r>
      <w:proofErr w:type="spellStart"/>
      <w:r w:rsidRPr="00A30882">
        <w:t>dITService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DITMessageService</w:t>
      </w:r>
      <w:proofErr w:type="spellEnd"/>
      <w:r w:rsidRPr="00A30882">
        <w:t>();</w:t>
      </w:r>
      <w:r w:rsidRPr="00A30882">
        <w:br/>
      </w:r>
      <w:r w:rsidRPr="00A30882">
        <w:br/>
        <w:t xml:space="preserve">        </w:t>
      </w:r>
      <w:proofErr w:type="spellStart"/>
      <w:r w:rsidRPr="00A30882">
        <w:t>IDITMessageServiceContract</w:t>
      </w:r>
      <w:proofErr w:type="spellEnd"/>
      <w:r w:rsidRPr="00A30882">
        <w:t xml:space="preserve"> </w:t>
      </w:r>
      <w:proofErr w:type="spellStart"/>
      <w:r w:rsidRPr="00A30882">
        <w:t>ditClient</w:t>
      </w:r>
      <w:proofErr w:type="spellEnd"/>
      <w:r w:rsidRPr="00A30882">
        <w:t xml:space="preserve"> = dITService.getWs2007FederationNoSct();</w:t>
      </w:r>
      <w:r w:rsidRPr="00A30882">
        <w:br/>
        <w:t xml:space="preserve">        </w:t>
      </w:r>
      <w:proofErr w:type="spellStart"/>
      <w:r w:rsidRPr="00A30882">
        <w:t>Map</w:t>
      </w:r>
      <w:proofErr w:type="spellEnd"/>
      <w:r w:rsidRPr="00A30882">
        <w:t>&lt;</w:t>
      </w:r>
      <w:proofErr w:type="spellStart"/>
      <w:r w:rsidRPr="00A30882">
        <w:t>String</w:t>
      </w:r>
      <w:proofErr w:type="spellEnd"/>
      <w:r w:rsidRPr="00A30882">
        <w:t xml:space="preserve">, </w:t>
      </w:r>
      <w:proofErr w:type="spellStart"/>
      <w:r w:rsidRPr="00A30882">
        <w:t>Object</w:t>
      </w:r>
      <w:proofErr w:type="spellEnd"/>
      <w:r w:rsidRPr="00A30882">
        <w:t xml:space="preserve">&gt; </w:t>
      </w:r>
      <w:proofErr w:type="spellStart"/>
      <w:r w:rsidRPr="00A30882">
        <w:t>ditCtx</w:t>
      </w:r>
      <w:proofErr w:type="spellEnd"/>
      <w:r w:rsidRPr="00A30882">
        <w:t xml:space="preserve"> = ((</w:t>
      </w:r>
      <w:proofErr w:type="spellStart"/>
      <w:r w:rsidRPr="00A30882">
        <w:t>BindingProvider</w:t>
      </w:r>
      <w:proofErr w:type="spellEnd"/>
      <w:r w:rsidRPr="00A30882">
        <w:t xml:space="preserve">) </w:t>
      </w:r>
      <w:proofErr w:type="spellStart"/>
      <w:r w:rsidRPr="00A30882">
        <w:t>ditClient</w:t>
      </w:r>
      <w:proofErr w:type="spellEnd"/>
      <w:r w:rsidRPr="00A30882">
        <w:t>).</w:t>
      </w:r>
      <w:proofErr w:type="spellStart"/>
      <w:r w:rsidRPr="00A30882">
        <w:t>getRequestContext</w:t>
      </w:r>
      <w:proofErr w:type="spellEnd"/>
      <w:r w:rsidRPr="00A30882">
        <w:t>();</w:t>
      </w:r>
      <w:r w:rsidRPr="00A30882">
        <w:br/>
      </w:r>
      <w:r w:rsidRPr="00A30882">
        <w:br/>
        <w:t xml:space="preserve">        MessageSaveStructure2 </w:t>
      </w:r>
      <w:proofErr w:type="spellStart"/>
      <w:r w:rsidRPr="00A30882">
        <w:t>message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MessageSaveStructure2();</w:t>
      </w:r>
      <w:r w:rsidRPr="00A30882">
        <w:br/>
        <w:t xml:space="preserve">        </w:t>
      </w:r>
      <w:proofErr w:type="spellStart"/>
      <w:r w:rsidRPr="00A30882">
        <w:t>message.setChannelVersionURN</w:t>
      </w:r>
      <w:proofErr w:type="spellEnd"/>
      <w:r w:rsidRPr="00A30882">
        <w:t>(</w:t>
      </w:r>
      <w:proofErr w:type="spellStart"/>
      <w:r w:rsidRPr="00A30882">
        <w:t>channelVersionURN</w:t>
      </w:r>
      <w:proofErr w:type="spellEnd"/>
      <w:r w:rsidRPr="00A30882">
        <w:t>);</w:t>
      </w:r>
      <w:r w:rsidRPr="00A30882">
        <w:br/>
        <w:t xml:space="preserve">        </w:t>
      </w:r>
      <w:proofErr w:type="spellStart"/>
      <w:r w:rsidRPr="00A30882">
        <w:t>BussinesMessageType</w:t>
      </w:r>
      <w:proofErr w:type="spellEnd"/>
      <w:r w:rsidRPr="00A30882">
        <w:t xml:space="preserve"> </w:t>
      </w:r>
      <w:proofErr w:type="spellStart"/>
      <w:r w:rsidRPr="00A30882">
        <w:t>bussinesMessage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BussinesMessageType</w:t>
      </w:r>
      <w:proofErr w:type="spellEnd"/>
      <w:r w:rsidRPr="00A30882">
        <w:t>();</w:t>
      </w:r>
      <w:r w:rsidRPr="00A30882">
        <w:br/>
        <w:t xml:space="preserve">        </w:t>
      </w:r>
      <w:proofErr w:type="spellStart"/>
      <w:r w:rsidRPr="00A30882">
        <w:t>message.setBussinesMessage</w:t>
      </w:r>
      <w:proofErr w:type="spellEnd"/>
      <w:r w:rsidRPr="00A30882">
        <w:t>(</w:t>
      </w:r>
      <w:proofErr w:type="spellStart"/>
      <w:r w:rsidRPr="00A30882">
        <w:t>bussinesMessage</w:t>
      </w:r>
      <w:proofErr w:type="spellEnd"/>
      <w:r w:rsidRPr="00A30882">
        <w:t>);</w:t>
      </w:r>
      <w:r w:rsidRPr="00A30882">
        <w:br/>
      </w:r>
      <w:r w:rsidRPr="00A30882">
        <w:br/>
        <w:t xml:space="preserve">        </w:t>
      </w:r>
      <w:proofErr w:type="spellStart"/>
      <w:r w:rsidRPr="00A30882">
        <w:t>Object</w:t>
      </w:r>
      <w:proofErr w:type="spellEnd"/>
      <w:r w:rsidRPr="00A30882">
        <w:t xml:space="preserve"> </w:t>
      </w:r>
      <w:proofErr w:type="spellStart"/>
      <w:r w:rsidRPr="00A30882">
        <w:t>obj</w:t>
      </w:r>
      <w:proofErr w:type="spellEnd"/>
      <w:r w:rsidRPr="00A30882">
        <w:t xml:space="preserve"> = </w:t>
      </w:r>
      <w:proofErr w:type="spellStart"/>
      <w:r w:rsidRPr="00A30882">
        <w:t>getObject</w:t>
      </w:r>
      <w:proofErr w:type="spellEnd"/>
      <w:r w:rsidRPr="00A30882">
        <w:t>("data.xml");</w:t>
      </w:r>
      <w:r w:rsidRPr="00A30882">
        <w:br/>
        <w:t xml:space="preserve">        </w:t>
      </w:r>
      <w:proofErr w:type="spellStart"/>
      <w:r w:rsidRPr="00A30882">
        <w:t>bussinesMessage.setAny</w:t>
      </w:r>
      <w:proofErr w:type="spellEnd"/>
      <w:r w:rsidRPr="00A30882">
        <w:t>(</w:t>
      </w:r>
      <w:proofErr w:type="spellStart"/>
      <w:r w:rsidRPr="00A30882">
        <w:t>obj</w:t>
      </w:r>
      <w:proofErr w:type="spellEnd"/>
      <w:r w:rsidRPr="00A30882">
        <w:t>);</w:t>
      </w:r>
      <w:r w:rsidRPr="00A30882">
        <w:br/>
      </w:r>
      <w:r w:rsidRPr="00A30882">
        <w:br/>
        <w:t xml:space="preserve">        </w:t>
      </w:r>
      <w:proofErr w:type="spellStart"/>
      <w:r w:rsidRPr="00A30882">
        <w:t>SendMessage</w:t>
      </w:r>
      <w:proofErr w:type="spellEnd"/>
      <w:r w:rsidRPr="00A30882">
        <w:t xml:space="preserve"> </w:t>
      </w:r>
      <w:proofErr w:type="spellStart"/>
      <w:r w:rsidRPr="00A30882">
        <w:t>sendMessage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SendMessage</w:t>
      </w:r>
      <w:proofErr w:type="spellEnd"/>
      <w:r w:rsidRPr="00A30882">
        <w:t>();</w:t>
      </w:r>
      <w:r w:rsidRPr="00A30882">
        <w:br/>
        <w:t xml:space="preserve">        sendMessage.setMessageSave2(</w:t>
      </w:r>
      <w:proofErr w:type="spellStart"/>
      <w:r w:rsidRPr="00A30882">
        <w:t>message</w:t>
      </w:r>
      <w:proofErr w:type="spellEnd"/>
      <w:r w:rsidRPr="00A30882">
        <w:t>);</w:t>
      </w:r>
      <w:r w:rsidRPr="00A30882">
        <w:br/>
      </w:r>
      <w:r w:rsidRPr="00A30882">
        <w:br/>
        <w:t xml:space="preserve">        lv.gov.eps.ivis.iss.ditservice.v1_0.SendMessageResponse sendMessageResponse1 = ditClient.sendMessage2(</w:t>
      </w:r>
      <w:proofErr w:type="spellStart"/>
      <w:r w:rsidRPr="00A30882">
        <w:t>sendMessage</w:t>
      </w:r>
      <w:proofErr w:type="spellEnd"/>
      <w:r w:rsidRPr="00A30882">
        <w:t>);</w:t>
      </w:r>
      <w:r w:rsidRPr="00A30882">
        <w:br/>
        <w:t xml:space="preserve">        </w:t>
      </w:r>
      <w:proofErr w:type="spellStart"/>
      <w:r w:rsidRPr="00A30882">
        <w:t>System.out.println</w:t>
      </w:r>
      <w:proofErr w:type="spellEnd"/>
      <w:r w:rsidRPr="00A30882">
        <w:t>("</w:t>
      </w:r>
      <w:proofErr w:type="spellStart"/>
      <w:r w:rsidRPr="00A30882">
        <w:t>Message</w:t>
      </w:r>
      <w:proofErr w:type="spellEnd"/>
      <w:r w:rsidRPr="00A30882">
        <w:t xml:space="preserve"> </w:t>
      </w:r>
      <w:proofErr w:type="spellStart"/>
      <w:r w:rsidRPr="00A30882">
        <w:t>Sent</w:t>
      </w:r>
      <w:proofErr w:type="spellEnd"/>
      <w:r w:rsidRPr="00A30882">
        <w:t xml:space="preserve"> : " + sendMessageResponse1.isSendMessageResult());</w:t>
      </w:r>
      <w:r w:rsidRPr="00A30882">
        <w:br/>
        <w:t xml:space="preserve">    }</w:t>
      </w:r>
      <w:r w:rsidRPr="00A30882">
        <w:br/>
      </w:r>
      <w:r w:rsidRPr="00A30882">
        <w:br/>
        <w:t xml:space="preserve">    </w:t>
      </w:r>
      <w:proofErr w:type="spellStart"/>
      <w:r w:rsidRPr="00A30882">
        <w:t>private</w:t>
      </w:r>
      <w:proofErr w:type="spellEnd"/>
      <w:r w:rsidRPr="00A30882">
        <w:t xml:space="preserve"> </w:t>
      </w:r>
      <w:proofErr w:type="spellStart"/>
      <w:r w:rsidRPr="00A30882">
        <w:t>static</w:t>
      </w:r>
      <w:proofErr w:type="spellEnd"/>
      <w:r w:rsidRPr="00A30882">
        <w:t xml:space="preserve"> </w:t>
      </w:r>
      <w:proofErr w:type="spellStart"/>
      <w:r w:rsidRPr="00A30882">
        <w:t>String</w:t>
      </w:r>
      <w:proofErr w:type="spellEnd"/>
      <w:r w:rsidRPr="00A30882">
        <w:t xml:space="preserve"> receiveMessage2(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channelName</w:t>
      </w:r>
      <w:proofErr w:type="spellEnd"/>
      <w:r w:rsidRPr="00A30882">
        <w:t xml:space="preserve">, 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channelVersionURN</w:t>
      </w:r>
      <w:proofErr w:type="spellEnd"/>
      <w:r w:rsidRPr="00A30882">
        <w:t>) {</w:t>
      </w:r>
      <w:r w:rsidRPr="00A30882">
        <w:br/>
        <w:t xml:space="preserve">        </w:t>
      </w:r>
      <w:proofErr w:type="spellStart"/>
      <w:r w:rsidRPr="00A30882">
        <w:t>SpringBusFactory</w:t>
      </w:r>
      <w:proofErr w:type="spellEnd"/>
      <w:r w:rsidRPr="00A30882">
        <w:t xml:space="preserve"> </w:t>
      </w:r>
      <w:proofErr w:type="spellStart"/>
      <w:r w:rsidRPr="00A30882">
        <w:t>bf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SpringBusFactory</w:t>
      </w:r>
      <w:proofErr w:type="spellEnd"/>
      <w:r w:rsidRPr="00A30882">
        <w:t>();</w:t>
      </w:r>
      <w:r w:rsidRPr="00A30882">
        <w:br/>
        <w:t xml:space="preserve">        BusFactory.setDefaultBus(bf.createBus("ProxyToService/src/main/resources/client-username.xml"));</w:t>
      </w:r>
      <w:r w:rsidRPr="00A30882">
        <w:br/>
      </w:r>
      <w:r w:rsidRPr="00A30882">
        <w:br/>
        <w:t xml:space="preserve">        </w:t>
      </w:r>
      <w:proofErr w:type="spellStart"/>
      <w:r w:rsidRPr="00A30882">
        <w:t>DITMessageService</w:t>
      </w:r>
      <w:proofErr w:type="spellEnd"/>
      <w:r w:rsidRPr="00A30882">
        <w:t xml:space="preserve"> </w:t>
      </w:r>
      <w:proofErr w:type="spellStart"/>
      <w:r w:rsidRPr="00A30882">
        <w:t>dITService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DITMessageService</w:t>
      </w:r>
      <w:proofErr w:type="spellEnd"/>
      <w:r w:rsidRPr="00A30882">
        <w:t>();</w:t>
      </w:r>
      <w:r w:rsidRPr="00A30882">
        <w:br/>
      </w:r>
      <w:r w:rsidRPr="00A30882">
        <w:br/>
        <w:t xml:space="preserve">        </w:t>
      </w:r>
      <w:proofErr w:type="spellStart"/>
      <w:r w:rsidRPr="00A30882">
        <w:t>IDITMessageServiceContract</w:t>
      </w:r>
      <w:proofErr w:type="spellEnd"/>
      <w:r w:rsidRPr="00A30882">
        <w:t xml:space="preserve"> </w:t>
      </w:r>
      <w:proofErr w:type="spellStart"/>
      <w:r w:rsidRPr="00A30882">
        <w:t>ditClient</w:t>
      </w:r>
      <w:proofErr w:type="spellEnd"/>
      <w:r w:rsidRPr="00A30882">
        <w:t xml:space="preserve"> = dITService.getWs2007FederationNoSct();</w:t>
      </w:r>
      <w:r w:rsidRPr="00A30882">
        <w:br/>
        <w:t xml:space="preserve">        </w:t>
      </w:r>
      <w:proofErr w:type="spellStart"/>
      <w:r w:rsidRPr="00A30882">
        <w:t>Map</w:t>
      </w:r>
      <w:proofErr w:type="spellEnd"/>
      <w:r w:rsidRPr="00A30882">
        <w:t>&lt;</w:t>
      </w:r>
      <w:proofErr w:type="spellStart"/>
      <w:r w:rsidRPr="00A30882">
        <w:t>String</w:t>
      </w:r>
      <w:proofErr w:type="spellEnd"/>
      <w:r w:rsidRPr="00A30882">
        <w:t xml:space="preserve">, </w:t>
      </w:r>
      <w:proofErr w:type="spellStart"/>
      <w:r w:rsidRPr="00A30882">
        <w:t>Object</w:t>
      </w:r>
      <w:proofErr w:type="spellEnd"/>
      <w:r w:rsidRPr="00A30882">
        <w:t xml:space="preserve">&gt; </w:t>
      </w:r>
      <w:proofErr w:type="spellStart"/>
      <w:r w:rsidRPr="00A30882">
        <w:t>ditCtx</w:t>
      </w:r>
      <w:proofErr w:type="spellEnd"/>
      <w:r w:rsidRPr="00A30882">
        <w:t xml:space="preserve"> = ((</w:t>
      </w:r>
      <w:proofErr w:type="spellStart"/>
      <w:r w:rsidRPr="00A30882">
        <w:t>BindingProvider</w:t>
      </w:r>
      <w:proofErr w:type="spellEnd"/>
      <w:r w:rsidRPr="00A30882">
        <w:t xml:space="preserve">) </w:t>
      </w:r>
      <w:proofErr w:type="spellStart"/>
      <w:r w:rsidRPr="00A30882">
        <w:t>ditClient</w:t>
      </w:r>
      <w:proofErr w:type="spellEnd"/>
      <w:r w:rsidRPr="00A30882">
        <w:t>).</w:t>
      </w:r>
      <w:proofErr w:type="spellStart"/>
      <w:r w:rsidRPr="00A30882">
        <w:t>getRequestContext</w:t>
      </w:r>
      <w:proofErr w:type="spellEnd"/>
      <w:r w:rsidRPr="00A30882">
        <w:t>();</w:t>
      </w:r>
      <w:r w:rsidRPr="00A30882">
        <w:br/>
        <w:t xml:space="preserve">        </w:t>
      </w:r>
      <w:proofErr w:type="spellStart"/>
      <w:r w:rsidRPr="00A30882">
        <w:t>ditCtx.put</w:t>
      </w:r>
      <w:proofErr w:type="spellEnd"/>
      <w:r w:rsidRPr="00A30882">
        <w:t>("</w:t>
      </w:r>
      <w:proofErr w:type="spellStart"/>
      <w:r w:rsidRPr="00A30882">
        <w:t>ws-security.username</w:t>
      </w:r>
      <w:proofErr w:type="spellEnd"/>
      <w:r w:rsidRPr="00A30882">
        <w:t>", "username3");</w:t>
      </w:r>
      <w:r w:rsidRPr="00A30882">
        <w:br/>
        <w:t xml:space="preserve">        </w:t>
      </w:r>
      <w:proofErr w:type="spellStart"/>
      <w:r w:rsidRPr="00A30882">
        <w:t>ditCtx.put</w:t>
      </w:r>
      <w:proofErr w:type="spellEnd"/>
      <w:r w:rsidRPr="00A30882">
        <w:t>("</w:t>
      </w:r>
      <w:proofErr w:type="spellStart"/>
      <w:r w:rsidRPr="00A30882">
        <w:t>ws-security.password</w:t>
      </w:r>
      <w:proofErr w:type="spellEnd"/>
      <w:r w:rsidRPr="00A30882">
        <w:t>", "</w:t>
      </w:r>
      <w:proofErr w:type="spellStart"/>
      <w:r w:rsidR="004756B8">
        <w:t>password</w:t>
      </w:r>
      <w:proofErr w:type="spellEnd"/>
      <w:r w:rsidRPr="00A30882">
        <w:t>");</w:t>
      </w:r>
      <w:r w:rsidRPr="00A30882">
        <w:br/>
      </w:r>
      <w:r w:rsidRPr="00A30882">
        <w:br/>
        <w:t xml:space="preserve">        </w:t>
      </w:r>
      <w:proofErr w:type="spellStart"/>
      <w:r w:rsidRPr="00A30882">
        <w:t>MessageRequestStructure</w:t>
      </w:r>
      <w:proofErr w:type="spellEnd"/>
      <w:r w:rsidRPr="00A30882">
        <w:t xml:space="preserve"> </w:t>
      </w:r>
      <w:proofErr w:type="spellStart"/>
      <w:r w:rsidRPr="00A30882">
        <w:t>messageRequest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MessageRequestStructure</w:t>
      </w:r>
      <w:proofErr w:type="spellEnd"/>
      <w:r w:rsidRPr="00A30882">
        <w:t>();</w:t>
      </w:r>
      <w:r w:rsidRPr="00A30882">
        <w:br/>
        <w:t xml:space="preserve">        </w:t>
      </w:r>
      <w:proofErr w:type="spellStart"/>
      <w:r w:rsidRPr="00A30882">
        <w:t>messageRequest.setChannelVersionURN</w:t>
      </w:r>
      <w:proofErr w:type="spellEnd"/>
      <w:r w:rsidRPr="00A30882">
        <w:t>(</w:t>
      </w:r>
      <w:proofErr w:type="spellStart"/>
      <w:r w:rsidRPr="00A30882">
        <w:t>channelVersionURN</w:t>
      </w:r>
      <w:proofErr w:type="spellEnd"/>
      <w:r w:rsidRPr="00A30882">
        <w:t>);</w:t>
      </w:r>
      <w:r w:rsidRPr="00A30882">
        <w:br/>
      </w:r>
      <w:r w:rsidRPr="00A30882">
        <w:br/>
        <w:t xml:space="preserve">        lv.gov.eps.ivis.iss.ditservice.v1_0.ReceiveMessage </w:t>
      </w:r>
      <w:proofErr w:type="spellStart"/>
      <w:r w:rsidRPr="00A30882">
        <w:t>request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lv.gov.eps.ivis.iss.ditservice.v1_0.ReceiveMessage();</w:t>
      </w:r>
      <w:r w:rsidRPr="00A30882">
        <w:br/>
        <w:t xml:space="preserve">        </w:t>
      </w:r>
      <w:proofErr w:type="spellStart"/>
      <w:r w:rsidRPr="00A30882">
        <w:t>request.setMessageRequest</w:t>
      </w:r>
      <w:proofErr w:type="spellEnd"/>
      <w:r w:rsidRPr="00A30882">
        <w:t>(</w:t>
      </w:r>
      <w:proofErr w:type="spellStart"/>
      <w:r w:rsidRPr="00A30882">
        <w:t>messageRequest</w:t>
      </w:r>
      <w:proofErr w:type="spellEnd"/>
      <w:r w:rsidRPr="00A30882">
        <w:t>);</w:t>
      </w:r>
      <w:r w:rsidRPr="00A30882">
        <w:br/>
      </w:r>
      <w:r w:rsidRPr="00A30882">
        <w:lastRenderedPageBreak/>
        <w:br/>
        <w:t xml:space="preserve">        </w:t>
      </w:r>
      <w:proofErr w:type="spellStart"/>
      <w:r w:rsidRPr="00A30882">
        <w:t>ReceiveMessageResponse</w:t>
      </w:r>
      <w:proofErr w:type="spellEnd"/>
      <w:r w:rsidRPr="00A30882">
        <w:t xml:space="preserve"> </w:t>
      </w:r>
      <w:proofErr w:type="spellStart"/>
      <w:r w:rsidRPr="00A30882">
        <w:t>response</w:t>
      </w:r>
      <w:proofErr w:type="spellEnd"/>
      <w:r w:rsidRPr="00A30882">
        <w:t xml:space="preserve"> = ditClient.receiveMessage2(</w:t>
      </w:r>
      <w:proofErr w:type="spellStart"/>
      <w:r w:rsidRPr="00A30882">
        <w:t>request</w:t>
      </w:r>
      <w:proofErr w:type="spellEnd"/>
      <w:r w:rsidRPr="00A30882">
        <w:t>);</w:t>
      </w:r>
      <w:r w:rsidRPr="00A30882">
        <w:br/>
        <w:t xml:space="preserve">        </w:t>
      </w:r>
      <w:proofErr w:type="spellStart"/>
      <w:r w:rsidRPr="00A30882">
        <w:t>System.out.println</w:t>
      </w:r>
      <w:proofErr w:type="spellEnd"/>
      <w:r w:rsidRPr="00A30882">
        <w:t>("</w:t>
      </w:r>
      <w:proofErr w:type="spellStart"/>
      <w:r w:rsidRPr="00A30882">
        <w:t>Message</w:t>
      </w:r>
      <w:proofErr w:type="spellEnd"/>
      <w:r w:rsidRPr="00A30882">
        <w:t xml:space="preserve"> </w:t>
      </w:r>
      <w:proofErr w:type="spellStart"/>
      <w:r w:rsidRPr="00A30882">
        <w:t>received</w:t>
      </w:r>
      <w:proofErr w:type="spellEnd"/>
      <w:r w:rsidRPr="00A30882">
        <w:t>: " + response.getMessageResponse2().getBussinesMessageOrEventMessageTypeOrMessage());</w:t>
      </w:r>
      <w:r w:rsidRPr="00A30882">
        <w:br/>
        <w:t xml:space="preserve">        </w:t>
      </w:r>
      <w:proofErr w:type="spellStart"/>
      <w:r w:rsidRPr="00A30882">
        <w:t>return</w:t>
      </w:r>
      <w:proofErr w:type="spellEnd"/>
      <w:r w:rsidRPr="00A30882">
        <w:t xml:space="preserve"> response.getMessageResponse2().getBussinesMessageOrEventMessageTypeOrMessage().get(0).getMessageID();</w:t>
      </w:r>
      <w:r w:rsidRPr="00A30882">
        <w:br/>
        <w:t xml:space="preserve">    }</w:t>
      </w:r>
      <w:r w:rsidRPr="00A30882">
        <w:br/>
      </w:r>
      <w:r w:rsidRPr="00A30882">
        <w:br/>
        <w:t xml:space="preserve">    </w:t>
      </w:r>
      <w:proofErr w:type="spellStart"/>
      <w:r w:rsidRPr="00A30882">
        <w:t>static</w:t>
      </w:r>
      <w:proofErr w:type="spellEnd"/>
      <w:r w:rsidRPr="00A30882">
        <w:t xml:space="preserve"> </w:t>
      </w:r>
      <w:proofErr w:type="spellStart"/>
      <w:r w:rsidRPr="00A30882">
        <w:t>Object</w:t>
      </w:r>
      <w:proofErr w:type="spellEnd"/>
      <w:r w:rsidRPr="00A30882">
        <w:t xml:space="preserve"> </w:t>
      </w:r>
      <w:proofErr w:type="spellStart"/>
      <w:r w:rsidRPr="00A30882">
        <w:t>getObject</w:t>
      </w:r>
      <w:proofErr w:type="spellEnd"/>
      <w:r w:rsidRPr="00A30882">
        <w:t>(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pathName</w:t>
      </w:r>
      <w:proofErr w:type="spellEnd"/>
      <w:r w:rsidRPr="00A30882">
        <w:t>) {</w:t>
      </w:r>
      <w:r w:rsidRPr="00A30882">
        <w:br/>
        <w:t xml:space="preserve">        </w:t>
      </w:r>
      <w:proofErr w:type="spellStart"/>
      <w:r w:rsidRPr="00A30882">
        <w:t>try</w:t>
      </w:r>
      <w:proofErr w:type="spellEnd"/>
      <w:r w:rsidRPr="00A30882">
        <w:t xml:space="preserve"> {</w:t>
      </w:r>
      <w:r w:rsidRPr="00A30882">
        <w:br/>
        <w:t xml:space="preserve">            </w:t>
      </w:r>
      <w:proofErr w:type="spellStart"/>
      <w:r w:rsidRPr="00A30882">
        <w:t>File</w:t>
      </w:r>
      <w:proofErr w:type="spellEnd"/>
      <w:r w:rsidRPr="00A30882">
        <w:t xml:space="preserve"> </w:t>
      </w:r>
      <w:proofErr w:type="spellStart"/>
      <w:r w:rsidRPr="00A30882">
        <w:t>fXmlFile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File</w:t>
      </w:r>
      <w:proofErr w:type="spellEnd"/>
      <w:r w:rsidRPr="00A30882">
        <w:t>(</w:t>
      </w:r>
      <w:proofErr w:type="spellStart"/>
      <w:r w:rsidRPr="00A30882">
        <w:t>pathName</w:t>
      </w:r>
      <w:proofErr w:type="spellEnd"/>
      <w:r w:rsidRPr="00A30882">
        <w:t>);</w:t>
      </w:r>
      <w:r w:rsidRPr="00A30882">
        <w:br/>
      </w:r>
      <w:r w:rsidRPr="00A30882">
        <w:br/>
        <w:t xml:space="preserve">            </w:t>
      </w:r>
      <w:proofErr w:type="spellStart"/>
      <w:r w:rsidRPr="00A30882">
        <w:t>DocumentBuilderFactory</w:t>
      </w:r>
      <w:proofErr w:type="spellEnd"/>
      <w:r w:rsidRPr="00A30882">
        <w:t xml:space="preserve"> </w:t>
      </w:r>
      <w:proofErr w:type="spellStart"/>
      <w:r w:rsidRPr="00A30882">
        <w:t>dbFactory</w:t>
      </w:r>
      <w:proofErr w:type="spellEnd"/>
      <w:r w:rsidRPr="00A30882">
        <w:t xml:space="preserve"> = </w:t>
      </w:r>
      <w:proofErr w:type="spellStart"/>
      <w:r w:rsidRPr="00A30882">
        <w:t>DocumentBuilderFactory.newInstance</w:t>
      </w:r>
      <w:proofErr w:type="spellEnd"/>
      <w:r w:rsidRPr="00A30882">
        <w:t>();</w:t>
      </w:r>
      <w:r w:rsidRPr="00A30882">
        <w:br/>
        <w:t xml:space="preserve">            </w:t>
      </w:r>
      <w:proofErr w:type="spellStart"/>
      <w:r w:rsidRPr="00A30882">
        <w:t>DocumentBuilder</w:t>
      </w:r>
      <w:proofErr w:type="spellEnd"/>
      <w:r w:rsidRPr="00A30882">
        <w:t xml:space="preserve"> </w:t>
      </w:r>
      <w:proofErr w:type="spellStart"/>
      <w:r w:rsidRPr="00A30882">
        <w:t>dBuilder</w:t>
      </w:r>
      <w:proofErr w:type="spellEnd"/>
      <w:r w:rsidRPr="00A30882">
        <w:t xml:space="preserve"> = </w:t>
      </w:r>
      <w:proofErr w:type="spellStart"/>
      <w:r w:rsidRPr="00A30882">
        <w:t>dbFactory.newDocumentBuilder</w:t>
      </w:r>
      <w:proofErr w:type="spellEnd"/>
      <w:r w:rsidRPr="00A30882">
        <w:t>();</w:t>
      </w:r>
      <w:r w:rsidRPr="00A30882">
        <w:br/>
        <w:t xml:space="preserve">            </w:t>
      </w:r>
      <w:proofErr w:type="spellStart"/>
      <w:r w:rsidRPr="00A30882">
        <w:t>Document</w:t>
      </w:r>
      <w:proofErr w:type="spellEnd"/>
      <w:r w:rsidRPr="00A30882">
        <w:t xml:space="preserve"> </w:t>
      </w:r>
      <w:proofErr w:type="spellStart"/>
      <w:r w:rsidRPr="00A30882">
        <w:t>doc</w:t>
      </w:r>
      <w:proofErr w:type="spellEnd"/>
      <w:r w:rsidRPr="00A30882">
        <w:t xml:space="preserve"> = </w:t>
      </w:r>
      <w:proofErr w:type="spellStart"/>
      <w:r w:rsidRPr="00A30882">
        <w:t>dBuilder.parse</w:t>
      </w:r>
      <w:proofErr w:type="spellEnd"/>
      <w:r w:rsidRPr="00A30882">
        <w:t>(</w:t>
      </w:r>
      <w:proofErr w:type="spellStart"/>
      <w:r w:rsidRPr="00A30882">
        <w:t>fXmlFile</w:t>
      </w:r>
      <w:proofErr w:type="spellEnd"/>
      <w:r w:rsidRPr="00A30882">
        <w:t>);</w:t>
      </w:r>
      <w:r w:rsidRPr="00A30882">
        <w:br/>
        <w:t xml:space="preserve">            </w:t>
      </w:r>
      <w:proofErr w:type="spellStart"/>
      <w:r w:rsidRPr="00A30882">
        <w:t>doc.getDocumentElement</w:t>
      </w:r>
      <w:proofErr w:type="spellEnd"/>
      <w:r w:rsidRPr="00A30882">
        <w:t>().</w:t>
      </w:r>
      <w:proofErr w:type="spellStart"/>
      <w:r w:rsidRPr="00A30882">
        <w:t>normalize</w:t>
      </w:r>
      <w:proofErr w:type="spellEnd"/>
      <w:r w:rsidRPr="00A30882">
        <w:t>();</w:t>
      </w:r>
      <w:r w:rsidRPr="00A30882">
        <w:br/>
      </w:r>
      <w:r w:rsidRPr="00A30882">
        <w:br/>
        <w:t xml:space="preserve">            Element e = </w:t>
      </w:r>
      <w:proofErr w:type="spellStart"/>
      <w:r w:rsidRPr="00A30882">
        <w:t>doc.getDocumentElement</w:t>
      </w:r>
      <w:proofErr w:type="spellEnd"/>
      <w:r w:rsidRPr="00A30882">
        <w:t>();</w:t>
      </w:r>
      <w:r w:rsidRPr="00A30882">
        <w:br/>
        <w:t xml:space="preserve">            </w:t>
      </w:r>
      <w:proofErr w:type="spellStart"/>
      <w:r w:rsidRPr="00A30882">
        <w:t>return</w:t>
      </w:r>
      <w:proofErr w:type="spellEnd"/>
      <w:r w:rsidRPr="00A30882">
        <w:t xml:space="preserve"> e;</w:t>
      </w:r>
      <w:r w:rsidRPr="00A30882">
        <w:br/>
      </w:r>
      <w:r w:rsidRPr="00A30882">
        <w:br/>
        <w:t xml:space="preserve">        } </w:t>
      </w:r>
      <w:proofErr w:type="spellStart"/>
      <w:r w:rsidRPr="00A30882">
        <w:t>catch</w:t>
      </w:r>
      <w:proofErr w:type="spellEnd"/>
      <w:r w:rsidRPr="00A30882">
        <w:t xml:space="preserve"> (</w:t>
      </w:r>
      <w:proofErr w:type="spellStart"/>
      <w:r w:rsidRPr="00A30882">
        <w:t>SAXException</w:t>
      </w:r>
      <w:proofErr w:type="spellEnd"/>
      <w:r w:rsidRPr="00A30882">
        <w:t xml:space="preserve"> </w:t>
      </w:r>
      <w:proofErr w:type="spellStart"/>
      <w:r w:rsidRPr="00A30882">
        <w:t>ex</w:t>
      </w:r>
      <w:proofErr w:type="spellEnd"/>
      <w:r w:rsidRPr="00A30882">
        <w:t>) {</w:t>
      </w:r>
      <w:r w:rsidRPr="00A30882">
        <w:br/>
        <w:t xml:space="preserve">            </w:t>
      </w:r>
      <w:proofErr w:type="spellStart"/>
      <w:r w:rsidRPr="00A30882">
        <w:t>Logger.getLogger</w:t>
      </w:r>
      <w:proofErr w:type="spellEnd"/>
      <w:r w:rsidRPr="00A30882">
        <w:t>(</w:t>
      </w:r>
      <w:proofErr w:type="spellStart"/>
      <w:r w:rsidRPr="00A30882">
        <w:t>Replay.class.getName</w:t>
      </w:r>
      <w:proofErr w:type="spellEnd"/>
      <w:r w:rsidRPr="00A30882">
        <w:t>()).log(</w:t>
      </w:r>
      <w:proofErr w:type="spellStart"/>
      <w:r w:rsidRPr="00A30882">
        <w:t>Level.SEVERE</w:t>
      </w:r>
      <w:proofErr w:type="spellEnd"/>
      <w:r w:rsidRPr="00A30882">
        <w:t xml:space="preserve">, </w:t>
      </w:r>
      <w:proofErr w:type="spellStart"/>
      <w:r w:rsidRPr="00A30882">
        <w:t>null</w:t>
      </w:r>
      <w:proofErr w:type="spellEnd"/>
      <w:r w:rsidRPr="00A30882">
        <w:t xml:space="preserve">, </w:t>
      </w:r>
      <w:proofErr w:type="spellStart"/>
      <w:r w:rsidRPr="00A30882">
        <w:t>ex</w:t>
      </w:r>
      <w:proofErr w:type="spellEnd"/>
      <w:r w:rsidRPr="00A30882">
        <w:t>);</w:t>
      </w:r>
      <w:r w:rsidRPr="00A30882">
        <w:br/>
        <w:t xml:space="preserve">        } </w:t>
      </w:r>
      <w:proofErr w:type="spellStart"/>
      <w:r w:rsidRPr="00A30882">
        <w:t>catch</w:t>
      </w:r>
      <w:proofErr w:type="spellEnd"/>
      <w:r w:rsidRPr="00A30882">
        <w:t xml:space="preserve"> (</w:t>
      </w:r>
      <w:proofErr w:type="spellStart"/>
      <w:r w:rsidRPr="00A30882">
        <w:t>IOException</w:t>
      </w:r>
      <w:proofErr w:type="spellEnd"/>
      <w:r w:rsidRPr="00A30882">
        <w:t xml:space="preserve"> </w:t>
      </w:r>
      <w:proofErr w:type="spellStart"/>
      <w:r w:rsidRPr="00A30882">
        <w:t>ex</w:t>
      </w:r>
      <w:proofErr w:type="spellEnd"/>
      <w:r w:rsidRPr="00A30882">
        <w:t>) {</w:t>
      </w:r>
      <w:r w:rsidRPr="00A30882">
        <w:br/>
        <w:t xml:space="preserve">            </w:t>
      </w:r>
      <w:proofErr w:type="spellStart"/>
      <w:r w:rsidRPr="00A30882">
        <w:t>Logger.getLogger</w:t>
      </w:r>
      <w:proofErr w:type="spellEnd"/>
      <w:r w:rsidRPr="00A30882">
        <w:t>(</w:t>
      </w:r>
      <w:proofErr w:type="spellStart"/>
      <w:r w:rsidRPr="00A30882">
        <w:t>Replay.class.getName</w:t>
      </w:r>
      <w:proofErr w:type="spellEnd"/>
      <w:r w:rsidRPr="00A30882">
        <w:t>()).log(</w:t>
      </w:r>
      <w:proofErr w:type="spellStart"/>
      <w:r w:rsidRPr="00A30882">
        <w:t>Level.SEVERE</w:t>
      </w:r>
      <w:proofErr w:type="spellEnd"/>
      <w:r w:rsidRPr="00A30882">
        <w:t xml:space="preserve">, </w:t>
      </w:r>
      <w:proofErr w:type="spellStart"/>
      <w:r w:rsidRPr="00A30882">
        <w:t>null</w:t>
      </w:r>
      <w:proofErr w:type="spellEnd"/>
      <w:r w:rsidRPr="00A30882">
        <w:t xml:space="preserve">, </w:t>
      </w:r>
      <w:proofErr w:type="spellStart"/>
      <w:r w:rsidRPr="00A30882">
        <w:t>ex</w:t>
      </w:r>
      <w:proofErr w:type="spellEnd"/>
      <w:r w:rsidRPr="00A30882">
        <w:t>);</w:t>
      </w:r>
      <w:r w:rsidRPr="00A30882">
        <w:br/>
        <w:t xml:space="preserve">        } </w:t>
      </w:r>
      <w:proofErr w:type="spellStart"/>
      <w:r w:rsidRPr="00A30882">
        <w:t>catch</w:t>
      </w:r>
      <w:proofErr w:type="spellEnd"/>
      <w:r w:rsidRPr="00A30882">
        <w:t xml:space="preserve"> (</w:t>
      </w:r>
      <w:proofErr w:type="spellStart"/>
      <w:r w:rsidRPr="00A30882">
        <w:t>ParserConfigurationException</w:t>
      </w:r>
      <w:proofErr w:type="spellEnd"/>
      <w:r w:rsidRPr="00A30882">
        <w:t xml:space="preserve"> </w:t>
      </w:r>
      <w:proofErr w:type="spellStart"/>
      <w:r w:rsidRPr="00A30882">
        <w:t>ex</w:t>
      </w:r>
      <w:proofErr w:type="spellEnd"/>
      <w:r w:rsidRPr="00A30882">
        <w:t>) {</w:t>
      </w:r>
      <w:r w:rsidRPr="00A30882">
        <w:br/>
        <w:t xml:space="preserve">            </w:t>
      </w:r>
      <w:proofErr w:type="spellStart"/>
      <w:r w:rsidRPr="00A30882">
        <w:t>Logger.getLogger</w:t>
      </w:r>
      <w:proofErr w:type="spellEnd"/>
      <w:r w:rsidRPr="00A30882">
        <w:t>(</w:t>
      </w:r>
      <w:proofErr w:type="spellStart"/>
      <w:r w:rsidRPr="00A30882">
        <w:t>Replay.class.getName</w:t>
      </w:r>
      <w:proofErr w:type="spellEnd"/>
      <w:r w:rsidRPr="00A30882">
        <w:t>()).log(</w:t>
      </w:r>
      <w:proofErr w:type="spellStart"/>
      <w:r w:rsidRPr="00A30882">
        <w:t>Level.SEVERE</w:t>
      </w:r>
      <w:proofErr w:type="spellEnd"/>
      <w:r w:rsidRPr="00A30882">
        <w:t xml:space="preserve">, </w:t>
      </w:r>
      <w:proofErr w:type="spellStart"/>
      <w:r w:rsidRPr="00A30882">
        <w:t>null</w:t>
      </w:r>
      <w:proofErr w:type="spellEnd"/>
      <w:r w:rsidRPr="00A30882">
        <w:t xml:space="preserve">, </w:t>
      </w:r>
      <w:proofErr w:type="spellStart"/>
      <w:r w:rsidRPr="00A30882">
        <w:t>ex</w:t>
      </w:r>
      <w:proofErr w:type="spellEnd"/>
      <w:r w:rsidRPr="00A30882">
        <w:t>);</w:t>
      </w:r>
      <w:r w:rsidRPr="00A30882">
        <w:br/>
        <w:t xml:space="preserve">        }</w:t>
      </w:r>
      <w:r w:rsidRPr="00A30882">
        <w:br/>
        <w:t xml:space="preserve">        </w:t>
      </w:r>
      <w:proofErr w:type="spellStart"/>
      <w:r w:rsidRPr="00A30882">
        <w:t>return</w:t>
      </w:r>
      <w:proofErr w:type="spellEnd"/>
      <w:r w:rsidRPr="00A30882">
        <w:t xml:space="preserve"> </w:t>
      </w:r>
      <w:proofErr w:type="spellStart"/>
      <w:r w:rsidRPr="00A30882">
        <w:t>null</w:t>
      </w:r>
      <w:proofErr w:type="spellEnd"/>
      <w:r w:rsidRPr="00A30882">
        <w:t>;</w:t>
      </w:r>
      <w:r w:rsidRPr="00A30882">
        <w:br/>
        <w:t xml:space="preserve">    }</w:t>
      </w:r>
      <w:r w:rsidRPr="00A30882">
        <w:br/>
        <w:t>}</w:t>
      </w:r>
    </w:p>
    <w:p w14:paraId="7F31C628" w14:textId="104F96AD" w:rsidR="00B11AEF" w:rsidRPr="00A30882" w:rsidRDefault="00B11AEF" w:rsidP="00B11AEF">
      <w:pPr>
        <w:pStyle w:val="Sourcewithforeground"/>
        <w:jc w:val="left"/>
      </w:pPr>
      <w:r w:rsidRPr="00A30882">
        <w:br/>
      </w:r>
    </w:p>
    <w:p w14:paraId="62F4B274" w14:textId="72DF8852" w:rsidR="00D33F96" w:rsidRPr="00A30882" w:rsidRDefault="00D33F96" w:rsidP="00D33F96">
      <w:pPr>
        <w:pStyle w:val="Heading4"/>
      </w:pPr>
      <w:bookmarkStart w:id="157" w:name="_Toc110419722"/>
      <w:r w:rsidRPr="00A30882">
        <w:t>ACK statusa maiņa</w:t>
      </w:r>
      <w:bookmarkEnd w:id="157"/>
    </w:p>
    <w:p w14:paraId="7C06D898" w14:textId="06B46A41" w:rsidR="00847FBF" w:rsidRPr="00A30882" w:rsidRDefault="0090455F" w:rsidP="00847FBF">
      <w:pPr>
        <w:pStyle w:val="Sourcewithforeground"/>
        <w:jc w:val="left"/>
      </w:pPr>
      <w:proofErr w:type="spellStart"/>
      <w:r w:rsidRPr="00A30882">
        <w:t>package</w:t>
      </w:r>
      <w:proofErr w:type="spellEnd"/>
      <w:r w:rsidRPr="00A30882">
        <w:t xml:space="preserve"> </w:t>
      </w:r>
      <w:proofErr w:type="spellStart"/>
      <w:r w:rsidRPr="00A30882">
        <w:t>lv.abcsoftware.eves.samples.ackstatuschange</w:t>
      </w:r>
      <w:proofErr w:type="spellEnd"/>
      <w:r w:rsidRPr="00A30882">
        <w:t>;</w:t>
      </w:r>
      <w:r w:rsidRPr="00A30882">
        <w:br/>
      </w:r>
      <w:r w:rsidRPr="00A30882">
        <w:br/>
        <w:t xml:space="preserve">import </w:t>
      </w:r>
      <w:proofErr w:type="spellStart"/>
      <w:r w:rsidRPr="00A30882">
        <w:t>java.io.File</w:t>
      </w:r>
      <w:proofErr w:type="spellEnd"/>
      <w:r w:rsidRPr="00A30882">
        <w:t>;</w:t>
      </w:r>
      <w:r w:rsidRPr="00A30882">
        <w:br/>
        <w:t xml:space="preserve">import </w:t>
      </w:r>
      <w:proofErr w:type="spellStart"/>
      <w:r w:rsidRPr="00A30882">
        <w:t>java.io.IOException</w:t>
      </w:r>
      <w:proofErr w:type="spellEnd"/>
      <w:r w:rsidRPr="00A30882">
        <w:t>;</w:t>
      </w:r>
      <w:r w:rsidRPr="00A30882">
        <w:br/>
        <w:t xml:space="preserve">import </w:t>
      </w:r>
      <w:proofErr w:type="spellStart"/>
      <w:r w:rsidRPr="00A30882">
        <w:t>java.util.Map</w:t>
      </w:r>
      <w:proofErr w:type="spellEnd"/>
      <w:r w:rsidRPr="00A30882">
        <w:t>;</w:t>
      </w:r>
      <w:r w:rsidRPr="00A30882">
        <w:br/>
        <w:t xml:space="preserve">import </w:t>
      </w:r>
      <w:proofErr w:type="spellStart"/>
      <w:r w:rsidRPr="00A30882">
        <w:t>java.util.logging.Level</w:t>
      </w:r>
      <w:proofErr w:type="spellEnd"/>
      <w:r w:rsidRPr="00A30882">
        <w:t>;</w:t>
      </w:r>
      <w:r w:rsidRPr="00A30882">
        <w:br/>
        <w:t xml:space="preserve">import </w:t>
      </w:r>
      <w:proofErr w:type="spellStart"/>
      <w:r w:rsidRPr="00A30882">
        <w:t>java.util.logging.Logger</w:t>
      </w:r>
      <w:proofErr w:type="spellEnd"/>
      <w:r w:rsidRPr="00A30882">
        <w:t>;</w:t>
      </w:r>
      <w:r w:rsidRPr="00A30882">
        <w:br/>
        <w:t xml:space="preserve">import </w:t>
      </w:r>
      <w:proofErr w:type="spellStart"/>
      <w:r w:rsidRPr="00A30882">
        <w:t>javax.xml.parsers.DocumentBuilder</w:t>
      </w:r>
      <w:proofErr w:type="spellEnd"/>
      <w:r w:rsidRPr="00A30882">
        <w:t>;</w:t>
      </w:r>
      <w:r w:rsidRPr="00A30882">
        <w:br/>
        <w:t xml:space="preserve">import </w:t>
      </w:r>
      <w:proofErr w:type="spellStart"/>
      <w:r w:rsidRPr="00A30882">
        <w:t>javax.xml.parsers.DocumentBuilderFactory</w:t>
      </w:r>
      <w:proofErr w:type="spellEnd"/>
      <w:r w:rsidRPr="00A30882">
        <w:t>;</w:t>
      </w:r>
      <w:r w:rsidRPr="00A30882">
        <w:br/>
        <w:t xml:space="preserve">import </w:t>
      </w:r>
      <w:proofErr w:type="spellStart"/>
      <w:r w:rsidRPr="00A30882">
        <w:t>javax.xml.parsers.ParserConfigurationException</w:t>
      </w:r>
      <w:proofErr w:type="spellEnd"/>
      <w:r w:rsidRPr="00A30882">
        <w:t>;</w:t>
      </w:r>
      <w:r w:rsidRPr="00A30882">
        <w:br/>
        <w:t xml:space="preserve">import </w:t>
      </w:r>
      <w:proofErr w:type="spellStart"/>
      <w:r w:rsidRPr="00A30882">
        <w:t>javax.xml.ws.BindingProvider</w:t>
      </w:r>
      <w:proofErr w:type="spellEnd"/>
      <w:r w:rsidRPr="00A30882">
        <w:t>;</w:t>
      </w:r>
      <w:r w:rsidRPr="00A30882">
        <w:br/>
      </w:r>
      <w:r w:rsidRPr="00A30882">
        <w:br/>
        <w:t>import lv.gov.eps.ivis.iss.ditservice.v1_0.*;</w:t>
      </w:r>
      <w:r w:rsidRPr="00A30882">
        <w:br/>
        <w:t>import lv.gov.eps.ivis.xmlschemas._100000.dit.v1_0.*;</w:t>
      </w:r>
      <w:r w:rsidRPr="00A30882">
        <w:br/>
      </w:r>
      <w:r w:rsidRPr="00A30882">
        <w:lastRenderedPageBreak/>
        <w:t xml:space="preserve">import </w:t>
      </w:r>
      <w:proofErr w:type="spellStart"/>
      <w:r w:rsidRPr="00A30882">
        <w:t>org.apache.cxf.BusFactory</w:t>
      </w:r>
      <w:proofErr w:type="spellEnd"/>
      <w:r w:rsidRPr="00A30882">
        <w:t>;</w:t>
      </w:r>
      <w:r w:rsidRPr="00A30882">
        <w:br/>
        <w:t xml:space="preserve">import </w:t>
      </w:r>
      <w:proofErr w:type="spellStart"/>
      <w:r w:rsidRPr="00A30882">
        <w:t>org.apache.cxf.bus.spring.SpringBusFactory</w:t>
      </w:r>
      <w:proofErr w:type="spellEnd"/>
      <w:r w:rsidRPr="00A30882">
        <w:t>;</w:t>
      </w:r>
      <w:r w:rsidRPr="00A30882">
        <w:br/>
        <w:t>import org.w3c.dom.Document;</w:t>
      </w:r>
      <w:r w:rsidRPr="00A30882">
        <w:br/>
        <w:t>import org.w3c.dom.Element;</w:t>
      </w:r>
      <w:r w:rsidRPr="00A30882">
        <w:br/>
        <w:t xml:space="preserve">import </w:t>
      </w:r>
      <w:proofErr w:type="spellStart"/>
      <w:r w:rsidRPr="00A30882">
        <w:t>org.xml.sax.SAXException</w:t>
      </w:r>
      <w:proofErr w:type="spellEnd"/>
      <w:r w:rsidRPr="00A30882">
        <w:t>;</w:t>
      </w:r>
      <w:r w:rsidRPr="00A30882">
        <w:br/>
      </w:r>
      <w:r w:rsidRPr="00A30882">
        <w:br/>
      </w:r>
      <w:proofErr w:type="spellStart"/>
      <w:r w:rsidRPr="00A30882">
        <w:t>public</w:t>
      </w:r>
      <w:proofErr w:type="spellEnd"/>
      <w:r w:rsidRPr="00A30882">
        <w:t xml:space="preserve"> </w:t>
      </w:r>
      <w:proofErr w:type="spellStart"/>
      <w:r w:rsidRPr="00A30882">
        <w:t>class</w:t>
      </w:r>
      <w:proofErr w:type="spellEnd"/>
      <w:r w:rsidRPr="00A30882">
        <w:t xml:space="preserve"> </w:t>
      </w:r>
      <w:proofErr w:type="spellStart"/>
      <w:r w:rsidRPr="00A30882">
        <w:t>ACKStatusChange</w:t>
      </w:r>
      <w:proofErr w:type="spellEnd"/>
      <w:r w:rsidRPr="00A30882">
        <w:t xml:space="preserve"> {</w:t>
      </w:r>
      <w:r w:rsidRPr="00A30882">
        <w:br/>
      </w:r>
      <w:r w:rsidRPr="00A30882">
        <w:br/>
        <w:t xml:space="preserve">    </w:t>
      </w:r>
      <w:proofErr w:type="spellStart"/>
      <w:r w:rsidRPr="00A30882">
        <w:t>public</w:t>
      </w:r>
      <w:proofErr w:type="spellEnd"/>
      <w:r w:rsidRPr="00A30882">
        <w:t xml:space="preserve"> </w:t>
      </w:r>
      <w:proofErr w:type="spellStart"/>
      <w:r w:rsidRPr="00A30882">
        <w:t>static</w:t>
      </w:r>
      <w:proofErr w:type="spellEnd"/>
      <w:r w:rsidRPr="00A30882">
        <w:t xml:space="preserve"> </w:t>
      </w:r>
      <w:proofErr w:type="spellStart"/>
      <w:r w:rsidRPr="00A30882">
        <w:t>void</w:t>
      </w:r>
      <w:proofErr w:type="spellEnd"/>
      <w:r w:rsidRPr="00A30882">
        <w:t xml:space="preserve"> </w:t>
      </w:r>
      <w:proofErr w:type="spellStart"/>
      <w:r w:rsidRPr="00A30882">
        <w:t>main</w:t>
      </w:r>
      <w:proofErr w:type="spellEnd"/>
      <w:r w:rsidRPr="00A30882">
        <w:t>(</w:t>
      </w:r>
      <w:proofErr w:type="spellStart"/>
      <w:r w:rsidRPr="00A30882">
        <w:t>String</w:t>
      </w:r>
      <w:proofErr w:type="spellEnd"/>
      <w:r w:rsidRPr="00A30882">
        <w:t xml:space="preserve">[] </w:t>
      </w:r>
      <w:proofErr w:type="spellStart"/>
      <w:r w:rsidRPr="00A30882">
        <w:t>args</w:t>
      </w:r>
      <w:proofErr w:type="spellEnd"/>
      <w:r w:rsidRPr="00A30882">
        <w:t>) {</w:t>
      </w:r>
      <w:r w:rsidRPr="00A30882">
        <w:br/>
        <w:t xml:space="preserve">        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channelName</w:t>
      </w:r>
      <w:proofErr w:type="spellEnd"/>
      <w:r w:rsidRPr="00A30882">
        <w:t xml:space="preserve"> = "</w:t>
      </w:r>
      <w:proofErr w:type="spellStart"/>
      <w:r w:rsidRPr="00A30882">
        <w:t>SampleChannel</w:t>
      </w:r>
      <w:proofErr w:type="spellEnd"/>
      <w:r w:rsidRPr="00A30882">
        <w:t>";</w:t>
      </w:r>
      <w:r w:rsidRPr="00A30882">
        <w:br/>
        <w:t xml:space="preserve">        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channelVersionURN</w:t>
      </w:r>
      <w:proofErr w:type="spellEnd"/>
      <w:r w:rsidRPr="00A30882">
        <w:t xml:space="preserve"> = "URN:IVIS:100001:CHA-" + </w:t>
      </w:r>
      <w:proofErr w:type="spellStart"/>
      <w:r w:rsidRPr="00A30882">
        <w:t>channelName</w:t>
      </w:r>
      <w:proofErr w:type="spellEnd"/>
      <w:r w:rsidRPr="00A30882">
        <w:t xml:space="preserve"> + "-v1-0-TYPE-DIK";</w:t>
      </w:r>
      <w:r w:rsidRPr="00A30882">
        <w:br/>
        <w:t xml:space="preserve">        sendMessage2(</w:t>
      </w:r>
      <w:proofErr w:type="spellStart"/>
      <w:r w:rsidRPr="00A30882">
        <w:t>channelVersionURN</w:t>
      </w:r>
      <w:proofErr w:type="spellEnd"/>
      <w:r w:rsidRPr="00A30882">
        <w:t>);</w:t>
      </w:r>
      <w:r w:rsidRPr="00A30882">
        <w:br/>
        <w:t xml:space="preserve">        receiveMessage2(</w:t>
      </w:r>
      <w:proofErr w:type="spellStart"/>
      <w:r w:rsidRPr="00A30882">
        <w:t>channelName</w:t>
      </w:r>
      <w:proofErr w:type="spellEnd"/>
      <w:r w:rsidRPr="00A30882">
        <w:t xml:space="preserve">, </w:t>
      </w:r>
      <w:proofErr w:type="spellStart"/>
      <w:r w:rsidRPr="00A30882">
        <w:t>channelVersionURN</w:t>
      </w:r>
      <w:proofErr w:type="spellEnd"/>
      <w:r w:rsidRPr="00A30882">
        <w:t>);</w:t>
      </w:r>
      <w:r w:rsidRPr="00A30882">
        <w:br/>
        <w:t xml:space="preserve">    }</w:t>
      </w:r>
      <w:r w:rsidRPr="00A30882">
        <w:br/>
      </w:r>
      <w:r w:rsidRPr="00A30882">
        <w:br/>
        <w:t xml:space="preserve">    </w:t>
      </w:r>
      <w:proofErr w:type="spellStart"/>
      <w:r w:rsidRPr="00A30882">
        <w:t>private</w:t>
      </w:r>
      <w:proofErr w:type="spellEnd"/>
      <w:r w:rsidRPr="00A30882">
        <w:t xml:space="preserve"> </w:t>
      </w:r>
      <w:proofErr w:type="spellStart"/>
      <w:r w:rsidRPr="00A30882">
        <w:t>static</w:t>
      </w:r>
      <w:proofErr w:type="spellEnd"/>
      <w:r w:rsidRPr="00A30882">
        <w:t xml:space="preserve"> </w:t>
      </w:r>
      <w:proofErr w:type="spellStart"/>
      <w:r w:rsidRPr="00A30882">
        <w:t>void</w:t>
      </w:r>
      <w:proofErr w:type="spellEnd"/>
      <w:r w:rsidRPr="00A30882">
        <w:t xml:space="preserve"> receiveMessage2(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channelName</w:t>
      </w:r>
      <w:proofErr w:type="spellEnd"/>
      <w:r w:rsidRPr="00A30882">
        <w:t xml:space="preserve">, 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channelVersionURN</w:t>
      </w:r>
      <w:proofErr w:type="spellEnd"/>
      <w:r w:rsidRPr="00A30882">
        <w:t>) {</w:t>
      </w:r>
      <w:r w:rsidRPr="00A30882">
        <w:br/>
        <w:t xml:space="preserve">        </w:t>
      </w:r>
      <w:proofErr w:type="spellStart"/>
      <w:r w:rsidRPr="00A30882">
        <w:t>SpringBusFactory</w:t>
      </w:r>
      <w:proofErr w:type="spellEnd"/>
      <w:r w:rsidRPr="00A30882">
        <w:t xml:space="preserve"> </w:t>
      </w:r>
      <w:proofErr w:type="spellStart"/>
      <w:r w:rsidRPr="00A30882">
        <w:t>bf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SpringBusFactory</w:t>
      </w:r>
      <w:proofErr w:type="spellEnd"/>
      <w:r w:rsidRPr="00A30882">
        <w:t>();</w:t>
      </w:r>
      <w:r w:rsidRPr="00A30882">
        <w:br/>
        <w:t xml:space="preserve">        BusFactory.setDefaultBus(bf.createBus("ProxyToService/src/main/resources/client-username.xml"));</w:t>
      </w:r>
      <w:r w:rsidRPr="00A30882">
        <w:br/>
      </w:r>
      <w:r w:rsidRPr="00A30882">
        <w:br/>
        <w:t xml:space="preserve">        </w:t>
      </w:r>
      <w:proofErr w:type="spellStart"/>
      <w:r w:rsidRPr="00A30882">
        <w:t>DITMessageService</w:t>
      </w:r>
      <w:proofErr w:type="spellEnd"/>
      <w:r w:rsidRPr="00A30882">
        <w:t xml:space="preserve"> </w:t>
      </w:r>
      <w:proofErr w:type="spellStart"/>
      <w:r w:rsidRPr="00A30882">
        <w:t>dITService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DITMessageService</w:t>
      </w:r>
      <w:proofErr w:type="spellEnd"/>
      <w:r w:rsidRPr="00A30882">
        <w:t>();</w:t>
      </w:r>
      <w:r w:rsidRPr="00A30882">
        <w:br/>
      </w:r>
      <w:r w:rsidRPr="00A30882">
        <w:br/>
        <w:t xml:space="preserve">        </w:t>
      </w:r>
      <w:proofErr w:type="spellStart"/>
      <w:r w:rsidRPr="00A30882">
        <w:t>IDITMessageServiceContract</w:t>
      </w:r>
      <w:proofErr w:type="spellEnd"/>
      <w:r w:rsidRPr="00A30882">
        <w:t xml:space="preserve"> </w:t>
      </w:r>
      <w:proofErr w:type="spellStart"/>
      <w:r w:rsidRPr="00A30882">
        <w:t>ditClient</w:t>
      </w:r>
      <w:proofErr w:type="spellEnd"/>
      <w:r w:rsidRPr="00A30882">
        <w:t xml:space="preserve"> = dITService.getWs2007FederationNoSct();</w:t>
      </w:r>
      <w:r w:rsidRPr="00A30882">
        <w:br/>
        <w:t xml:space="preserve">        </w:t>
      </w:r>
      <w:proofErr w:type="spellStart"/>
      <w:r w:rsidRPr="00A30882">
        <w:t>Map</w:t>
      </w:r>
      <w:proofErr w:type="spellEnd"/>
      <w:r w:rsidRPr="00A30882">
        <w:t>&lt;</w:t>
      </w:r>
      <w:proofErr w:type="spellStart"/>
      <w:r w:rsidRPr="00A30882">
        <w:t>String</w:t>
      </w:r>
      <w:proofErr w:type="spellEnd"/>
      <w:r w:rsidRPr="00A30882">
        <w:t xml:space="preserve">, </w:t>
      </w:r>
      <w:proofErr w:type="spellStart"/>
      <w:r w:rsidRPr="00A30882">
        <w:t>Object</w:t>
      </w:r>
      <w:proofErr w:type="spellEnd"/>
      <w:r w:rsidRPr="00A30882">
        <w:t xml:space="preserve">&gt; </w:t>
      </w:r>
      <w:proofErr w:type="spellStart"/>
      <w:r w:rsidRPr="00A30882">
        <w:t>ditCtx</w:t>
      </w:r>
      <w:proofErr w:type="spellEnd"/>
      <w:r w:rsidRPr="00A30882">
        <w:t xml:space="preserve"> = ((</w:t>
      </w:r>
      <w:proofErr w:type="spellStart"/>
      <w:r w:rsidRPr="00A30882">
        <w:t>BindingProvider</w:t>
      </w:r>
      <w:proofErr w:type="spellEnd"/>
      <w:r w:rsidRPr="00A30882">
        <w:t xml:space="preserve">) </w:t>
      </w:r>
      <w:proofErr w:type="spellStart"/>
      <w:r w:rsidRPr="00A30882">
        <w:t>ditClient</w:t>
      </w:r>
      <w:proofErr w:type="spellEnd"/>
      <w:r w:rsidRPr="00A30882">
        <w:t>).</w:t>
      </w:r>
      <w:proofErr w:type="spellStart"/>
      <w:r w:rsidRPr="00A30882">
        <w:t>getRequestContext</w:t>
      </w:r>
      <w:proofErr w:type="spellEnd"/>
      <w:r w:rsidRPr="00A30882">
        <w:t>();</w:t>
      </w:r>
      <w:r w:rsidRPr="00A30882">
        <w:br/>
        <w:t xml:space="preserve">        </w:t>
      </w:r>
      <w:proofErr w:type="spellStart"/>
      <w:r w:rsidRPr="00A30882">
        <w:t>ditCtx.put</w:t>
      </w:r>
      <w:proofErr w:type="spellEnd"/>
      <w:r w:rsidRPr="00A30882">
        <w:t>("</w:t>
      </w:r>
      <w:proofErr w:type="spellStart"/>
      <w:r w:rsidRPr="00A30882">
        <w:t>ws-security.username</w:t>
      </w:r>
      <w:proofErr w:type="spellEnd"/>
      <w:r w:rsidRPr="00A30882">
        <w:t>", "username3");</w:t>
      </w:r>
      <w:r w:rsidRPr="00A30882">
        <w:br/>
        <w:t xml:space="preserve">        </w:t>
      </w:r>
      <w:proofErr w:type="spellStart"/>
      <w:r w:rsidRPr="00A30882">
        <w:t>ditCtx.put</w:t>
      </w:r>
      <w:proofErr w:type="spellEnd"/>
      <w:r w:rsidRPr="00A30882">
        <w:t>("</w:t>
      </w:r>
      <w:proofErr w:type="spellStart"/>
      <w:r w:rsidRPr="00A30882">
        <w:t>ws-security.password</w:t>
      </w:r>
      <w:proofErr w:type="spellEnd"/>
      <w:r w:rsidRPr="00A30882">
        <w:t>", "</w:t>
      </w:r>
      <w:proofErr w:type="spellStart"/>
      <w:r w:rsidR="004756B8">
        <w:t>password</w:t>
      </w:r>
      <w:proofErr w:type="spellEnd"/>
      <w:r w:rsidRPr="00A30882">
        <w:t>");</w:t>
      </w:r>
      <w:r w:rsidRPr="00A30882">
        <w:br/>
      </w:r>
      <w:r w:rsidRPr="00A30882">
        <w:br/>
        <w:t xml:space="preserve">        </w:t>
      </w:r>
      <w:proofErr w:type="spellStart"/>
      <w:r w:rsidRPr="00A30882">
        <w:t>MessageRequestStructure</w:t>
      </w:r>
      <w:proofErr w:type="spellEnd"/>
      <w:r w:rsidRPr="00A30882">
        <w:t xml:space="preserve"> </w:t>
      </w:r>
      <w:proofErr w:type="spellStart"/>
      <w:r w:rsidRPr="00A30882">
        <w:t>messageRequest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MessageRequestStructure</w:t>
      </w:r>
      <w:proofErr w:type="spellEnd"/>
      <w:r w:rsidRPr="00A30882">
        <w:t>();</w:t>
      </w:r>
      <w:r w:rsidRPr="00A30882">
        <w:br/>
        <w:t xml:space="preserve">        </w:t>
      </w:r>
      <w:proofErr w:type="spellStart"/>
      <w:r w:rsidRPr="00A30882">
        <w:t>messageRequest.setChannelVersionURN</w:t>
      </w:r>
      <w:proofErr w:type="spellEnd"/>
      <w:r w:rsidRPr="00A30882">
        <w:t>(</w:t>
      </w:r>
      <w:proofErr w:type="spellStart"/>
      <w:r w:rsidRPr="00A30882">
        <w:t>channelVersionURN</w:t>
      </w:r>
      <w:proofErr w:type="spellEnd"/>
      <w:r w:rsidRPr="00A30882">
        <w:t>);</w:t>
      </w:r>
      <w:r w:rsidRPr="00A30882">
        <w:br/>
      </w:r>
      <w:r w:rsidRPr="00A30882">
        <w:br/>
        <w:t xml:space="preserve">        lv.gov.eps.ivis.iss.ditservice.v1_0.ReceiveMessage </w:t>
      </w:r>
      <w:proofErr w:type="spellStart"/>
      <w:r w:rsidRPr="00A30882">
        <w:t>request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lv.gov.eps.ivis.iss.ditservice.v1_0.ReceiveMessage();</w:t>
      </w:r>
      <w:r w:rsidRPr="00A30882">
        <w:br/>
        <w:t xml:space="preserve">        </w:t>
      </w:r>
      <w:proofErr w:type="spellStart"/>
      <w:r w:rsidRPr="00A30882">
        <w:t>request.setMessageRequest</w:t>
      </w:r>
      <w:proofErr w:type="spellEnd"/>
      <w:r w:rsidRPr="00A30882">
        <w:t>(</w:t>
      </w:r>
      <w:proofErr w:type="spellStart"/>
      <w:r w:rsidRPr="00A30882">
        <w:t>messageRequest</w:t>
      </w:r>
      <w:proofErr w:type="spellEnd"/>
      <w:r w:rsidRPr="00A30882">
        <w:t>);</w:t>
      </w:r>
      <w:r w:rsidRPr="00A30882">
        <w:br/>
      </w:r>
      <w:r w:rsidRPr="00A30882">
        <w:br/>
        <w:t xml:space="preserve">        </w:t>
      </w:r>
      <w:proofErr w:type="spellStart"/>
      <w:r w:rsidRPr="00A30882">
        <w:t>ReceiveMessageResponse</w:t>
      </w:r>
      <w:proofErr w:type="spellEnd"/>
      <w:r w:rsidRPr="00A30882">
        <w:t xml:space="preserve"> </w:t>
      </w:r>
      <w:proofErr w:type="spellStart"/>
      <w:r w:rsidRPr="00A30882">
        <w:t>response</w:t>
      </w:r>
      <w:proofErr w:type="spellEnd"/>
      <w:r w:rsidRPr="00A30882">
        <w:t xml:space="preserve"> = ditClient.receiveMessage2(</w:t>
      </w:r>
      <w:proofErr w:type="spellStart"/>
      <w:r w:rsidRPr="00A30882">
        <w:t>request</w:t>
      </w:r>
      <w:proofErr w:type="spellEnd"/>
      <w:r w:rsidRPr="00A30882">
        <w:t>);</w:t>
      </w:r>
      <w:r w:rsidRPr="00A30882">
        <w:br/>
        <w:t xml:space="preserve">        </w:t>
      </w:r>
      <w:proofErr w:type="spellStart"/>
      <w:r w:rsidRPr="00A30882">
        <w:t>System.out.println</w:t>
      </w:r>
      <w:proofErr w:type="spellEnd"/>
      <w:r w:rsidRPr="00A30882">
        <w:t>("</w:t>
      </w:r>
      <w:proofErr w:type="spellStart"/>
      <w:r w:rsidRPr="00A30882">
        <w:t>Message</w:t>
      </w:r>
      <w:proofErr w:type="spellEnd"/>
      <w:r w:rsidRPr="00A30882">
        <w:t xml:space="preserve"> </w:t>
      </w:r>
      <w:proofErr w:type="spellStart"/>
      <w:r w:rsidRPr="00A30882">
        <w:t>received</w:t>
      </w:r>
      <w:proofErr w:type="spellEnd"/>
      <w:r w:rsidRPr="00A30882">
        <w:t>: " + response.getMessageResponse2().getBussinesMessageOrEventMessageTypeOrMessage());</w:t>
      </w:r>
      <w:r w:rsidRPr="00A30882">
        <w:br/>
        <w:t xml:space="preserve">        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messageId</w:t>
      </w:r>
      <w:proofErr w:type="spellEnd"/>
      <w:r w:rsidRPr="00A30882">
        <w:t xml:space="preserve"> = response.getMessageResponse2().getBussinesMessageOrEventMessageTypeOrMessage().get(0).getMessageID();</w:t>
      </w:r>
      <w:r w:rsidRPr="00A30882">
        <w:br/>
        <w:t xml:space="preserve">        </w:t>
      </w:r>
      <w:proofErr w:type="spellStart"/>
      <w:r w:rsidRPr="00A30882">
        <w:t>ConfirmationAck</w:t>
      </w:r>
      <w:proofErr w:type="spellEnd"/>
      <w:r w:rsidRPr="00A30882">
        <w:t xml:space="preserve"> </w:t>
      </w:r>
      <w:proofErr w:type="spellStart"/>
      <w:r w:rsidRPr="00A30882">
        <w:t>confirmationAck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ConfirmationAck</w:t>
      </w:r>
      <w:proofErr w:type="spellEnd"/>
      <w:r w:rsidRPr="00A30882">
        <w:t>();</w:t>
      </w:r>
      <w:r w:rsidRPr="00A30882">
        <w:br/>
        <w:t xml:space="preserve">        </w:t>
      </w:r>
      <w:proofErr w:type="spellStart"/>
      <w:r w:rsidRPr="00A30882">
        <w:t>confirmationAck.setMessageSampleId</w:t>
      </w:r>
      <w:proofErr w:type="spellEnd"/>
      <w:r w:rsidRPr="00A30882">
        <w:t>(</w:t>
      </w:r>
      <w:proofErr w:type="spellStart"/>
      <w:r w:rsidRPr="00A30882">
        <w:t>messageId</w:t>
      </w:r>
      <w:proofErr w:type="spellEnd"/>
      <w:r w:rsidRPr="00A30882">
        <w:t>);</w:t>
      </w:r>
      <w:r w:rsidRPr="00A30882">
        <w:br/>
        <w:t xml:space="preserve">        </w:t>
      </w:r>
      <w:proofErr w:type="spellStart"/>
      <w:r w:rsidRPr="00A30882">
        <w:t>ditClient.confirmationAck</w:t>
      </w:r>
      <w:proofErr w:type="spellEnd"/>
      <w:r w:rsidRPr="00A30882">
        <w:t>(</w:t>
      </w:r>
      <w:proofErr w:type="spellStart"/>
      <w:r w:rsidRPr="00A30882">
        <w:t>confirmationAck</w:t>
      </w:r>
      <w:proofErr w:type="spellEnd"/>
      <w:r w:rsidRPr="00A30882">
        <w:t>);</w:t>
      </w:r>
      <w:r w:rsidRPr="00A30882">
        <w:br/>
        <w:t xml:space="preserve">    }</w:t>
      </w:r>
      <w:r w:rsidRPr="00A30882">
        <w:br/>
      </w:r>
      <w:r w:rsidRPr="00A30882">
        <w:br/>
        <w:t xml:space="preserve">    </w:t>
      </w:r>
      <w:proofErr w:type="spellStart"/>
      <w:r w:rsidRPr="00A30882">
        <w:t>private</w:t>
      </w:r>
      <w:proofErr w:type="spellEnd"/>
      <w:r w:rsidRPr="00A30882">
        <w:t xml:space="preserve"> </w:t>
      </w:r>
      <w:proofErr w:type="spellStart"/>
      <w:r w:rsidRPr="00A30882">
        <w:t>static</w:t>
      </w:r>
      <w:proofErr w:type="spellEnd"/>
      <w:r w:rsidRPr="00A30882">
        <w:t xml:space="preserve"> </w:t>
      </w:r>
      <w:proofErr w:type="spellStart"/>
      <w:r w:rsidRPr="00A30882">
        <w:t>void</w:t>
      </w:r>
      <w:proofErr w:type="spellEnd"/>
      <w:r w:rsidRPr="00A30882">
        <w:t xml:space="preserve"> sendMessage2(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channelVersionURN</w:t>
      </w:r>
      <w:proofErr w:type="spellEnd"/>
      <w:r w:rsidRPr="00A30882">
        <w:t>){</w:t>
      </w:r>
      <w:r w:rsidRPr="00A30882">
        <w:br/>
        <w:t xml:space="preserve">        </w:t>
      </w:r>
      <w:proofErr w:type="spellStart"/>
      <w:r w:rsidRPr="00A30882">
        <w:t>SpringBusFactory</w:t>
      </w:r>
      <w:proofErr w:type="spellEnd"/>
      <w:r w:rsidRPr="00A30882">
        <w:t xml:space="preserve"> </w:t>
      </w:r>
      <w:proofErr w:type="spellStart"/>
      <w:r w:rsidRPr="00A30882">
        <w:t>bf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SpringBusFactory</w:t>
      </w:r>
      <w:proofErr w:type="spellEnd"/>
      <w:r w:rsidRPr="00A30882">
        <w:t>();</w:t>
      </w:r>
      <w:r w:rsidRPr="00A30882">
        <w:br/>
        <w:t xml:space="preserve">        BusFactory.setDefaultBus(bf.createBus("../ProxyToService/src/main/resources/clie</w:t>
      </w:r>
      <w:r w:rsidRPr="00A30882">
        <w:lastRenderedPageBreak/>
        <w:t>nt-cert.xml"));</w:t>
      </w:r>
      <w:r w:rsidRPr="00A30882">
        <w:br/>
      </w:r>
      <w:r w:rsidRPr="00A30882">
        <w:br/>
        <w:t xml:space="preserve">        </w:t>
      </w:r>
      <w:proofErr w:type="spellStart"/>
      <w:r w:rsidRPr="00A30882">
        <w:t>DITMessageService</w:t>
      </w:r>
      <w:proofErr w:type="spellEnd"/>
      <w:r w:rsidRPr="00A30882">
        <w:t xml:space="preserve"> </w:t>
      </w:r>
      <w:proofErr w:type="spellStart"/>
      <w:r w:rsidRPr="00A30882">
        <w:t>dITService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DITMessageService</w:t>
      </w:r>
      <w:proofErr w:type="spellEnd"/>
      <w:r w:rsidRPr="00A30882">
        <w:t>();</w:t>
      </w:r>
      <w:r w:rsidRPr="00A30882">
        <w:br/>
      </w:r>
      <w:r w:rsidRPr="00A30882">
        <w:br/>
        <w:t xml:space="preserve">        </w:t>
      </w:r>
      <w:proofErr w:type="spellStart"/>
      <w:r w:rsidRPr="00A30882">
        <w:t>IDITMessageServiceContract</w:t>
      </w:r>
      <w:proofErr w:type="spellEnd"/>
      <w:r w:rsidRPr="00A30882">
        <w:t xml:space="preserve"> </w:t>
      </w:r>
      <w:proofErr w:type="spellStart"/>
      <w:r w:rsidRPr="00A30882">
        <w:t>ditClient</w:t>
      </w:r>
      <w:proofErr w:type="spellEnd"/>
      <w:r w:rsidRPr="00A30882">
        <w:t xml:space="preserve"> = dITService.getWs2007FederationNoSct();</w:t>
      </w:r>
      <w:r w:rsidRPr="00A30882">
        <w:br/>
        <w:t xml:space="preserve">        </w:t>
      </w:r>
      <w:proofErr w:type="spellStart"/>
      <w:r w:rsidRPr="00A30882">
        <w:t>Map</w:t>
      </w:r>
      <w:proofErr w:type="spellEnd"/>
      <w:r w:rsidRPr="00A30882">
        <w:t>&lt;</w:t>
      </w:r>
      <w:proofErr w:type="spellStart"/>
      <w:r w:rsidRPr="00A30882">
        <w:t>String</w:t>
      </w:r>
      <w:proofErr w:type="spellEnd"/>
      <w:r w:rsidRPr="00A30882">
        <w:t xml:space="preserve">, </w:t>
      </w:r>
      <w:proofErr w:type="spellStart"/>
      <w:r w:rsidRPr="00A30882">
        <w:t>Object</w:t>
      </w:r>
      <w:proofErr w:type="spellEnd"/>
      <w:r w:rsidRPr="00A30882">
        <w:t xml:space="preserve">&gt; </w:t>
      </w:r>
      <w:proofErr w:type="spellStart"/>
      <w:r w:rsidRPr="00A30882">
        <w:t>ditCtx</w:t>
      </w:r>
      <w:proofErr w:type="spellEnd"/>
      <w:r w:rsidRPr="00A30882">
        <w:t xml:space="preserve"> = ((</w:t>
      </w:r>
      <w:proofErr w:type="spellStart"/>
      <w:r w:rsidRPr="00A30882">
        <w:t>BindingProvider</w:t>
      </w:r>
      <w:proofErr w:type="spellEnd"/>
      <w:r w:rsidRPr="00A30882">
        <w:t xml:space="preserve">) </w:t>
      </w:r>
      <w:proofErr w:type="spellStart"/>
      <w:r w:rsidRPr="00A30882">
        <w:t>ditClient</w:t>
      </w:r>
      <w:proofErr w:type="spellEnd"/>
      <w:r w:rsidRPr="00A30882">
        <w:t>).</w:t>
      </w:r>
      <w:proofErr w:type="spellStart"/>
      <w:r w:rsidRPr="00A30882">
        <w:t>getRequestContext</w:t>
      </w:r>
      <w:proofErr w:type="spellEnd"/>
      <w:r w:rsidRPr="00A30882">
        <w:t>();</w:t>
      </w:r>
      <w:r w:rsidRPr="00A30882">
        <w:br/>
      </w:r>
      <w:r w:rsidRPr="00A30882">
        <w:br/>
        <w:t xml:space="preserve">        MessageSaveStructure2 </w:t>
      </w:r>
      <w:proofErr w:type="spellStart"/>
      <w:r w:rsidRPr="00A30882">
        <w:t>message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MessageSaveStructure2();</w:t>
      </w:r>
      <w:r w:rsidRPr="00A30882">
        <w:br/>
        <w:t xml:space="preserve">        </w:t>
      </w:r>
      <w:proofErr w:type="spellStart"/>
      <w:r w:rsidRPr="00A30882">
        <w:t>message.setChannelVersionURN</w:t>
      </w:r>
      <w:proofErr w:type="spellEnd"/>
      <w:r w:rsidRPr="00A30882">
        <w:t>(</w:t>
      </w:r>
      <w:proofErr w:type="spellStart"/>
      <w:r w:rsidRPr="00A30882">
        <w:t>channelVersionURN</w:t>
      </w:r>
      <w:proofErr w:type="spellEnd"/>
      <w:r w:rsidRPr="00A30882">
        <w:t>);</w:t>
      </w:r>
      <w:r w:rsidRPr="00A30882">
        <w:br/>
        <w:t xml:space="preserve">        </w:t>
      </w:r>
      <w:proofErr w:type="spellStart"/>
      <w:r w:rsidRPr="00A30882">
        <w:t>BussinesMessageType</w:t>
      </w:r>
      <w:proofErr w:type="spellEnd"/>
      <w:r w:rsidRPr="00A30882">
        <w:t xml:space="preserve"> </w:t>
      </w:r>
      <w:proofErr w:type="spellStart"/>
      <w:r w:rsidRPr="00A30882">
        <w:t>bussinesMessage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BussinesMessageType</w:t>
      </w:r>
      <w:proofErr w:type="spellEnd"/>
      <w:r w:rsidRPr="00A30882">
        <w:t>();</w:t>
      </w:r>
      <w:r w:rsidRPr="00A30882">
        <w:br/>
        <w:t xml:space="preserve">        </w:t>
      </w:r>
      <w:proofErr w:type="spellStart"/>
      <w:r w:rsidRPr="00A30882">
        <w:t>message.setBussinesMessage</w:t>
      </w:r>
      <w:proofErr w:type="spellEnd"/>
      <w:r w:rsidRPr="00A30882">
        <w:t>(</w:t>
      </w:r>
      <w:proofErr w:type="spellStart"/>
      <w:r w:rsidRPr="00A30882">
        <w:t>bussinesMessage</w:t>
      </w:r>
      <w:proofErr w:type="spellEnd"/>
      <w:r w:rsidRPr="00A30882">
        <w:t>);</w:t>
      </w:r>
      <w:r w:rsidRPr="00A30882">
        <w:br/>
      </w:r>
      <w:r w:rsidRPr="00A30882">
        <w:br/>
        <w:t xml:space="preserve">        </w:t>
      </w:r>
      <w:proofErr w:type="spellStart"/>
      <w:r w:rsidRPr="00A30882">
        <w:t>Object</w:t>
      </w:r>
      <w:proofErr w:type="spellEnd"/>
      <w:r w:rsidRPr="00A30882">
        <w:t xml:space="preserve"> </w:t>
      </w:r>
      <w:proofErr w:type="spellStart"/>
      <w:r w:rsidRPr="00A30882">
        <w:t>obj</w:t>
      </w:r>
      <w:proofErr w:type="spellEnd"/>
      <w:r w:rsidRPr="00A30882">
        <w:t xml:space="preserve"> = </w:t>
      </w:r>
      <w:proofErr w:type="spellStart"/>
      <w:r w:rsidRPr="00A30882">
        <w:t>getObject</w:t>
      </w:r>
      <w:proofErr w:type="spellEnd"/>
      <w:r w:rsidRPr="00A30882">
        <w:t>("data.xml");</w:t>
      </w:r>
      <w:r w:rsidRPr="00A30882">
        <w:br/>
        <w:t xml:space="preserve">        </w:t>
      </w:r>
      <w:proofErr w:type="spellStart"/>
      <w:r w:rsidRPr="00A30882">
        <w:t>bussinesMessage.setAny</w:t>
      </w:r>
      <w:proofErr w:type="spellEnd"/>
      <w:r w:rsidRPr="00A30882">
        <w:t>(</w:t>
      </w:r>
      <w:proofErr w:type="spellStart"/>
      <w:r w:rsidRPr="00A30882">
        <w:t>obj</w:t>
      </w:r>
      <w:proofErr w:type="spellEnd"/>
      <w:r w:rsidRPr="00A30882">
        <w:t>);</w:t>
      </w:r>
      <w:r w:rsidRPr="00A30882">
        <w:br/>
      </w:r>
      <w:r w:rsidRPr="00A30882">
        <w:br/>
        <w:t xml:space="preserve">        </w:t>
      </w:r>
      <w:proofErr w:type="spellStart"/>
      <w:r w:rsidRPr="00A30882">
        <w:t>SendMessage</w:t>
      </w:r>
      <w:proofErr w:type="spellEnd"/>
      <w:r w:rsidRPr="00A30882">
        <w:t xml:space="preserve"> </w:t>
      </w:r>
      <w:proofErr w:type="spellStart"/>
      <w:r w:rsidRPr="00A30882">
        <w:t>sendMessage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SendMessage</w:t>
      </w:r>
      <w:proofErr w:type="spellEnd"/>
      <w:r w:rsidRPr="00A30882">
        <w:t>();</w:t>
      </w:r>
      <w:r w:rsidRPr="00A30882">
        <w:br/>
        <w:t xml:space="preserve">        sendMessage.setMessageSave2(</w:t>
      </w:r>
      <w:proofErr w:type="spellStart"/>
      <w:r w:rsidRPr="00A30882">
        <w:t>message</w:t>
      </w:r>
      <w:proofErr w:type="spellEnd"/>
      <w:r w:rsidRPr="00A30882">
        <w:t>);</w:t>
      </w:r>
      <w:r w:rsidRPr="00A30882">
        <w:br/>
      </w:r>
      <w:r w:rsidRPr="00A30882">
        <w:br/>
        <w:t xml:space="preserve">        lv.gov.eps.ivis.iss.ditservice.v1_0.SendMessageResponse sendMessageResponse1 = ditClient.sendMessage2(</w:t>
      </w:r>
      <w:proofErr w:type="spellStart"/>
      <w:r w:rsidRPr="00A30882">
        <w:t>sendMessage</w:t>
      </w:r>
      <w:proofErr w:type="spellEnd"/>
      <w:r w:rsidRPr="00A30882">
        <w:t>);</w:t>
      </w:r>
      <w:r w:rsidRPr="00A30882">
        <w:br/>
        <w:t xml:space="preserve">        </w:t>
      </w:r>
      <w:proofErr w:type="spellStart"/>
      <w:r w:rsidRPr="00A30882">
        <w:t>System.out.println</w:t>
      </w:r>
      <w:proofErr w:type="spellEnd"/>
      <w:r w:rsidRPr="00A30882">
        <w:t>("</w:t>
      </w:r>
      <w:proofErr w:type="spellStart"/>
      <w:r w:rsidRPr="00A30882">
        <w:t>Message</w:t>
      </w:r>
      <w:proofErr w:type="spellEnd"/>
      <w:r w:rsidRPr="00A30882">
        <w:t xml:space="preserve"> </w:t>
      </w:r>
      <w:proofErr w:type="spellStart"/>
      <w:r w:rsidRPr="00A30882">
        <w:t>Sent</w:t>
      </w:r>
      <w:proofErr w:type="spellEnd"/>
      <w:r w:rsidRPr="00A30882">
        <w:t xml:space="preserve"> : " + sendMessageResponse1.isSendMessageResult());</w:t>
      </w:r>
      <w:r w:rsidRPr="00A30882">
        <w:br/>
        <w:t xml:space="preserve">    }</w:t>
      </w:r>
      <w:r w:rsidRPr="00A30882">
        <w:br/>
      </w:r>
      <w:r w:rsidRPr="00A30882">
        <w:br/>
        <w:t xml:space="preserve">    </w:t>
      </w:r>
      <w:proofErr w:type="spellStart"/>
      <w:r w:rsidRPr="00A30882">
        <w:t>static</w:t>
      </w:r>
      <w:proofErr w:type="spellEnd"/>
      <w:r w:rsidRPr="00A30882">
        <w:t xml:space="preserve"> </w:t>
      </w:r>
      <w:proofErr w:type="spellStart"/>
      <w:r w:rsidRPr="00A30882">
        <w:t>Object</w:t>
      </w:r>
      <w:proofErr w:type="spellEnd"/>
      <w:r w:rsidRPr="00A30882">
        <w:t xml:space="preserve"> </w:t>
      </w:r>
      <w:proofErr w:type="spellStart"/>
      <w:r w:rsidRPr="00A30882">
        <w:t>getObject</w:t>
      </w:r>
      <w:proofErr w:type="spellEnd"/>
      <w:r w:rsidRPr="00A30882">
        <w:t>(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pathName</w:t>
      </w:r>
      <w:proofErr w:type="spellEnd"/>
      <w:r w:rsidRPr="00A30882">
        <w:t>) {</w:t>
      </w:r>
      <w:r w:rsidRPr="00A30882">
        <w:br/>
        <w:t xml:space="preserve">        </w:t>
      </w:r>
      <w:proofErr w:type="spellStart"/>
      <w:r w:rsidRPr="00A30882">
        <w:t>try</w:t>
      </w:r>
      <w:proofErr w:type="spellEnd"/>
      <w:r w:rsidRPr="00A30882">
        <w:t xml:space="preserve"> {</w:t>
      </w:r>
      <w:r w:rsidRPr="00A30882">
        <w:br/>
        <w:t xml:space="preserve">            </w:t>
      </w:r>
      <w:proofErr w:type="spellStart"/>
      <w:r w:rsidRPr="00A30882">
        <w:t>File</w:t>
      </w:r>
      <w:proofErr w:type="spellEnd"/>
      <w:r w:rsidRPr="00A30882">
        <w:t xml:space="preserve"> </w:t>
      </w:r>
      <w:proofErr w:type="spellStart"/>
      <w:r w:rsidRPr="00A30882">
        <w:t>fXmlFile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File</w:t>
      </w:r>
      <w:proofErr w:type="spellEnd"/>
      <w:r w:rsidRPr="00A30882">
        <w:t>(</w:t>
      </w:r>
      <w:proofErr w:type="spellStart"/>
      <w:r w:rsidRPr="00A30882">
        <w:t>pathName</w:t>
      </w:r>
      <w:proofErr w:type="spellEnd"/>
      <w:r w:rsidRPr="00A30882">
        <w:t>);</w:t>
      </w:r>
      <w:r w:rsidRPr="00A30882">
        <w:br/>
      </w:r>
      <w:r w:rsidRPr="00A30882">
        <w:br/>
        <w:t xml:space="preserve">            </w:t>
      </w:r>
      <w:proofErr w:type="spellStart"/>
      <w:r w:rsidRPr="00A30882">
        <w:t>DocumentBuilderFactory</w:t>
      </w:r>
      <w:proofErr w:type="spellEnd"/>
      <w:r w:rsidRPr="00A30882">
        <w:t xml:space="preserve"> </w:t>
      </w:r>
      <w:proofErr w:type="spellStart"/>
      <w:r w:rsidRPr="00A30882">
        <w:t>dbFactory</w:t>
      </w:r>
      <w:proofErr w:type="spellEnd"/>
      <w:r w:rsidRPr="00A30882">
        <w:t xml:space="preserve"> = </w:t>
      </w:r>
      <w:proofErr w:type="spellStart"/>
      <w:r w:rsidRPr="00A30882">
        <w:t>DocumentBuilderFactory.newInstance</w:t>
      </w:r>
      <w:proofErr w:type="spellEnd"/>
      <w:r w:rsidRPr="00A30882">
        <w:t>();</w:t>
      </w:r>
      <w:r w:rsidRPr="00A30882">
        <w:br/>
        <w:t xml:space="preserve">            </w:t>
      </w:r>
      <w:proofErr w:type="spellStart"/>
      <w:r w:rsidRPr="00A30882">
        <w:t>DocumentBuilder</w:t>
      </w:r>
      <w:proofErr w:type="spellEnd"/>
      <w:r w:rsidRPr="00A30882">
        <w:t xml:space="preserve"> </w:t>
      </w:r>
      <w:proofErr w:type="spellStart"/>
      <w:r w:rsidRPr="00A30882">
        <w:t>dBuilder</w:t>
      </w:r>
      <w:proofErr w:type="spellEnd"/>
      <w:r w:rsidRPr="00A30882">
        <w:t xml:space="preserve"> = </w:t>
      </w:r>
      <w:proofErr w:type="spellStart"/>
      <w:r w:rsidRPr="00A30882">
        <w:t>dbFactory.newDocumentBuilder</w:t>
      </w:r>
      <w:proofErr w:type="spellEnd"/>
      <w:r w:rsidRPr="00A30882">
        <w:t>();</w:t>
      </w:r>
      <w:r w:rsidRPr="00A30882">
        <w:br/>
        <w:t xml:space="preserve">            </w:t>
      </w:r>
      <w:proofErr w:type="spellStart"/>
      <w:r w:rsidRPr="00A30882">
        <w:t>Document</w:t>
      </w:r>
      <w:proofErr w:type="spellEnd"/>
      <w:r w:rsidRPr="00A30882">
        <w:t xml:space="preserve"> </w:t>
      </w:r>
      <w:proofErr w:type="spellStart"/>
      <w:r w:rsidRPr="00A30882">
        <w:t>doc</w:t>
      </w:r>
      <w:proofErr w:type="spellEnd"/>
      <w:r w:rsidRPr="00A30882">
        <w:t xml:space="preserve"> = </w:t>
      </w:r>
      <w:proofErr w:type="spellStart"/>
      <w:r w:rsidRPr="00A30882">
        <w:t>dBuilder.parse</w:t>
      </w:r>
      <w:proofErr w:type="spellEnd"/>
      <w:r w:rsidRPr="00A30882">
        <w:t>(</w:t>
      </w:r>
      <w:proofErr w:type="spellStart"/>
      <w:r w:rsidRPr="00A30882">
        <w:t>fXmlFile</w:t>
      </w:r>
      <w:proofErr w:type="spellEnd"/>
      <w:r w:rsidRPr="00A30882">
        <w:t>);</w:t>
      </w:r>
      <w:r w:rsidRPr="00A30882">
        <w:br/>
        <w:t xml:space="preserve">            </w:t>
      </w:r>
      <w:proofErr w:type="spellStart"/>
      <w:r w:rsidRPr="00A30882">
        <w:t>doc.getDocumentElement</w:t>
      </w:r>
      <w:proofErr w:type="spellEnd"/>
      <w:r w:rsidRPr="00A30882">
        <w:t>().</w:t>
      </w:r>
      <w:proofErr w:type="spellStart"/>
      <w:r w:rsidRPr="00A30882">
        <w:t>normalize</w:t>
      </w:r>
      <w:proofErr w:type="spellEnd"/>
      <w:r w:rsidRPr="00A30882">
        <w:t>();</w:t>
      </w:r>
      <w:r w:rsidRPr="00A30882">
        <w:br/>
      </w:r>
      <w:r w:rsidRPr="00A30882">
        <w:br/>
        <w:t xml:space="preserve">            Element e = </w:t>
      </w:r>
      <w:proofErr w:type="spellStart"/>
      <w:r w:rsidRPr="00A30882">
        <w:t>doc.getDocumentElement</w:t>
      </w:r>
      <w:proofErr w:type="spellEnd"/>
      <w:r w:rsidRPr="00A30882">
        <w:t>();</w:t>
      </w:r>
      <w:r w:rsidRPr="00A30882">
        <w:br/>
        <w:t xml:space="preserve">            </w:t>
      </w:r>
      <w:proofErr w:type="spellStart"/>
      <w:r w:rsidRPr="00A30882">
        <w:t>return</w:t>
      </w:r>
      <w:proofErr w:type="spellEnd"/>
      <w:r w:rsidRPr="00A30882">
        <w:t xml:space="preserve"> e;</w:t>
      </w:r>
      <w:r w:rsidRPr="00A30882">
        <w:br/>
      </w:r>
      <w:r w:rsidRPr="00A30882">
        <w:br/>
        <w:t xml:space="preserve">        } </w:t>
      </w:r>
      <w:proofErr w:type="spellStart"/>
      <w:r w:rsidRPr="00A30882">
        <w:t>catch</w:t>
      </w:r>
      <w:proofErr w:type="spellEnd"/>
      <w:r w:rsidRPr="00A30882">
        <w:t xml:space="preserve"> (</w:t>
      </w:r>
      <w:proofErr w:type="spellStart"/>
      <w:r w:rsidRPr="00A30882">
        <w:t>SAXException</w:t>
      </w:r>
      <w:proofErr w:type="spellEnd"/>
      <w:r w:rsidRPr="00A30882">
        <w:t xml:space="preserve"> </w:t>
      </w:r>
      <w:proofErr w:type="spellStart"/>
      <w:r w:rsidRPr="00A30882">
        <w:t>ex</w:t>
      </w:r>
      <w:proofErr w:type="spellEnd"/>
      <w:r w:rsidRPr="00A30882">
        <w:t>) {</w:t>
      </w:r>
      <w:r w:rsidRPr="00A30882">
        <w:br/>
        <w:t xml:space="preserve">            Logger.getLogger(ACKStatusChange.class.getName()).log(Level.SEVERE, </w:t>
      </w:r>
      <w:proofErr w:type="spellStart"/>
      <w:r w:rsidRPr="00A30882">
        <w:t>null</w:t>
      </w:r>
      <w:proofErr w:type="spellEnd"/>
      <w:r w:rsidRPr="00A30882">
        <w:t xml:space="preserve">, </w:t>
      </w:r>
      <w:proofErr w:type="spellStart"/>
      <w:r w:rsidRPr="00A30882">
        <w:t>ex</w:t>
      </w:r>
      <w:proofErr w:type="spellEnd"/>
      <w:r w:rsidRPr="00A30882">
        <w:t>);</w:t>
      </w:r>
      <w:r w:rsidRPr="00A30882">
        <w:br/>
        <w:t xml:space="preserve">        } </w:t>
      </w:r>
      <w:proofErr w:type="spellStart"/>
      <w:r w:rsidRPr="00A30882">
        <w:t>catch</w:t>
      </w:r>
      <w:proofErr w:type="spellEnd"/>
      <w:r w:rsidRPr="00A30882">
        <w:t xml:space="preserve"> (</w:t>
      </w:r>
      <w:proofErr w:type="spellStart"/>
      <w:r w:rsidRPr="00A30882">
        <w:t>IOException</w:t>
      </w:r>
      <w:proofErr w:type="spellEnd"/>
      <w:r w:rsidRPr="00A30882">
        <w:t xml:space="preserve"> </w:t>
      </w:r>
      <w:proofErr w:type="spellStart"/>
      <w:r w:rsidRPr="00A30882">
        <w:t>ex</w:t>
      </w:r>
      <w:proofErr w:type="spellEnd"/>
      <w:r w:rsidRPr="00A30882">
        <w:t>) {</w:t>
      </w:r>
      <w:r w:rsidRPr="00A30882">
        <w:br/>
        <w:t xml:space="preserve">            Logger.getLogger(ACKStatusChange.class.getName()).log(Level.SEVERE, </w:t>
      </w:r>
      <w:proofErr w:type="spellStart"/>
      <w:r w:rsidRPr="00A30882">
        <w:t>null</w:t>
      </w:r>
      <w:proofErr w:type="spellEnd"/>
      <w:r w:rsidRPr="00A30882">
        <w:t xml:space="preserve">, </w:t>
      </w:r>
      <w:proofErr w:type="spellStart"/>
      <w:r w:rsidRPr="00A30882">
        <w:t>ex</w:t>
      </w:r>
      <w:proofErr w:type="spellEnd"/>
      <w:r w:rsidRPr="00A30882">
        <w:t>);</w:t>
      </w:r>
      <w:r w:rsidRPr="00A30882">
        <w:br/>
        <w:t xml:space="preserve">        } </w:t>
      </w:r>
      <w:proofErr w:type="spellStart"/>
      <w:r w:rsidRPr="00A30882">
        <w:t>catch</w:t>
      </w:r>
      <w:proofErr w:type="spellEnd"/>
      <w:r w:rsidRPr="00A30882">
        <w:t xml:space="preserve"> (</w:t>
      </w:r>
      <w:proofErr w:type="spellStart"/>
      <w:r w:rsidRPr="00A30882">
        <w:t>ParserConfigurationException</w:t>
      </w:r>
      <w:proofErr w:type="spellEnd"/>
      <w:r w:rsidRPr="00A30882">
        <w:t xml:space="preserve"> </w:t>
      </w:r>
      <w:proofErr w:type="spellStart"/>
      <w:r w:rsidRPr="00A30882">
        <w:t>ex</w:t>
      </w:r>
      <w:proofErr w:type="spellEnd"/>
      <w:r w:rsidRPr="00A30882">
        <w:t>) {</w:t>
      </w:r>
      <w:r w:rsidRPr="00A30882">
        <w:br/>
        <w:t xml:space="preserve">            Logger.getLogger(ACKStatusChange.class.getName()).log(Level.SEVERE, </w:t>
      </w:r>
      <w:proofErr w:type="spellStart"/>
      <w:r w:rsidRPr="00A30882">
        <w:t>null</w:t>
      </w:r>
      <w:proofErr w:type="spellEnd"/>
      <w:r w:rsidRPr="00A30882">
        <w:t xml:space="preserve">, </w:t>
      </w:r>
      <w:proofErr w:type="spellStart"/>
      <w:r w:rsidRPr="00A30882">
        <w:t>ex</w:t>
      </w:r>
      <w:proofErr w:type="spellEnd"/>
      <w:r w:rsidRPr="00A30882">
        <w:t>);</w:t>
      </w:r>
      <w:r w:rsidRPr="00A30882">
        <w:br/>
        <w:t xml:space="preserve">        }</w:t>
      </w:r>
      <w:r w:rsidRPr="00A30882">
        <w:br/>
        <w:t xml:space="preserve">        </w:t>
      </w:r>
      <w:proofErr w:type="spellStart"/>
      <w:r w:rsidRPr="00A30882">
        <w:t>return</w:t>
      </w:r>
      <w:proofErr w:type="spellEnd"/>
      <w:r w:rsidRPr="00A30882">
        <w:t xml:space="preserve"> </w:t>
      </w:r>
      <w:proofErr w:type="spellStart"/>
      <w:r w:rsidRPr="00A30882">
        <w:t>null</w:t>
      </w:r>
      <w:proofErr w:type="spellEnd"/>
      <w:r w:rsidRPr="00A30882">
        <w:t>;</w:t>
      </w:r>
      <w:r w:rsidRPr="00A30882">
        <w:br/>
        <w:t xml:space="preserve">    }</w:t>
      </w:r>
      <w:r w:rsidRPr="00A30882">
        <w:br/>
        <w:t>}</w:t>
      </w:r>
    </w:p>
    <w:p w14:paraId="45F54308" w14:textId="49406A7E" w:rsidR="00D33F96" w:rsidRPr="00A30882" w:rsidRDefault="00D33F96" w:rsidP="00D33F96">
      <w:pPr>
        <w:pStyle w:val="Heading4"/>
      </w:pPr>
      <w:bookmarkStart w:id="158" w:name="_Toc110419723"/>
      <w:r w:rsidRPr="00A30882">
        <w:lastRenderedPageBreak/>
        <w:t>Liela apjoma ziņojuma nosūtīšana</w:t>
      </w:r>
      <w:bookmarkEnd w:id="158"/>
    </w:p>
    <w:p w14:paraId="17745FF2" w14:textId="77777777" w:rsidR="00B15861" w:rsidRPr="00A30882" w:rsidRDefault="00B15861" w:rsidP="00B15861">
      <w:r w:rsidRPr="00A30882">
        <w:t>Tiek pārbaudīts, vai eksistē kanāla versija. Ja tā ir, tad uz to tiek nosūtīts ziņojums.</w:t>
      </w:r>
    </w:p>
    <w:p w14:paraId="23767A02" w14:textId="064C84F6" w:rsidR="002030A1" w:rsidRPr="00A30882" w:rsidRDefault="002030A1" w:rsidP="002030A1">
      <w:pPr>
        <w:pStyle w:val="Sourcewithforeground"/>
        <w:jc w:val="left"/>
      </w:pPr>
      <w:proofErr w:type="spellStart"/>
      <w:r w:rsidRPr="00A30882">
        <w:t>package</w:t>
      </w:r>
      <w:proofErr w:type="spellEnd"/>
      <w:r w:rsidRPr="00A30882">
        <w:t xml:space="preserve"> </w:t>
      </w:r>
      <w:proofErr w:type="spellStart"/>
      <w:r w:rsidRPr="00A30882">
        <w:t>lv.abcsoftware.eves.samples.sendlargemessage</w:t>
      </w:r>
      <w:proofErr w:type="spellEnd"/>
      <w:r w:rsidRPr="00A30882">
        <w:t>;</w:t>
      </w:r>
      <w:r w:rsidRPr="00A30882">
        <w:br/>
      </w:r>
      <w:r w:rsidRPr="00A30882">
        <w:br/>
        <w:t xml:space="preserve">import </w:t>
      </w:r>
      <w:proofErr w:type="spellStart"/>
      <w:r w:rsidRPr="00A30882">
        <w:t>java.io.File</w:t>
      </w:r>
      <w:proofErr w:type="spellEnd"/>
      <w:r w:rsidRPr="00A30882">
        <w:t>;</w:t>
      </w:r>
      <w:r w:rsidRPr="00A30882">
        <w:br/>
        <w:t xml:space="preserve">import </w:t>
      </w:r>
      <w:proofErr w:type="spellStart"/>
      <w:r w:rsidRPr="00A30882">
        <w:t>java.io.IOException</w:t>
      </w:r>
      <w:proofErr w:type="spellEnd"/>
      <w:r w:rsidRPr="00A30882">
        <w:t>;</w:t>
      </w:r>
      <w:r w:rsidRPr="00A30882">
        <w:br/>
        <w:t xml:space="preserve">import </w:t>
      </w:r>
      <w:proofErr w:type="spellStart"/>
      <w:r w:rsidRPr="00A30882">
        <w:t>java.util.Map</w:t>
      </w:r>
      <w:proofErr w:type="spellEnd"/>
      <w:r w:rsidRPr="00A30882">
        <w:t>;</w:t>
      </w:r>
      <w:r w:rsidRPr="00A30882">
        <w:br/>
        <w:t xml:space="preserve">import </w:t>
      </w:r>
      <w:proofErr w:type="spellStart"/>
      <w:r w:rsidRPr="00A30882">
        <w:t>java.util.logging.Level</w:t>
      </w:r>
      <w:proofErr w:type="spellEnd"/>
      <w:r w:rsidRPr="00A30882">
        <w:t>;</w:t>
      </w:r>
      <w:r w:rsidRPr="00A30882">
        <w:br/>
        <w:t xml:space="preserve">import </w:t>
      </w:r>
      <w:proofErr w:type="spellStart"/>
      <w:r w:rsidRPr="00A30882">
        <w:t>java.util.logging.Logger</w:t>
      </w:r>
      <w:proofErr w:type="spellEnd"/>
      <w:r w:rsidRPr="00A30882">
        <w:t>;</w:t>
      </w:r>
      <w:r w:rsidRPr="00A30882">
        <w:br/>
        <w:t xml:space="preserve">import </w:t>
      </w:r>
      <w:proofErr w:type="spellStart"/>
      <w:r w:rsidRPr="00A30882">
        <w:t>javax.xml.parsers.DocumentBuilder</w:t>
      </w:r>
      <w:proofErr w:type="spellEnd"/>
      <w:r w:rsidRPr="00A30882">
        <w:t>;</w:t>
      </w:r>
      <w:r w:rsidRPr="00A30882">
        <w:br/>
        <w:t xml:space="preserve">import </w:t>
      </w:r>
      <w:proofErr w:type="spellStart"/>
      <w:r w:rsidRPr="00A30882">
        <w:t>javax.xml.parsers.DocumentBuilderFactory</w:t>
      </w:r>
      <w:proofErr w:type="spellEnd"/>
      <w:r w:rsidRPr="00A30882">
        <w:t>;</w:t>
      </w:r>
      <w:r w:rsidRPr="00A30882">
        <w:br/>
        <w:t xml:space="preserve">import </w:t>
      </w:r>
      <w:proofErr w:type="spellStart"/>
      <w:r w:rsidRPr="00A30882">
        <w:t>javax.xml.parsers.ParserConfigurationException</w:t>
      </w:r>
      <w:proofErr w:type="spellEnd"/>
      <w:r w:rsidRPr="00A30882">
        <w:t>;</w:t>
      </w:r>
      <w:r w:rsidRPr="00A30882">
        <w:br/>
        <w:t xml:space="preserve">import </w:t>
      </w:r>
      <w:proofErr w:type="spellStart"/>
      <w:r w:rsidRPr="00A30882">
        <w:t>javax.xml.ws.BindingProvider</w:t>
      </w:r>
      <w:proofErr w:type="spellEnd"/>
      <w:r w:rsidRPr="00A30882">
        <w:t>;</w:t>
      </w:r>
      <w:r w:rsidRPr="00A30882">
        <w:br/>
        <w:t>import lv.gov.eps.ivis.iss.ditconfigurationservice.v1_2.DITConfigurationService;</w:t>
      </w:r>
      <w:r w:rsidRPr="00A30882">
        <w:br/>
      </w:r>
      <w:proofErr w:type="spellStart"/>
      <w:r w:rsidRPr="00A30882">
        <w:t>import</w:t>
      </w:r>
      <w:proofErr w:type="spellEnd"/>
      <w:r w:rsidRPr="00A30882">
        <w:t xml:space="preserve"> lv.gov.eps.ivis.iss.ditconfigurationservice.v1_2.IDITConfigurationServiceContract;</w:t>
      </w:r>
      <w:r w:rsidRPr="00A30882">
        <w:br/>
      </w:r>
      <w:proofErr w:type="spellStart"/>
      <w:r w:rsidRPr="00A30882">
        <w:t>import</w:t>
      </w:r>
      <w:proofErr w:type="spellEnd"/>
      <w:r w:rsidRPr="00A30882">
        <w:t xml:space="preserve"> lv.gov.eps.ivis.iss.ditconfigurationservice.v1_2.InsertChannel;</w:t>
      </w:r>
      <w:r w:rsidRPr="00A30882">
        <w:br/>
        <w:t>import lv.gov.eps.ivis.iss.ditconfigurationservice.v1_2.InsertChannelVersion;</w:t>
      </w:r>
      <w:r w:rsidRPr="00A30882">
        <w:br/>
      </w:r>
      <w:proofErr w:type="spellStart"/>
      <w:r w:rsidRPr="00A30882">
        <w:t>import</w:t>
      </w:r>
      <w:proofErr w:type="spellEnd"/>
      <w:r w:rsidRPr="00A30882">
        <w:t xml:space="preserve"> lv.gov.eps.ivis.iss.ditconfigurationservice.v1_2.SearchChannelVersionsPaged;</w:t>
      </w:r>
      <w:r w:rsidRPr="00A30882">
        <w:br/>
      </w:r>
      <w:proofErr w:type="spellStart"/>
      <w:r w:rsidRPr="00A30882">
        <w:t>import</w:t>
      </w:r>
      <w:proofErr w:type="spellEnd"/>
      <w:r w:rsidRPr="00A30882">
        <w:t xml:space="preserve"> lv.gov.eps.ivis.iss.ditconfigurationservice.v1_2.SearchChannelVersionsPagedResponse;</w:t>
      </w:r>
      <w:r w:rsidRPr="00A30882">
        <w:br/>
      </w:r>
      <w:proofErr w:type="spellStart"/>
      <w:r w:rsidRPr="00A30882">
        <w:t>import</w:t>
      </w:r>
      <w:proofErr w:type="spellEnd"/>
      <w:r w:rsidRPr="00A30882">
        <w:t xml:space="preserve"> lv.gov.eps.ivis.iss.ditconfigurationservice.v1_2.SearchChannelsPaged;</w:t>
      </w:r>
      <w:r w:rsidRPr="00A30882">
        <w:br/>
      </w:r>
      <w:proofErr w:type="spellStart"/>
      <w:r w:rsidRPr="00A30882">
        <w:t>import</w:t>
      </w:r>
      <w:proofErr w:type="spellEnd"/>
      <w:r w:rsidRPr="00A30882">
        <w:t xml:space="preserve"> lv.gov.eps.ivis.iss.ditconfigurationservice.v1_2.SendMessageResponse;</w:t>
      </w:r>
      <w:r w:rsidRPr="00A30882">
        <w:br/>
      </w:r>
      <w:proofErr w:type="spellStart"/>
      <w:r w:rsidRPr="00A30882">
        <w:t>import</w:t>
      </w:r>
      <w:proofErr w:type="spellEnd"/>
      <w:r w:rsidRPr="00A30882">
        <w:t xml:space="preserve"> lv.gov.eps.ivis.iss.ditservice.v1_0.IDITMessageServiceContract;</w:t>
      </w:r>
      <w:r w:rsidRPr="00A30882">
        <w:br/>
        <w:t>import lv.gov.eps.ivis.iss.ditservice.v1_0.SendMessage;</w:t>
      </w:r>
      <w:r w:rsidRPr="00A30882">
        <w:br/>
        <w:t>import lv.gov.eps.ivis.iss.ditservice.v1_0.DITMessageService;</w:t>
      </w:r>
      <w:r w:rsidRPr="00A30882">
        <w:br/>
        <w:t>import lv.gov.eps.ivis.xmlschemas._100000.dit.v1_0.BussinesMessageType;</w:t>
      </w:r>
      <w:r w:rsidRPr="00A30882">
        <w:br/>
        <w:t>import lv.gov.eps.ivis.xmlschemas._100000.dit.v1_0.ChannelInfoStructure;</w:t>
      </w:r>
      <w:r w:rsidRPr="00A30882">
        <w:br/>
        <w:t>import lv.gov.eps.ivis.xmlschemas._100000.dit.v1_0.ChannelSearchInfoStructure;</w:t>
      </w:r>
      <w:r w:rsidRPr="00A30882">
        <w:br/>
        <w:t>import lv.gov.eps.ivis.xmlschemas._100000.dit.v1_0.ChannelType;</w:t>
      </w:r>
      <w:r w:rsidRPr="00A30882">
        <w:br/>
        <w:t>import lv.gov.eps.ivis.xmlschemas._100000.dit.v1_0.ChannelVersionInfoStructure;</w:t>
      </w:r>
      <w:r w:rsidRPr="00A30882">
        <w:br/>
        <w:t>import lv.gov.eps.ivis.xmlschemas._100000.dit.v1_0.ChannelVersionSearchInfoStructure;</w:t>
      </w:r>
      <w:r w:rsidRPr="00A30882">
        <w:br/>
        <w:t>import lv.gov.eps.ivis.xmlschemas._100000.dit.v1_0.MessageClassInfoStructure;</w:t>
      </w:r>
      <w:r w:rsidRPr="00A30882">
        <w:br/>
        <w:t>import lv.gov.eps.ivis.xmlschemas._100000.dit.v1_0.MessageSaveStructure2;</w:t>
      </w:r>
      <w:r w:rsidRPr="00A30882">
        <w:br/>
        <w:t>import lv.gov.eps.ivis.xmlschemas._100000.dit.v1_0.MessageTypeInfoStructure;</w:t>
      </w:r>
      <w:r w:rsidRPr="00A30882">
        <w:br/>
        <w:t>import lv.gov.eps.ivis.xmlschemas._100001.ivis.v1_0.AuthorityBasicInfoStructure;</w:t>
      </w:r>
      <w:r w:rsidRPr="00A30882">
        <w:br/>
        <w:t xml:space="preserve">import </w:t>
      </w:r>
      <w:proofErr w:type="spellStart"/>
      <w:r w:rsidRPr="00A30882">
        <w:t>org.apache.cxf.BusFactory</w:t>
      </w:r>
      <w:proofErr w:type="spellEnd"/>
      <w:r w:rsidRPr="00A30882">
        <w:t>;</w:t>
      </w:r>
      <w:r w:rsidRPr="00A30882">
        <w:br/>
        <w:t xml:space="preserve">import </w:t>
      </w:r>
      <w:proofErr w:type="spellStart"/>
      <w:r w:rsidRPr="00A30882">
        <w:t>org.apache.cxf.bus.spring.SpringBusFactory</w:t>
      </w:r>
      <w:proofErr w:type="spellEnd"/>
      <w:r w:rsidRPr="00A30882">
        <w:t>;</w:t>
      </w:r>
      <w:r w:rsidRPr="00A30882">
        <w:br/>
        <w:t>import org.w3c.dom.Document;</w:t>
      </w:r>
      <w:r w:rsidRPr="00A30882">
        <w:br/>
        <w:t>import org.w3c.dom.Element;</w:t>
      </w:r>
      <w:r w:rsidRPr="00A30882">
        <w:br/>
        <w:t xml:space="preserve">import </w:t>
      </w:r>
      <w:proofErr w:type="spellStart"/>
      <w:r w:rsidRPr="00A30882">
        <w:t>org.xml.sax.SAXException</w:t>
      </w:r>
      <w:proofErr w:type="spellEnd"/>
      <w:r w:rsidRPr="00A30882">
        <w:t>;</w:t>
      </w:r>
      <w:r w:rsidRPr="00A30882">
        <w:br/>
      </w:r>
      <w:r w:rsidRPr="00A30882">
        <w:br/>
      </w:r>
      <w:proofErr w:type="spellStart"/>
      <w:r w:rsidRPr="00A30882">
        <w:t>public</w:t>
      </w:r>
      <w:proofErr w:type="spellEnd"/>
      <w:r w:rsidRPr="00A30882">
        <w:t xml:space="preserve"> </w:t>
      </w:r>
      <w:proofErr w:type="spellStart"/>
      <w:r w:rsidRPr="00A30882">
        <w:t>class</w:t>
      </w:r>
      <w:proofErr w:type="spellEnd"/>
      <w:r w:rsidRPr="00A30882">
        <w:t xml:space="preserve"> </w:t>
      </w:r>
      <w:proofErr w:type="spellStart"/>
      <w:r w:rsidRPr="00A30882">
        <w:t>SendLargeMessage</w:t>
      </w:r>
      <w:proofErr w:type="spellEnd"/>
      <w:r w:rsidRPr="00A30882">
        <w:t xml:space="preserve"> {</w:t>
      </w:r>
      <w:r w:rsidRPr="00A30882">
        <w:br/>
        <w:t xml:space="preserve">    </w:t>
      </w:r>
      <w:proofErr w:type="spellStart"/>
      <w:r w:rsidRPr="00A30882">
        <w:t>public</w:t>
      </w:r>
      <w:proofErr w:type="spellEnd"/>
      <w:r w:rsidRPr="00A30882">
        <w:t xml:space="preserve"> </w:t>
      </w:r>
      <w:proofErr w:type="spellStart"/>
      <w:r w:rsidRPr="00A30882">
        <w:t>static</w:t>
      </w:r>
      <w:proofErr w:type="spellEnd"/>
      <w:r w:rsidRPr="00A30882">
        <w:t xml:space="preserve"> </w:t>
      </w:r>
      <w:proofErr w:type="spellStart"/>
      <w:r w:rsidRPr="00A30882">
        <w:t>void</w:t>
      </w:r>
      <w:proofErr w:type="spellEnd"/>
      <w:r w:rsidRPr="00A30882">
        <w:t xml:space="preserve"> </w:t>
      </w:r>
      <w:proofErr w:type="spellStart"/>
      <w:r w:rsidRPr="00A30882">
        <w:t>main</w:t>
      </w:r>
      <w:proofErr w:type="spellEnd"/>
      <w:r w:rsidRPr="00A30882">
        <w:t>(</w:t>
      </w:r>
      <w:proofErr w:type="spellStart"/>
      <w:r w:rsidRPr="00A30882">
        <w:t>String</w:t>
      </w:r>
      <w:proofErr w:type="spellEnd"/>
      <w:r w:rsidRPr="00A30882">
        <w:t xml:space="preserve">[] </w:t>
      </w:r>
      <w:proofErr w:type="spellStart"/>
      <w:r w:rsidRPr="00A30882">
        <w:t>args</w:t>
      </w:r>
      <w:proofErr w:type="spellEnd"/>
      <w:r w:rsidRPr="00A30882">
        <w:t>) {</w:t>
      </w:r>
      <w:r w:rsidRPr="00A30882">
        <w:br/>
      </w:r>
      <w:r w:rsidRPr="00A30882">
        <w:br/>
        <w:t xml:space="preserve">        </w:t>
      </w:r>
      <w:proofErr w:type="spellStart"/>
      <w:r w:rsidRPr="00A30882">
        <w:t>SpringBusFactory</w:t>
      </w:r>
      <w:proofErr w:type="spellEnd"/>
      <w:r w:rsidRPr="00A30882">
        <w:t xml:space="preserve"> </w:t>
      </w:r>
      <w:proofErr w:type="spellStart"/>
      <w:r w:rsidRPr="00A30882">
        <w:t>bf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SpringBusFactory</w:t>
      </w:r>
      <w:proofErr w:type="spellEnd"/>
      <w:r w:rsidRPr="00A30882">
        <w:t>();</w:t>
      </w:r>
      <w:r w:rsidRPr="00A30882">
        <w:br/>
        <w:t xml:space="preserve">        BusFactory.setDefaultBus(bf.createBus("ProxyToService/src/main/resources/client-cert.xml"));</w:t>
      </w:r>
      <w:r w:rsidRPr="00A30882">
        <w:br/>
      </w:r>
      <w:r w:rsidRPr="00A30882">
        <w:lastRenderedPageBreak/>
        <w:br/>
        <w:t xml:space="preserve">        </w:t>
      </w:r>
      <w:proofErr w:type="spellStart"/>
      <w:r w:rsidRPr="00A30882">
        <w:t>DITConfigurationService</w:t>
      </w:r>
      <w:proofErr w:type="spellEnd"/>
      <w:r w:rsidRPr="00A30882">
        <w:t xml:space="preserve"> </w:t>
      </w:r>
      <w:proofErr w:type="spellStart"/>
      <w:r w:rsidRPr="00A30882">
        <w:t>service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DITConfigurationService</w:t>
      </w:r>
      <w:proofErr w:type="spellEnd"/>
      <w:r w:rsidRPr="00A30882">
        <w:t>();</w:t>
      </w:r>
      <w:r w:rsidRPr="00A30882">
        <w:br/>
        <w:t xml:space="preserve">        </w:t>
      </w:r>
      <w:proofErr w:type="spellStart"/>
      <w:r w:rsidRPr="00A30882">
        <w:t>IDITConfigurationServiceContract</w:t>
      </w:r>
      <w:proofErr w:type="spellEnd"/>
      <w:r w:rsidRPr="00A30882">
        <w:t xml:space="preserve"> port = service.getWs2007FederationNoSct();</w:t>
      </w:r>
      <w:r w:rsidRPr="00A30882">
        <w:br/>
        <w:t xml:space="preserve">        </w:t>
      </w:r>
      <w:proofErr w:type="spellStart"/>
      <w:r w:rsidRPr="00A30882">
        <w:t>Map</w:t>
      </w:r>
      <w:proofErr w:type="spellEnd"/>
      <w:r w:rsidRPr="00A30882">
        <w:t>&lt;</w:t>
      </w:r>
      <w:proofErr w:type="spellStart"/>
      <w:r w:rsidRPr="00A30882">
        <w:t>String</w:t>
      </w:r>
      <w:proofErr w:type="spellEnd"/>
      <w:r w:rsidRPr="00A30882">
        <w:t xml:space="preserve">, </w:t>
      </w:r>
      <w:proofErr w:type="spellStart"/>
      <w:r w:rsidRPr="00A30882">
        <w:t>Object</w:t>
      </w:r>
      <w:proofErr w:type="spellEnd"/>
      <w:r w:rsidRPr="00A30882">
        <w:t xml:space="preserve">&gt; </w:t>
      </w:r>
      <w:proofErr w:type="spellStart"/>
      <w:r w:rsidRPr="00A30882">
        <w:t>ctx</w:t>
      </w:r>
      <w:proofErr w:type="spellEnd"/>
      <w:r w:rsidRPr="00A30882">
        <w:t xml:space="preserve"> = ((</w:t>
      </w:r>
      <w:proofErr w:type="spellStart"/>
      <w:r w:rsidRPr="00A30882">
        <w:t>BindingProvider</w:t>
      </w:r>
      <w:proofErr w:type="spellEnd"/>
      <w:r w:rsidRPr="00A30882">
        <w:t>) port).</w:t>
      </w:r>
      <w:proofErr w:type="spellStart"/>
      <w:r w:rsidRPr="00A30882">
        <w:t>getRequestContext</w:t>
      </w:r>
      <w:proofErr w:type="spellEnd"/>
      <w:r w:rsidRPr="00A30882">
        <w:t>();</w:t>
      </w:r>
      <w:r w:rsidRPr="00A30882">
        <w:br/>
        <w:t xml:space="preserve">        </w:t>
      </w:r>
      <w:proofErr w:type="spellStart"/>
      <w:r w:rsidRPr="00A30882">
        <w:t>ctx.put</w:t>
      </w:r>
      <w:proofErr w:type="spellEnd"/>
      <w:r w:rsidRPr="00A30882">
        <w:t>("</w:t>
      </w:r>
      <w:proofErr w:type="spellStart"/>
      <w:r w:rsidRPr="00A30882">
        <w:t>ws-security.username</w:t>
      </w:r>
      <w:proofErr w:type="spellEnd"/>
      <w:r w:rsidRPr="00A30882">
        <w:t>", "</w:t>
      </w:r>
      <w:proofErr w:type="spellStart"/>
      <w:r w:rsidRPr="00A30882">
        <w:t>DitAdmin</w:t>
      </w:r>
      <w:proofErr w:type="spellEnd"/>
      <w:r w:rsidRPr="00A30882">
        <w:t>");</w:t>
      </w:r>
      <w:r w:rsidRPr="00A30882">
        <w:br/>
        <w:t xml:space="preserve">        </w:t>
      </w:r>
      <w:proofErr w:type="spellStart"/>
      <w:r w:rsidRPr="00A30882">
        <w:t>ctx.put</w:t>
      </w:r>
      <w:proofErr w:type="spellEnd"/>
      <w:r w:rsidRPr="00A30882">
        <w:t>("</w:t>
      </w:r>
      <w:proofErr w:type="spellStart"/>
      <w:r w:rsidRPr="00A30882">
        <w:t>ws-security.password</w:t>
      </w:r>
      <w:proofErr w:type="spellEnd"/>
      <w:r w:rsidRPr="00A30882">
        <w:t>", "</w:t>
      </w:r>
      <w:proofErr w:type="spellStart"/>
      <w:r w:rsidR="004756B8">
        <w:t>Password</w:t>
      </w:r>
      <w:proofErr w:type="spellEnd"/>
      <w:r w:rsidRPr="00A30882">
        <w:t>");</w:t>
      </w:r>
      <w:r w:rsidRPr="00A30882">
        <w:br/>
      </w:r>
      <w:r w:rsidRPr="00A30882">
        <w:br/>
      </w:r>
      <w:r w:rsidRPr="00A30882">
        <w:br/>
        <w:t xml:space="preserve">        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channelName</w:t>
      </w:r>
      <w:proofErr w:type="spellEnd"/>
      <w:r w:rsidRPr="00A30882">
        <w:t xml:space="preserve"> = "</w:t>
      </w:r>
      <w:proofErr w:type="spellStart"/>
      <w:r w:rsidRPr="00A30882">
        <w:t>SampleChannel</w:t>
      </w:r>
      <w:proofErr w:type="spellEnd"/>
      <w:r w:rsidRPr="00A30882">
        <w:t>";</w:t>
      </w:r>
      <w:r w:rsidRPr="00A30882">
        <w:br/>
        <w:t xml:space="preserve">        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channelURN</w:t>
      </w:r>
      <w:proofErr w:type="spellEnd"/>
      <w:r w:rsidRPr="00A30882">
        <w:t xml:space="preserve"> = "URN:IVIS:100001:CHA-" + </w:t>
      </w:r>
      <w:proofErr w:type="spellStart"/>
      <w:r w:rsidRPr="00A30882">
        <w:t>channelName</w:t>
      </w:r>
      <w:proofErr w:type="spellEnd"/>
      <w:r w:rsidRPr="00A30882">
        <w:t xml:space="preserve"> + "-TYPE-DIK";</w:t>
      </w:r>
      <w:r w:rsidRPr="00A30882">
        <w:br/>
        <w:t xml:space="preserve">        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channelVersionURN</w:t>
      </w:r>
      <w:proofErr w:type="spellEnd"/>
      <w:r w:rsidRPr="00A30882">
        <w:t xml:space="preserve"> = "URN:IVIS:100001:CHA-SampleChannel-v1-0-TYPE-DIK";</w:t>
      </w:r>
      <w:r w:rsidRPr="00A30882">
        <w:br/>
      </w:r>
      <w:r w:rsidRPr="00A30882">
        <w:br/>
        <w:t xml:space="preserve">        </w:t>
      </w:r>
      <w:proofErr w:type="spellStart"/>
      <w:r w:rsidRPr="00A30882">
        <w:t>SearchChannelsPaged</w:t>
      </w:r>
      <w:proofErr w:type="spellEnd"/>
      <w:r w:rsidRPr="00A30882">
        <w:t xml:space="preserve"> </w:t>
      </w:r>
      <w:proofErr w:type="spellStart"/>
      <w:r w:rsidRPr="00A30882">
        <w:t>searchChannelsPaged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SearchChannelsPaged</w:t>
      </w:r>
      <w:proofErr w:type="spellEnd"/>
      <w:r w:rsidRPr="00A30882">
        <w:t>();</w:t>
      </w:r>
      <w:r w:rsidRPr="00A30882">
        <w:br/>
        <w:t xml:space="preserve">        </w:t>
      </w:r>
      <w:proofErr w:type="spellStart"/>
      <w:r w:rsidRPr="00A30882">
        <w:t>ChannelSearchInfoStructure</w:t>
      </w:r>
      <w:proofErr w:type="spellEnd"/>
      <w:r w:rsidRPr="00A30882">
        <w:t xml:space="preserve"> </w:t>
      </w:r>
      <w:proofErr w:type="spellStart"/>
      <w:r w:rsidRPr="00A30882">
        <w:t>request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ChannelSearchInfoStructure</w:t>
      </w:r>
      <w:proofErr w:type="spellEnd"/>
      <w:r w:rsidRPr="00A30882">
        <w:t>();</w:t>
      </w:r>
      <w:r w:rsidRPr="00A30882">
        <w:br/>
        <w:t xml:space="preserve">        </w:t>
      </w:r>
      <w:proofErr w:type="spellStart"/>
      <w:r w:rsidRPr="00A30882">
        <w:t>searchChannelsPaged.setChannelSearch</w:t>
      </w:r>
      <w:proofErr w:type="spellEnd"/>
      <w:r w:rsidRPr="00A30882">
        <w:t>(</w:t>
      </w:r>
      <w:proofErr w:type="spellStart"/>
      <w:r w:rsidRPr="00A30882">
        <w:t>request</w:t>
      </w:r>
      <w:proofErr w:type="spellEnd"/>
      <w:r w:rsidRPr="00A30882">
        <w:t>);</w:t>
      </w:r>
      <w:r w:rsidRPr="00A30882">
        <w:br/>
      </w:r>
      <w:r w:rsidRPr="00A30882">
        <w:br/>
        <w:t xml:space="preserve">        </w:t>
      </w:r>
      <w:proofErr w:type="spellStart"/>
      <w:r w:rsidRPr="00A30882">
        <w:t>ChannelInfoStructure</w:t>
      </w:r>
      <w:proofErr w:type="spellEnd"/>
      <w:r w:rsidRPr="00A30882">
        <w:t xml:space="preserve"> </w:t>
      </w:r>
      <w:proofErr w:type="spellStart"/>
      <w:r w:rsidRPr="00A30882">
        <w:t>channel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ChannelInfoStructure</w:t>
      </w:r>
      <w:proofErr w:type="spellEnd"/>
      <w:r w:rsidRPr="00A30882">
        <w:t>();</w:t>
      </w:r>
      <w:r w:rsidRPr="00A30882">
        <w:br/>
        <w:t xml:space="preserve">        </w:t>
      </w:r>
      <w:proofErr w:type="spellStart"/>
      <w:r w:rsidRPr="00A30882">
        <w:t>request.setChannel</w:t>
      </w:r>
      <w:proofErr w:type="spellEnd"/>
      <w:r w:rsidRPr="00A30882">
        <w:t>(</w:t>
      </w:r>
      <w:proofErr w:type="spellStart"/>
      <w:r w:rsidRPr="00A30882">
        <w:t>channel</w:t>
      </w:r>
      <w:proofErr w:type="spellEnd"/>
      <w:r w:rsidRPr="00A30882">
        <w:t>);</w:t>
      </w:r>
      <w:r w:rsidRPr="00A30882">
        <w:br/>
      </w:r>
      <w:r w:rsidRPr="00A30882">
        <w:br/>
        <w:t xml:space="preserve">        </w:t>
      </w:r>
      <w:proofErr w:type="spellStart"/>
      <w:r w:rsidRPr="00A30882">
        <w:t>channel.setChannelURN</w:t>
      </w:r>
      <w:proofErr w:type="spellEnd"/>
      <w:r w:rsidRPr="00A30882">
        <w:t>(</w:t>
      </w:r>
      <w:proofErr w:type="spellStart"/>
      <w:r w:rsidRPr="00A30882">
        <w:t>channelURN</w:t>
      </w:r>
      <w:proofErr w:type="spellEnd"/>
      <w:r w:rsidRPr="00A30882">
        <w:t>);</w:t>
      </w:r>
      <w:r w:rsidRPr="00A30882">
        <w:br/>
        <w:t xml:space="preserve">        </w:t>
      </w:r>
      <w:proofErr w:type="spellStart"/>
      <w:r w:rsidRPr="00A30882">
        <w:t>request.setOnlyHeader</w:t>
      </w:r>
      <w:proofErr w:type="spellEnd"/>
      <w:r w:rsidRPr="00A30882">
        <w:t>(</w:t>
      </w:r>
      <w:proofErr w:type="spellStart"/>
      <w:r w:rsidRPr="00A30882">
        <w:t>true</w:t>
      </w:r>
      <w:proofErr w:type="spellEnd"/>
      <w:r w:rsidRPr="00A30882">
        <w:t>);</w:t>
      </w:r>
      <w:r w:rsidRPr="00A30882">
        <w:br/>
      </w:r>
      <w:r w:rsidRPr="00A30882">
        <w:br/>
        <w:t xml:space="preserve">        </w:t>
      </w:r>
      <w:proofErr w:type="spellStart"/>
      <w:r w:rsidRPr="00A30882">
        <w:t>SendMessageResponse</w:t>
      </w:r>
      <w:proofErr w:type="spellEnd"/>
      <w:r w:rsidRPr="00A30882">
        <w:t xml:space="preserve"> </w:t>
      </w:r>
      <w:proofErr w:type="spellStart"/>
      <w:r w:rsidRPr="00A30882">
        <w:t>sendMessageResponse</w:t>
      </w:r>
      <w:proofErr w:type="spellEnd"/>
      <w:r w:rsidRPr="00A30882">
        <w:t xml:space="preserve"> = </w:t>
      </w:r>
      <w:proofErr w:type="spellStart"/>
      <w:r w:rsidRPr="00A30882">
        <w:t>port.searchChannelsPaged</w:t>
      </w:r>
      <w:proofErr w:type="spellEnd"/>
      <w:r w:rsidRPr="00A30882">
        <w:t>(</w:t>
      </w:r>
      <w:proofErr w:type="spellStart"/>
      <w:r w:rsidRPr="00A30882">
        <w:t>searchChannelsPaged</w:t>
      </w:r>
      <w:proofErr w:type="spellEnd"/>
      <w:r w:rsidRPr="00A30882">
        <w:t>);</w:t>
      </w:r>
      <w:r w:rsidRPr="00A30882">
        <w:br/>
      </w:r>
      <w:r w:rsidRPr="00A30882">
        <w:br/>
        <w:t xml:space="preserve">        </w:t>
      </w:r>
      <w:proofErr w:type="spellStart"/>
      <w:r w:rsidRPr="00A30882">
        <w:t>ChannelInfoStructure</w:t>
      </w:r>
      <w:proofErr w:type="spellEnd"/>
      <w:r w:rsidRPr="00A30882">
        <w:t xml:space="preserve"> </w:t>
      </w:r>
      <w:proofErr w:type="spellStart"/>
      <w:r w:rsidRPr="00A30882">
        <w:t>newChannel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ChannelInfoStructure</w:t>
      </w:r>
      <w:proofErr w:type="spellEnd"/>
      <w:r w:rsidRPr="00A30882">
        <w:t>();</w:t>
      </w:r>
      <w:r w:rsidRPr="00A30882">
        <w:br/>
        <w:t xml:space="preserve">        </w:t>
      </w:r>
      <w:proofErr w:type="spellStart"/>
      <w:r w:rsidRPr="00A30882">
        <w:t>newChannel.setShortName</w:t>
      </w:r>
      <w:proofErr w:type="spellEnd"/>
      <w:r w:rsidRPr="00A30882">
        <w:t>(</w:t>
      </w:r>
      <w:proofErr w:type="spellStart"/>
      <w:r w:rsidRPr="00A30882">
        <w:t>channelName</w:t>
      </w:r>
      <w:proofErr w:type="spellEnd"/>
      <w:r w:rsidRPr="00A30882">
        <w:t>);</w:t>
      </w:r>
      <w:r w:rsidRPr="00A30882">
        <w:br/>
        <w:t xml:space="preserve">        </w:t>
      </w:r>
      <w:proofErr w:type="spellStart"/>
      <w:r w:rsidRPr="00A30882">
        <w:t>newChannel.setChannelURN</w:t>
      </w:r>
      <w:proofErr w:type="spellEnd"/>
      <w:r w:rsidRPr="00A30882">
        <w:t>(</w:t>
      </w:r>
      <w:proofErr w:type="spellStart"/>
      <w:r w:rsidRPr="00A30882">
        <w:t>channelURN</w:t>
      </w:r>
      <w:proofErr w:type="spellEnd"/>
      <w:r w:rsidRPr="00A30882">
        <w:t>);</w:t>
      </w:r>
      <w:r w:rsidRPr="00A30882">
        <w:br/>
        <w:t xml:space="preserve">        </w:t>
      </w:r>
      <w:proofErr w:type="spellStart"/>
      <w:r w:rsidRPr="00A30882">
        <w:t>newChannel.setChannelType</w:t>
      </w:r>
      <w:proofErr w:type="spellEnd"/>
      <w:r w:rsidRPr="00A30882">
        <w:t>(</w:t>
      </w:r>
      <w:proofErr w:type="spellStart"/>
      <w:r w:rsidRPr="00A30882">
        <w:t>ChannelType.DIK</w:t>
      </w:r>
      <w:proofErr w:type="spellEnd"/>
      <w:r w:rsidRPr="00A30882">
        <w:t>);</w:t>
      </w:r>
      <w:r w:rsidRPr="00A30882">
        <w:br/>
        <w:t xml:space="preserve">        </w:t>
      </w:r>
      <w:proofErr w:type="spellStart"/>
      <w:r w:rsidRPr="00A30882">
        <w:t>newChannel.setOwnerAuthority</w:t>
      </w:r>
      <w:proofErr w:type="spellEnd"/>
      <w:r w:rsidRPr="00A30882">
        <w:t>(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AuthorityBasicInfoStructure</w:t>
      </w:r>
      <w:proofErr w:type="spellEnd"/>
      <w:r w:rsidRPr="00A30882">
        <w:t>());</w:t>
      </w:r>
      <w:r w:rsidRPr="00A30882">
        <w:br/>
        <w:t xml:space="preserve">        </w:t>
      </w:r>
      <w:proofErr w:type="spellStart"/>
      <w:r w:rsidRPr="00A30882">
        <w:t>newChannel.getOwnerAuthority</w:t>
      </w:r>
      <w:proofErr w:type="spellEnd"/>
      <w:r w:rsidRPr="00A30882">
        <w:t>().</w:t>
      </w:r>
      <w:proofErr w:type="spellStart"/>
      <w:r w:rsidRPr="00A30882">
        <w:t>setAuthorityID</w:t>
      </w:r>
      <w:proofErr w:type="spellEnd"/>
      <w:r w:rsidRPr="00A30882">
        <w:t>("100000");</w:t>
      </w:r>
      <w:r w:rsidRPr="00A30882">
        <w:br/>
        <w:t xml:space="preserve">        </w:t>
      </w:r>
      <w:proofErr w:type="spellStart"/>
      <w:r w:rsidRPr="00A30882">
        <w:t>newChannel.setChannelName</w:t>
      </w:r>
      <w:proofErr w:type="spellEnd"/>
      <w:r w:rsidRPr="00A30882">
        <w:t>(</w:t>
      </w:r>
      <w:proofErr w:type="spellStart"/>
      <w:r w:rsidRPr="00A30882">
        <w:t>channelName</w:t>
      </w:r>
      <w:proofErr w:type="spellEnd"/>
      <w:r w:rsidRPr="00A30882">
        <w:t>);</w:t>
      </w:r>
      <w:r w:rsidRPr="00A30882">
        <w:br/>
      </w:r>
      <w:r w:rsidRPr="00A30882">
        <w:br/>
        <w:t xml:space="preserve">        </w:t>
      </w:r>
      <w:proofErr w:type="spellStart"/>
      <w:r w:rsidRPr="00A30882">
        <w:t>if</w:t>
      </w:r>
      <w:proofErr w:type="spellEnd"/>
      <w:r w:rsidRPr="00A30882">
        <w:t xml:space="preserve"> (</w:t>
      </w:r>
      <w:proofErr w:type="spellStart"/>
      <w:r w:rsidRPr="00A30882">
        <w:t>sendMessageResponse.getChannelList</w:t>
      </w:r>
      <w:proofErr w:type="spellEnd"/>
      <w:r w:rsidRPr="00A30882">
        <w:t>().</w:t>
      </w:r>
      <w:proofErr w:type="spellStart"/>
      <w:r w:rsidRPr="00A30882">
        <w:t>getCount</w:t>
      </w:r>
      <w:proofErr w:type="spellEnd"/>
      <w:r w:rsidRPr="00A30882">
        <w:t>() == 0) {</w:t>
      </w:r>
      <w:r w:rsidRPr="00A30882">
        <w:br/>
        <w:t xml:space="preserve">            </w:t>
      </w:r>
      <w:proofErr w:type="spellStart"/>
      <w:r w:rsidRPr="00A30882">
        <w:t>InsertChannel</w:t>
      </w:r>
      <w:proofErr w:type="spellEnd"/>
      <w:r w:rsidRPr="00A30882">
        <w:t xml:space="preserve"> </w:t>
      </w:r>
      <w:proofErr w:type="spellStart"/>
      <w:r w:rsidRPr="00A30882">
        <w:t>insertChannel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InsertChannel</w:t>
      </w:r>
      <w:proofErr w:type="spellEnd"/>
      <w:r w:rsidRPr="00A30882">
        <w:t>();</w:t>
      </w:r>
      <w:r w:rsidRPr="00A30882">
        <w:br/>
        <w:t xml:space="preserve">            </w:t>
      </w:r>
      <w:proofErr w:type="spellStart"/>
      <w:r w:rsidRPr="00A30882">
        <w:t>insertChannel.setChannel</w:t>
      </w:r>
      <w:proofErr w:type="spellEnd"/>
      <w:r w:rsidRPr="00A30882">
        <w:t>(</w:t>
      </w:r>
      <w:proofErr w:type="spellStart"/>
      <w:r w:rsidRPr="00A30882">
        <w:t>channel</w:t>
      </w:r>
      <w:proofErr w:type="spellEnd"/>
      <w:r w:rsidRPr="00A30882">
        <w:t>);</w:t>
      </w:r>
      <w:r w:rsidRPr="00A30882">
        <w:br/>
        <w:t xml:space="preserve">            </w:t>
      </w:r>
      <w:proofErr w:type="spellStart"/>
      <w:r w:rsidRPr="00A30882">
        <w:t>int</w:t>
      </w:r>
      <w:proofErr w:type="spellEnd"/>
      <w:r w:rsidRPr="00A30882">
        <w:t xml:space="preserve"> </w:t>
      </w:r>
      <w:proofErr w:type="spellStart"/>
      <w:r w:rsidRPr="00A30882">
        <w:t>channelId</w:t>
      </w:r>
      <w:proofErr w:type="spellEnd"/>
      <w:r w:rsidRPr="00A30882">
        <w:t xml:space="preserve"> = </w:t>
      </w:r>
      <w:proofErr w:type="spellStart"/>
      <w:r w:rsidRPr="00A30882">
        <w:t>port.insertChannel</w:t>
      </w:r>
      <w:proofErr w:type="spellEnd"/>
      <w:r w:rsidRPr="00A30882">
        <w:t>(</w:t>
      </w:r>
      <w:proofErr w:type="spellStart"/>
      <w:r w:rsidRPr="00A30882">
        <w:t>insertChannel</w:t>
      </w:r>
      <w:proofErr w:type="spellEnd"/>
      <w:r w:rsidRPr="00A30882">
        <w:t>).</w:t>
      </w:r>
      <w:proofErr w:type="spellStart"/>
      <w:r w:rsidRPr="00A30882">
        <w:t>getInsertChannelResponse</w:t>
      </w:r>
      <w:proofErr w:type="spellEnd"/>
      <w:r w:rsidRPr="00A30882">
        <w:t>();</w:t>
      </w:r>
      <w:r w:rsidRPr="00A30882">
        <w:br/>
        <w:t xml:space="preserve">            </w:t>
      </w:r>
      <w:proofErr w:type="spellStart"/>
      <w:r w:rsidRPr="00A30882">
        <w:t>System.out.println</w:t>
      </w:r>
      <w:proofErr w:type="spellEnd"/>
      <w:r w:rsidRPr="00A30882">
        <w:t>("</w:t>
      </w:r>
      <w:proofErr w:type="spellStart"/>
      <w:r w:rsidRPr="00A30882">
        <w:t>Channel</w:t>
      </w:r>
      <w:proofErr w:type="spellEnd"/>
      <w:r w:rsidRPr="00A30882">
        <w:t xml:space="preserve"> </w:t>
      </w:r>
      <w:proofErr w:type="spellStart"/>
      <w:r w:rsidRPr="00A30882">
        <w:t>created</w:t>
      </w:r>
      <w:proofErr w:type="spellEnd"/>
      <w:r w:rsidRPr="00A30882">
        <w:t>");</w:t>
      </w:r>
      <w:r w:rsidRPr="00A30882">
        <w:br/>
        <w:t xml:space="preserve">        } </w:t>
      </w:r>
      <w:proofErr w:type="spellStart"/>
      <w:r w:rsidRPr="00A30882">
        <w:t>else</w:t>
      </w:r>
      <w:proofErr w:type="spellEnd"/>
      <w:r w:rsidRPr="00A30882">
        <w:t xml:space="preserve"> {</w:t>
      </w:r>
      <w:r w:rsidRPr="00A30882">
        <w:br/>
        <w:t xml:space="preserve">            </w:t>
      </w:r>
      <w:proofErr w:type="spellStart"/>
      <w:r w:rsidRPr="00A30882">
        <w:t>System.out.println</w:t>
      </w:r>
      <w:proofErr w:type="spellEnd"/>
      <w:r w:rsidRPr="00A30882">
        <w:t>("</w:t>
      </w:r>
      <w:proofErr w:type="spellStart"/>
      <w:r w:rsidRPr="00A30882">
        <w:t>Channel</w:t>
      </w:r>
      <w:proofErr w:type="spellEnd"/>
      <w:r w:rsidRPr="00A30882">
        <w:t xml:space="preserve"> </w:t>
      </w:r>
      <w:proofErr w:type="spellStart"/>
      <w:r w:rsidRPr="00A30882">
        <w:t>found</w:t>
      </w:r>
      <w:proofErr w:type="spellEnd"/>
      <w:r w:rsidRPr="00A30882">
        <w:t>");</w:t>
      </w:r>
      <w:r w:rsidRPr="00A30882">
        <w:br/>
        <w:t xml:space="preserve">        }</w:t>
      </w:r>
      <w:r w:rsidRPr="00A30882">
        <w:br/>
      </w:r>
      <w:r w:rsidRPr="00A30882">
        <w:br/>
        <w:t xml:space="preserve">        </w:t>
      </w:r>
      <w:proofErr w:type="spellStart"/>
      <w:r w:rsidRPr="00A30882">
        <w:t>ChannelVersionInfoStructure</w:t>
      </w:r>
      <w:proofErr w:type="spellEnd"/>
      <w:r w:rsidRPr="00A30882">
        <w:t xml:space="preserve"> </w:t>
      </w:r>
      <w:proofErr w:type="spellStart"/>
      <w:r w:rsidRPr="00A30882">
        <w:t>channelVersion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ChannelVersionInfoStructure</w:t>
      </w:r>
      <w:proofErr w:type="spellEnd"/>
      <w:r w:rsidRPr="00A30882">
        <w:t>();</w:t>
      </w:r>
      <w:r w:rsidRPr="00A30882">
        <w:br/>
      </w:r>
      <w:r w:rsidRPr="00A30882">
        <w:br/>
        <w:t xml:space="preserve">        </w:t>
      </w:r>
      <w:proofErr w:type="spellStart"/>
      <w:r w:rsidRPr="00A30882">
        <w:t>MessageTypeInfoStructure</w:t>
      </w:r>
      <w:proofErr w:type="spellEnd"/>
      <w:r w:rsidRPr="00A30882">
        <w:t xml:space="preserve"> </w:t>
      </w:r>
      <w:proofErr w:type="spellStart"/>
      <w:r w:rsidRPr="00A30882">
        <w:t>messageType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MessageTypeInfoStructure</w:t>
      </w:r>
      <w:proofErr w:type="spellEnd"/>
      <w:r w:rsidRPr="00A30882">
        <w:t>();</w:t>
      </w:r>
      <w:r w:rsidRPr="00A30882">
        <w:br/>
        <w:t xml:space="preserve">        </w:t>
      </w:r>
      <w:proofErr w:type="spellStart"/>
      <w:r w:rsidRPr="00A30882">
        <w:t>messageType.setMessageClass</w:t>
      </w:r>
      <w:proofErr w:type="spellEnd"/>
      <w:r w:rsidRPr="00A30882">
        <w:t>(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MessageClassInfoStructure</w:t>
      </w:r>
      <w:proofErr w:type="spellEnd"/>
      <w:r w:rsidRPr="00A30882">
        <w:t>());</w:t>
      </w:r>
      <w:r w:rsidRPr="00A30882">
        <w:br/>
        <w:t xml:space="preserve">        </w:t>
      </w:r>
      <w:proofErr w:type="spellStart"/>
      <w:r w:rsidRPr="00A30882">
        <w:t>messageType.getMessageClass</w:t>
      </w:r>
      <w:proofErr w:type="spellEnd"/>
      <w:r w:rsidRPr="00A30882">
        <w:t>().</w:t>
      </w:r>
      <w:proofErr w:type="spellStart"/>
      <w:r w:rsidRPr="00A30882">
        <w:t>setCodeListCodeValue</w:t>
      </w:r>
      <w:proofErr w:type="spellEnd"/>
      <w:r w:rsidRPr="00A30882">
        <w:t>("1");</w:t>
      </w:r>
      <w:r w:rsidRPr="00A30882">
        <w:br/>
        <w:t xml:space="preserve">        messageType.setXMLSchemaURN("URN:IVIS:100001:XSD-Person-FullName-v1-0-TYPE-PersonFullName");</w:t>
      </w:r>
      <w:r w:rsidRPr="00A30882">
        <w:br/>
      </w:r>
      <w:r w:rsidRPr="00A30882">
        <w:br/>
      </w:r>
      <w:r w:rsidRPr="00A30882">
        <w:lastRenderedPageBreak/>
        <w:t xml:space="preserve">        </w:t>
      </w:r>
      <w:proofErr w:type="spellStart"/>
      <w:r w:rsidRPr="00A30882">
        <w:t>MessageTypeInfoStructure</w:t>
      </w:r>
      <w:proofErr w:type="spellEnd"/>
      <w:r w:rsidRPr="00A30882">
        <w:t xml:space="preserve"> messageType1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MessageTypeInfoStructure</w:t>
      </w:r>
      <w:proofErr w:type="spellEnd"/>
      <w:r w:rsidRPr="00A30882">
        <w:t>();</w:t>
      </w:r>
      <w:r w:rsidRPr="00A30882">
        <w:br/>
        <w:t xml:space="preserve">        messageType1.setMessageClass(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MessageClassInfoStructure</w:t>
      </w:r>
      <w:proofErr w:type="spellEnd"/>
      <w:r w:rsidRPr="00A30882">
        <w:t>());</w:t>
      </w:r>
      <w:r w:rsidRPr="00A30882">
        <w:br/>
        <w:t xml:space="preserve">        messageType1.getMessageClass().</w:t>
      </w:r>
      <w:proofErr w:type="spellStart"/>
      <w:r w:rsidRPr="00A30882">
        <w:t>setCodeListCodeValue</w:t>
      </w:r>
      <w:proofErr w:type="spellEnd"/>
      <w:r w:rsidRPr="00A30882">
        <w:t>("3");</w:t>
      </w:r>
      <w:r w:rsidRPr="00A30882">
        <w:br/>
        <w:t xml:space="preserve">        messageType1.setXMLSchemaURN("URN:IVIS:100001:XSD-DIT-DITMessage-v1-0-TYPE-DefaultMessageError");</w:t>
      </w:r>
      <w:r w:rsidRPr="00A30882">
        <w:br/>
      </w:r>
      <w:r w:rsidRPr="00A30882">
        <w:br/>
        <w:t xml:space="preserve">        </w:t>
      </w:r>
      <w:proofErr w:type="spellStart"/>
      <w:r w:rsidRPr="00A30882">
        <w:t>channelVersion.getMessageType</w:t>
      </w:r>
      <w:proofErr w:type="spellEnd"/>
      <w:r w:rsidRPr="00A30882">
        <w:t>().</w:t>
      </w:r>
      <w:proofErr w:type="spellStart"/>
      <w:r w:rsidRPr="00A30882">
        <w:t>add</w:t>
      </w:r>
      <w:proofErr w:type="spellEnd"/>
      <w:r w:rsidRPr="00A30882">
        <w:t>(</w:t>
      </w:r>
      <w:proofErr w:type="spellStart"/>
      <w:r w:rsidRPr="00A30882">
        <w:t>messageType</w:t>
      </w:r>
      <w:proofErr w:type="spellEnd"/>
      <w:r w:rsidRPr="00A30882">
        <w:t>);</w:t>
      </w:r>
      <w:r w:rsidRPr="00A30882">
        <w:br/>
        <w:t xml:space="preserve">        </w:t>
      </w:r>
      <w:proofErr w:type="spellStart"/>
      <w:r w:rsidRPr="00A30882">
        <w:t>channelVersion.getMessageType</w:t>
      </w:r>
      <w:proofErr w:type="spellEnd"/>
      <w:r w:rsidRPr="00A30882">
        <w:t>().</w:t>
      </w:r>
      <w:proofErr w:type="spellStart"/>
      <w:r w:rsidRPr="00A30882">
        <w:t>add</w:t>
      </w:r>
      <w:proofErr w:type="spellEnd"/>
      <w:r w:rsidRPr="00A30882">
        <w:t>(messageType1);</w:t>
      </w:r>
      <w:r w:rsidRPr="00A30882">
        <w:br/>
      </w:r>
      <w:r w:rsidRPr="00A30882">
        <w:br/>
      </w:r>
      <w:r w:rsidRPr="00A30882">
        <w:br/>
        <w:t xml:space="preserve">        </w:t>
      </w:r>
      <w:proofErr w:type="spellStart"/>
      <w:r w:rsidRPr="00A30882">
        <w:t>channelVersion.getChannelVersionStatus</w:t>
      </w:r>
      <w:proofErr w:type="spellEnd"/>
      <w:r w:rsidRPr="00A30882">
        <w:t>().</w:t>
      </w:r>
      <w:proofErr w:type="spellStart"/>
      <w:r w:rsidRPr="00A30882">
        <w:t>add</w:t>
      </w:r>
      <w:proofErr w:type="spellEnd"/>
      <w:r w:rsidRPr="00A30882">
        <w:t>("</w:t>
      </w:r>
      <w:proofErr w:type="spellStart"/>
      <w:r w:rsidRPr="00A30882">
        <w:t>active</w:t>
      </w:r>
      <w:proofErr w:type="spellEnd"/>
      <w:r w:rsidRPr="00A30882">
        <w:t>");</w:t>
      </w:r>
      <w:r w:rsidRPr="00A30882">
        <w:br/>
      </w:r>
      <w:r w:rsidRPr="00A30882">
        <w:br/>
        <w:t xml:space="preserve">        </w:t>
      </w:r>
      <w:proofErr w:type="spellStart"/>
      <w:r w:rsidRPr="00A30882">
        <w:t>channelVersion.setChannel</w:t>
      </w:r>
      <w:proofErr w:type="spellEnd"/>
      <w:r w:rsidRPr="00A30882">
        <w:t>(</w:t>
      </w:r>
      <w:proofErr w:type="spellStart"/>
      <w:r w:rsidRPr="00A30882">
        <w:t>channel</w:t>
      </w:r>
      <w:proofErr w:type="spellEnd"/>
      <w:r w:rsidRPr="00A30882">
        <w:t>);</w:t>
      </w:r>
      <w:r w:rsidRPr="00A30882">
        <w:br/>
        <w:t xml:space="preserve">        </w:t>
      </w:r>
      <w:proofErr w:type="spellStart"/>
      <w:r w:rsidRPr="00A30882">
        <w:t>channelVersion.setMinorVersion</w:t>
      </w:r>
      <w:proofErr w:type="spellEnd"/>
      <w:r w:rsidRPr="00A30882">
        <w:t>((</w:t>
      </w:r>
      <w:proofErr w:type="spellStart"/>
      <w:r w:rsidRPr="00A30882">
        <w:t>short</w:t>
      </w:r>
      <w:proofErr w:type="spellEnd"/>
      <w:r w:rsidRPr="00A30882">
        <w:t>) 0);</w:t>
      </w:r>
      <w:r w:rsidRPr="00A30882">
        <w:br/>
        <w:t xml:space="preserve">        </w:t>
      </w:r>
      <w:proofErr w:type="spellStart"/>
      <w:r w:rsidRPr="00A30882">
        <w:t>channelVersion.setMajorVersion</w:t>
      </w:r>
      <w:proofErr w:type="spellEnd"/>
      <w:r w:rsidRPr="00A30882">
        <w:t>((</w:t>
      </w:r>
      <w:proofErr w:type="spellStart"/>
      <w:r w:rsidRPr="00A30882">
        <w:t>short</w:t>
      </w:r>
      <w:proofErr w:type="spellEnd"/>
      <w:r w:rsidRPr="00A30882">
        <w:t>) 1);</w:t>
      </w:r>
      <w:r w:rsidRPr="00A30882">
        <w:br/>
      </w:r>
      <w:r w:rsidRPr="00A30882">
        <w:br/>
        <w:t xml:space="preserve">        </w:t>
      </w:r>
      <w:proofErr w:type="spellStart"/>
      <w:r w:rsidRPr="00A30882">
        <w:t>ChannelVersionSearchInfoStructure</w:t>
      </w:r>
      <w:proofErr w:type="spellEnd"/>
      <w:r w:rsidRPr="00A30882">
        <w:t xml:space="preserve"> </w:t>
      </w:r>
      <w:proofErr w:type="spellStart"/>
      <w:r w:rsidRPr="00A30882">
        <w:t>channelVersionSearch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ChannelVersionSearchInfoStructure</w:t>
      </w:r>
      <w:proofErr w:type="spellEnd"/>
      <w:r w:rsidRPr="00A30882">
        <w:t>();</w:t>
      </w:r>
      <w:r w:rsidRPr="00A30882">
        <w:br/>
        <w:t xml:space="preserve">        </w:t>
      </w:r>
      <w:proofErr w:type="spellStart"/>
      <w:r w:rsidRPr="00A30882">
        <w:t>channelVersionSearch.setChannelVersion</w:t>
      </w:r>
      <w:proofErr w:type="spellEnd"/>
      <w:r w:rsidRPr="00A30882">
        <w:t>(</w:t>
      </w:r>
      <w:proofErr w:type="spellStart"/>
      <w:r w:rsidRPr="00A30882">
        <w:t>channelVersion</w:t>
      </w:r>
      <w:proofErr w:type="spellEnd"/>
      <w:r w:rsidRPr="00A30882">
        <w:t>);</w:t>
      </w:r>
      <w:r w:rsidRPr="00A30882">
        <w:br/>
      </w:r>
      <w:r w:rsidRPr="00A30882">
        <w:br/>
        <w:t xml:space="preserve">        </w:t>
      </w:r>
      <w:proofErr w:type="spellStart"/>
      <w:r w:rsidRPr="00A30882">
        <w:t>SearchChannelVersionsPaged</w:t>
      </w:r>
      <w:proofErr w:type="spellEnd"/>
      <w:r w:rsidRPr="00A30882">
        <w:t xml:space="preserve"> </w:t>
      </w:r>
      <w:proofErr w:type="spellStart"/>
      <w:r w:rsidRPr="00A30882">
        <w:t>searchChannelVersionsPaged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SearchChannelVersionsPaged</w:t>
      </w:r>
      <w:proofErr w:type="spellEnd"/>
      <w:r w:rsidRPr="00A30882">
        <w:t>();</w:t>
      </w:r>
      <w:r w:rsidRPr="00A30882">
        <w:br/>
        <w:t xml:space="preserve">        searchChannelVersionsPaged.setChannelVersionSearch(channelVersionSearch);</w:t>
      </w:r>
      <w:r w:rsidRPr="00A30882">
        <w:br/>
        <w:t xml:space="preserve">        </w:t>
      </w:r>
      <w:proofErr w:type="spellStart"/>
      <w:r w:rsidRPr="00A30882">
        <w:t>SearchChannelVersionsPagedResponse</w:t>
      </w:r>
      <w:proofErr w:type="spellEnd"/>
      <w:r w:rsidRPr="00A30882">
        <w:t xml:space="preserve"> </w:t>
      </w:r>
      <w:proofErr w:type="spellStart"/>
      <w:r w:rsidRPr="00A30882">
        <w:t>channelVersions</w:t>
      </w:r>
      <w:proofErr w:type="spellEnd"/>
      <w:r w:rsidRPr="00A30882">
        <w:t xml:space="preserve"> = </w:t>
      </w:r>
      <w:proofErr w:type="spellStart"/>
      <w:r w:rsidRPr="00A30882">
        <w:t>port.searchChannelVersionsPaged</w:t>
      </w:r>
      <w:proofErr w:type="spellEnd"/>
      <w:r w:rsidRPr="00A30882">
        <w:t>(</w:t>
      </w:r>
      <w:proofErr w:type="spellStart"/>
      <w:r w:rsidRPr="00A30882">
        <w:t>searchChannelVersionsPaged</w:t>
      </w:r>
      <w:proofErr w:type="spellEnd"/>
      <w:r w:rsidRPr="00A30882">
        <w:t>);</w:t>
      </w:r>
      <w:r w:rsidRPr="00A30882">
        <w:br/>
      </w:r>
      <w:r w:rsidRPr="00A30882">
        <w:br/>
        <w:t xml:space="preserve">        </w:t>
      </w:r>
      <w:proofErr w:type="spellStart"/>
      <w:r w:rsidRPr="00A30882">
        <w:t>if</w:t>
      </w:r>
      <w:proofErr w:type="spellEnd"/>
      <w:r w:rsidRPr="00A30882">
        <w:t xml:space="preserve"> (</w:t>
      </w:r>
      <w:proofErr w:type="spellStart"/>
      <w:r w:rsidRPr="00A30882">
        <w:t>channelVersions.getChannelVersionsList</w:t>
      </w:r>
      <w:proofErr w:type="spellEnd"/>
      <w:r w:rsidRPr="00A30882">
        <w:t>().</w:t>
      </w:r>
      <w:proofErr w:type="spellStart"/>
      <w:r w:rsidRPr="00A30882">
        <w:t>getCount</w:t>
      </w:r>
      <w:proofErr w:type="spellEnd"/>
      <w:r w:rsidRPr="00A30882">
        <w:t>() == 0) {</w:t>
      </w:r>
      <w:r w:rsidRPr="00A30882">
        <w:br/>
        <w:t xml:space="preserve">            </w:t>
      </w:r>
      <w:proofErr w:type="spellStart"/>
      <w:r w:rsidRPr="00A30882">
        <w:t>InsertChannelVersion</w:t>
      </w:r>
      <w:proofErr w:type="spellEnd"/>
      <w:r w:rsidRPr="00A30882">
        <w:t xml:space="preserve"> </w:t>
      </w:r>
      <w:proofErr w:type="spellStart"/>
      <w:r w:rsidRPr="00A30882">
        <w:t>insertChannelVersion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InsertChannelVersion</w:t>
      </w:r>
      <w:proofErr w:type="spellEnd"/>
      <w:r w:rsidRPr="00A30882">
        <w:t>();</w:t>
      </w:r>
      <w:r w:rsidRPr="00A30882">
        <w:br/>
        <w:t xml:space="preserve">            </w:t>
      </w:r>
      <w:proofErr w:type="spellStart"/>
      <w:r w:rsidRPr="00A30882">
        <w:t>insertChannelVersion.setChannelVersionData</w:t>
      </w:r>
      <w:proofErr w:type="spellEnd"/>
      <w:r w:rsidRPr="00A30882">
        <w:t>(</w:t>
      </w:r>
      <w:proofErr w:type="spellStart"/>
      <w:r w:rsidRPr="00A30882">
        <w:t>channelVersion</w:t>
      </w:r>
      <w:proofErr w:type="spellEnd"/>
      <w:r w:rsidRPr="00A30882">
        <w:t>);</w:t>
      </w:r>
      <w:r w:rsidRPr="00A30882">
        <w:br/>
        <w:t xml:space="preserve">            </w:t>
      </w:r>
      <w:proofErr w:type="spellStart"/>
      <w:r w:rsidRPr="00A30882">
        <w:t>int</w:t>
      </w:r>
      <w:proofErr w:type="spellEnd"/>
      <w:r w:rsidRPr="00A30882">
        <w:t xml:space="preserve"> </w:t>
      </w:r>
      <w:proofErr w:type="spellStart"/>
      <w:r w:rsidRPr="00A30882">
        <w:t>channelId</w:t>
      </w:r>
      <w:proofErr w:type="spellEnd"/>
      <w:r w:rsidRPr="00A30882">
        <w:t xml:space="preserve"> = port.insertChannelVersion(insertChannelVersion).getInsertChannelVersionResponse();</w:t>
      </w:r>
      <w:r w:rsidRPr="00A30882">
        <w:br/>
        <w:t xml:space="preserve">            </w:t>
      </w:r>
      <w:proofErr w:type="spellStart"/>
      <w:r w:rsidRPr="00A30882">
        <w:t>System.out.println</w:t>
      </w:r>
      <w:proofErr w:type="spellEnd"/>
      <w:r w:rsidRPr="00A30882">
        <w:t>("</w:t>
      </w:r>
      <w:proofErr w:type="spellStart"/>
      <w:r w:rsidRPr="00A30882">
        <w:t>Channel</w:t>
      </w:r>
      <w:proofErr w:type="spellEnd"/>
      <w:r w:rsidRPr="00A30882">
        <w:t xml:space="preserve"> </w:t>
      </w:r>
      <w:proofErr w:type="spellStart"/>
      <w:r w:rsidRPr="00A30882">
        <w:t>version</w:t>
      </w:r>
      <w:proofErr w:type="spellEnd"/>
      <w:r w:rsidRPr="00A30882">
        <w:t xml:space="preserve"> </w:t>
      </w:r>
      <w:proofErr w:type="spellStart"/>
      <w:r w:rsidRPr="00A30882">
        <w:t>created</w:t>
      </w:r>
      <w:proofErr w:type="spellEnd"/>
      <w:r w:rsidRPr="00A30882">
        <w:t>");</w:t>
      </w:r>
      <w:r w:rsidRPr="00A30882">
        <w:br/>
        <w:t xml:space="preserve">        } </w:t>
      </w:r>
      <w:proofErr w:type="spellStart"/>
      <w:r w:rsidRPr="00A30882">
        <w:t>else</w:t>
      </w:r>
      <w:proofErr w:type="spellEnd"/>
      <w:r w:rsidRPr="00A30882">
        <w:t xml:space="preserve"> {</w:t>
      </w:r>
      <w:r w:rsidRPr="00A30882">
        <w:br/>
        <w:t xml:space="preserve">            </w:t>
      </w:r>
      <w:proofErr w:type="spellStart"/>
      <w:r w:rsidRPr="00A30882">
        <w:t>System.out.println</w:t>
      </w:r>
      <w:proofErr w:type="spellEnd"/>
      <w:r w:rsidRPr="00A30882">
        <w:t>("</w:t>
      </w:r>
      <w:proofErr w:type="spellStart"/>
      <w:r w:rsidRPr="00A30882">
        <w:t>Channel</w:t>
      </w:r>
      <w:proofErr w:type="spellEnd"/>
      <w:r w:rsidRPr="00A30882">
        <w:t xml:space="preserve"> </w:t>
      </w:r>
      <w:proofErr w:type="spellStart"/>
      <w:r w:rsidRPr="00A30882">
        <w:t>version</w:t>
      </w:r>
      <w:proofErr w:type="spellEnd"/>
      <w:r w:rsidRPr="00A30882">
        <w:t xml:space="preserve"> </w:t>
      </w:r>
      <w:proofErr w:type="spellStart"/>
      <w:r w:rsidRPr="00A30882">
        <w:t>found</w:t>
      </w:r>
      <w:proofErr w:type="spellEnd"/>
      <w:r w:rsidRPr="00A30882">
        <w:t>");</w:t>
      </w:r>
      <w:r w:rsidRPr="00A30882">
        <w:br/>
        <w:t xml:space="preserve">        }</w:t>
      </w:r>
      <w:r w:rsidRPr="00A30882">
        <w:br/>
      </w:r>
      <w:r w:rsidRPr="00A30882">
        <w:br/>
        <w:t xml:space="preserve">        </w:t>
      </w:r>
      <w:proofErr w:type="spellStart"/>
      <w:r w:rsidRPr="00A30882">
        <w:t>DITMessageService</w:t>
      </w:r>
      <w:proofErr w:type="spellEnd"/>
      <w:r w:rsidRPr="00A30882">
        <w:t xml:space="preserve"> </w:t>
      </w:r>
      <w:proofErr w:type="spellStart"/>
      <w:r w:rsidRPr="00A30882">
        <w:t>dITService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DITMessageService</w:t>
      </w:r>
      <w:proofErr w:type="spellEnd"/>
      <w:r w:rsidRPr="00A30882">
        <w:t>();</w:t>
      </w:r>
      <w:r w:rsidRPr="00A30882">
        <w:br/>
      </w:r>
      <w:r w:rsidRPr="00A30882">
        <w:br/>
        <w:t xml:space="preserve">        </w:t>
      </w:r>
      <w:proofErr w:type="spellStart"/>
      <w:r w:rsidRPr="00A30882">
        <w:t>IDITMessageServiceContract</w:t>
      </w:r>
      <w:proofErr w:type="spellEnd"/>
      <w:r w:rsidRPr="00A30882">
        <w:t xml:space="preserve"> </w:t>
      </w:r>
      <w:proofErr w:type="spellStart"/>
      <w:r w:rsidRPr="00A30882">
        <w:t>ditClient</w:t>
      </w:r>
      <w:proofErr w:type="spellEnd"/>
      <w:r w:rsidRPr="00A30882">
        <w:t xml:space="preserve"> = dITService.getWs2007FederationNoSctMtom();</w:t>
      </w:r>
      <w:r w:rsidRPr="00A30882">
        <w:br/>
        <w:t xml:space="preserve">        </w:t>
      </w:r>
      <w:proofErr w:type="spellStart"/>
      <w:r w:rsidRPr="00A30882">
        <w:t>Map</w:t>
      </w:r>
      <w:proofErr w:type="spellEnd"/>
      <w:r w:rsidRPr="00A30882">
        <w:t>&lt;</w:t>
      </w:r>
      <w:proofErr w:type="spellStart"/>
      <w:r w:rsidRPr="00A30882">
        <w:t>String</w:t>
      </w:r>
      <w:proofErr w:type="spellEnd"/>
      <w:r w:rsidRPr="00A30882">
        <w:t xml:space="preserve">, </w:t>
      </w:r>
      <w:proofErr w:type="spellStart"/>
      <w:r w:rsidRPr="00A30882">
        <w:t>Object</w:t>
      </w:r>
      <w:proofErr w:type="spellEnd"/>
      <w:r w:rsidRPr="00A30882">
        <w:t xml:space="preserve">&gt; </w:t>
      </w:r>
      <w:proofErr w:type="spellStart"/>
      <w:r w:rsidRPr="00A30882">
        <w:t>ditCtx</w:t>
      </w:r>
      <w:proofErr w:type="spellEnd"/>
      <w:r w:rsidRPr="00A30882">
        <w:t xml:space="preserve"> = ((</w:t>
      </w:r>
      <w:proofErr w:type="spellStart"/>
      <w:r w:rsidRPr="00A30882">
        <w:t>BindingProvider</w:t>
      </w:r>
      <w:proofErr w:type="spellEnd"/>
      <w:r w:rsidRPr="00A30882">
        <w:t xml:space="preserve">) </w:t>
      </w:r>
      <w:proofErr w:type="spellStart"/>
      <w:r w:rsidRPr="00A30882">
        <w:t>ditClient</w:t>
      </w:r>
      <w:proofErr w:type="spellEnd"/>
      <w:r w:rsidRPr="00A30882">
        <w:t>).</w:t>
      </w:r>
      <w:proofErr w:type="spellStart"/>
      <w:r w:rsidRPr="00A30882">
        <w:t>getRequestContext</w:t>
      </w:r>
      <w:proofErr w:type="spellEnd"/>
      <w:r w:rsidRPr="00A30882">
        <w:t>();</w:t>
      </w:r>
      <w:r w:rsidRPr="00A30882">
        <w:br/>
        <w:t xml:space="preserve">        /*</w:t>
      </w:r>
      <w:proofErr w:type="spellStart"/>
      <w:r w:rsidRPr="00A30882">
        <w:t>ditCtx.put</w:t>
      </w:r>
      <w:proofErr w:type="spellEnd"/>
      <w:r w:rsidRPr="00A30882">
        <w:t>("</w:t>
      </w:r>
      <w:proofErr w:type="spellStart"/>
      <w:r w:rsidRPr="00A30882">
        <w:t>ws-security.username</w:t>
      </w:r>
      <w:proofErr w:type="spellEnd"/>
      <w:r w:rsidRPr="00A30882">
        <w:t>", "</w:t>
      </w:r>
      <w:proofErr w:type="spellStart"/>
      <w:r w:rsidRPr="00A30882">
        <w:t>DitAdmin</w:t>
      </w:r>
      <w:proofErr w:type="spellEnd"/>
      <w:r w:rsidRPr="00A30882">
        <w:t>");</w:t>
      </w:r>
      <w:r w:rsidRPr="00A30882">
        <w:br/>
        <w:t xml:space="preserve">        </w:t>
      </w:r>
      <w:proofErr w:type="spellStart"/>
      <w:r w:rsidRPr="00A30882">
        <w:t>ditCtx.put</w:t>
      </w:r>
      <w:proofErr w:type="spellEnd"/>
      <w:r w:rsidRPr="00A30882">
        <w:t>("</w:t>
      </w:r>
      <w:proofErr w:type="spellStart"/>
      <w:r w:rsidRPr="00A30882">
        <w:t>ws-security.password</w:t>
      </w:r>
      <w:proofErr w:type="spellEnd"/>
      <w:r w:rsidRPr="00A30882">
        <w:t>", "</w:t>
      </w:r>
      <w:proofErr w:type="spellStart"/>
      <w:r w:rsidRPr="00A30882">
        <w:t>password</w:t>
      </w:r>
      <w:proofErr w:type="spellEnd"/>
      <w:r w:rsidRPr="00A30882">
        <w:t>");*/</w:t>
      </w:r>
      <w:r w:rsidRPr="00A30882">
        <w:br/>
      </w:r>
      <w:r w:rsidRPr="00A30882">
        <w:br/>
      </w:r>
      <w:r w:rsidRPr="00A30882">
        <w:br/>
        <w:t xml:space="preserve">        MessageSaveStructure2 </w:t>
      </w:r>
      <w:proofErr w:type="spellStart"/>
      <w:r w:rsidRPr="00A30882">
        <w:t>message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MessageSaveStructure2();</w:t>
      </w:r>
      <w:r w:rsidRPr="00A30882">
        <w:br/>
        <w:t xml:space="preserve">        </w:t>
      </w:r>
      <w:proofErr w:type="spellStart"/>
      <w:r w:rsidRPr="00A30882">
        <w:t>message.setChannelVersionURN</w:t>
      </w:r>
      <w:proofErr w:type="spellEnd"/>
      <w:r w:rsidRPr="00A30882">
        <w:t>(</w:t>
      </w:r>
      <w:proofErr w:type="spellStart"/>
      <w:r w:rsidRPr="00A30882">
        <w:t>channelVersionURN</w:t>
      </w:r>
      <w:proofErr w:type="spellEnd"/>
      <w:r w:rsidRPr="00A30882">
        <w:t>);</w:t>
      </w:r>
      <w:r w:rsidRPr="00A30882">
        <w:br/>
        <w:t xml:space="preserve">        </w:t>
      </w:r>
      <w:proofErr w:type="spellStart"/>
      <w:r w:rsidRPr="00A30882">
        <w:t>BussinesMessageType</w:t>
      </w:r>
      <w:proofErr w:type="spellEnd"/>
      <w:r w:rsidRPr="00A30882">
        <w:t xml:space="preserve"> </w:t>
      </w:r>
      <w:proofErr w:type="spellStart"/>
      <w:r w:rsidRPr="00A30882">
        <w:t>bussinesMessage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BussinesMessageType</w:t>
      </w:r>
      <w:proofErr w:type="spellEnd"/>
      <w:r w:rsidRPr="00A30882">
        <w:t>();</w:t>
      </w:r>
      <w:r w:rsidRPr="00A30882">
        <w:br/>
        <w:t xml:space="preserve">        </w:t>
      </w:r>
      <w:proofErr w:type="spellStart"/>
      <w:r w:rsidRPr="00A30882">
        <w:t>message.setBussinesMessage</w:t>
      </w:r>
      <w:proofErr w:type="spellEnd"/>
      <w:r w:rsidRPr="00A30882">
        <w:t>(</w:t>
      </w:r>
      <w:proofErr w:type="spellStart"/>
      <w:r w:rsidRPr="00A30882">
        <w:t>bussinesMessage</w:t>
      </w:r>
      <w:proofErr w:type="spellEnd"/>
      <w:r w:rsidRPr="00A30882">
        <w:t>);</w:t>
      </w:r>
      <w:r w:rsidRPr="00A30882">
        <w:br/>
      </w:r>
      <w:r w:rsidRPr="00A30882">
        <w:br/>
      </w:r>
      <w:r w:rsidRPr="00A30882">
        <w:lastRenderedPageBreak/>
        <w:t xml:space="preserve">        </w:t>
      </w:r>
      <w:proofErr w:type="spellStart"/>
      <w:r w:rsidRPr="00A30882">
        <w:t>Object</w:t>
      </w:r>
      <w:proofErr w:type="spellEnd"/>
      <w:r w:rsidRPr="00A30882">
        <w:t xml:space="preserve"> </w:t>
      </w:r>
      <w:proofErr w:type="spellStart"/>
      <w:r w:rsidRPr="00A30882">
        <w:t>obj</w:t>
      </w:r>
      <w:proofErr w:type="spellEnd"/>
      <w:r w:rsidRPr="00A30882">
        <w:t xml:space="preserve"> = </w:t>
      </w:r>
      <w:proofErr w:type="spellStart"/>
      <w:r w:rsidRPr="00A30882">
        <w:t>getObject</w:t>
      </w:r>
      <w:proofErr w:type="spellEnd"/>
      <w:r w:rsidRPr="00A30882">
        <w:t>();</w:t>
      </w:r>
      <w:r w:rsidRPr="00A30882">
        <w:br/>
        <w:t xml:space="preserve">        </w:t>
      </w:r>
      <w:proofErr w:type="spellStart"/>
      <w:r w:rsidRPr="00A30882">
        <w:t>bussinesMessage.setAny</w:t>
      </w:r>
      <w:proofErr w:type="spellEnd"/>
      <w:r w:rsidRPr="00A30882">
        <w:t>(</w:t>
      </w:r>
      <w:proofErr w:type="spellStart"/>
      <w:r w:rsidRPr="00A30882">
        <w:t>obj</w:t>
      </w:r>
      <w:proofErr w:type="spellEnd"/>
      <w:r w:rsidRPr="00A30882">
        <w:t>);</w:t>
      </w:r>
      <w:r w:rsidRPr="00A30882">
        <w:br/>
      </w:r>
      <w:r w:rsidRPr="00A30882">
        <w:br/>
        <w:t xml:space="preserve">        </w:t>
      </w:r>
      <w:proofErr w:type="spellStart"/>
      <w:r w:rsidRPr="00A30882">
        <w:t>SendMessage</w:t>
      </w:r>
      <w:proofErr w:type="spellEnd"/>
      <w:r w:rsidRPr="00A30882">
        <w:t xml:space="preserve"> </w:t>
      </w:r>
      <w:proofErr w:type="spellStart"/>
      <w:r w:rsidRPr="00A30882">
        <w:t>sendMessage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SendMessage</w:t>
      </w:r>
      <w:proofErr w:type="spellEnd"/>
      <w:r w:rsidRPr="00A30882">
        <w:t>();</w:t>
      </w:r>
      <w:r w:rsidRPr="00A30882">
        <w:br/>
        <w:t xml:space="preserve">        sendMessage.setMessageSave2(</w:t>
      </w:r>
      <w:proofErr w:type="spellStart"/>
      <w:r w:rsidRPr="00A30882">
        <w:t>message</w:t>
      </w:r>
      <w:proofErr w:type="spellEnd"/>
      <w:r w:rsidRPr="00A30882">
        <w:t>);</w:t>
      </w:r>
      <w:r w:rsidRPr="00A30882">
        <w:br/>
      </w:r>
      <w:r w:rsidRPr="00A30882">
        <w:br/>
        <w:t xml:space="preserve">        lv.gov.eps.ivis.iss.ditservice.v1_0.SendMessageResponse sendMessageResponse1 = ditClient.sendMessage2(</w:t>
      </w:r>
      <w:proofErr w:type="spellStart"/>
      <w:r w:rsidRPr="00A30882">
        <w:t>sendMessage</w:t>
      </w:r>
      <w:proofErr w:type="spellEnd"/>
      <w:r w:rsidRPr="00A30882">
        <w:t>);</w:t>
      </w:r>
      <w:r w:rsidRPr="00A30882">
        <w:br/>
        <w:t xml:space="preserve">        </w:t>
      </w:r>
      <w:proofErr w:type="spellStart"/>
      <w:r w:rsidRPr="00A30882">
        <w:t>System.out.println</w:t>
      </w:r>
      <w:proofErr w:type="spellEnd"/>
      <w:r w:rsidRPr="00A30882">
        <w:t>("</w:t>
      </w:r>
      <w:proofErr w:type="spellStart"/>
      <w:r w:rsidRPr="00A30882">
        <w:t>Message</w:t>
      </w:r>
      <w:proofErr w:type="spellEnd"/>
      <w:r w:rsidRPr="00A30882">
        <w:t xml:space="preserve"> </w:t>
      </w:r>
      <w:proofErr w:type="spellStart"/>
      <w:r w:rsidRPr="00A30882">
        <w:t>Sent</w:t>
      </w:r>
      <w:proofErr w:type="spellEnd"/>
      <w:r w:rsidRPr="00A30882">
        <w:t xml:space="preserve"> : " + sendMessageResponse1.isSendMessageResult());</w:t>
      </w:r>
      <w:r w:rsidRPr="00A30882">
        <w:br/>
      </w:r>
      <w:r w:rsidRPr="00A30882">
        <w:br/>
        <w:t xml:space="preserve">    }</w:t>
      </w:r>
      <w:r w:rsidRPr="00A30882">
        <w:br/>
      </w:r>
      <w:r w:rsidRPr="00A30882">
        <w:br/>
        <w:t xml:space="preserve">    </w:t>
      </w:r>
      <w:proofErr w:type="spellStart"/>
      <w:r w:rsidRPr="00A30882">
        <w:t>static</w:t>
      </w:r>
      <w:proofErr w:type="spellEnd"/>
      <w:r w:rsidRPr="00A30882">
        <w:t xml:space="preserve"> </w:t>
      </w:r>
      <w:proofErr w:type="spellStart"/>
      <w:r w:rsidRPr="00A30882">
        <w:t>Object</w:t>
      </w:r>
      <w:proofErr w:type="spellEnd"/>
      <w:r w:rsidRPr="00A30882">
        <w:t xml:space="preserve"> </w:t>
      </w:r>
      <w:proofErr w:type="spellStart"/>
      <w:r w:rsidRPr="00A30882">
        <w:t>getObject</w:t>
      </w:r>
      <w:proofErr w:type="spellEnd"/>
      <w:r w:rsidRPr="00A30882">
        <w:t>() {</w:t>
      </w:r>
      <w:r w:rsidRPr="00A30882">
        <w:br/>
        <w:t xml:space="preserve">        </w:t>
      </w:r>
      <w:proofErr w:type="spellStart"/>
      <w:r w:rsidRPr="00A30882">
        <w:t>try</w:t>
      </w:r>
      <w:proofErr w:type="spellEnd"/>
      <w:r w:rsidRPr="00A30882">
        <w:t xml:space="preserve"> {</w:t>
      </w:r>
      <w:r w:rsidRPr="00A30882">
        <w:br/>
        <w:t xml:space="preserve">            </w:t>
      </w:r>
      <w:proofErr w:type="spellStart"/>
      <w:r w:rsidRPr="00A30882">
        <w:t>File</w:t>
      </w:r>
      <w:proofErr w:type="spellEnd"/>
      <w:r w:rsidRPr="00A30882">
        <w:t xml:space="preserve"> </w:t>
      </w:r>
      <w:proofErr w:type="spellStart"/>
      <w:r w:rsidRPr="00A30882">
        <w:t>fXmlFile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File</w:t>
      </w:r>
      <w:proofErr w:type="spellEnd"/>
      <w:r w:rsidRPr="00A30882">
        <w:t>("data.xml");</w:t>
      </w:r>
      <w:r w:rsidRPr="00A30882">
        <w:br/>
      </w:r>
      <w:r w:rsidRPr="00A30882">
        <w:br/>
        <w:t xml:space="preserve">            </w:t>
      </w:r>
      <w:proofErr w:type="spellStart"/>
      <w:r w:rsidRPr="00A30882">
        <w:t>DocumentBuilderFactory</w:t>
      </w:r>
      <w:proofErr w:type="spellEnd"/>
      <w:r w:rsidRPr="00A30882">
        <w:t xml:space="preserve"> </w:t>
      </w:r>
      <w:proofErr w:type="spellStart"/>
      <w:r w:rsidRPr="00A30882">
        <w:t>dbFactory</w:t>
      </w:r>
      <w:proofErr w:type="spellEnd"/>
      <w:r w:rsidRPr="00A30882">
        <w:t xml:space="preserve"> = </w:t>
      </w:r>
      <w:proofErr w:type="spellStart"/>
      <w:r w:rsidRPr="00A30882">
        <w:t>DocumentBuilderFactory.newInstance</w:t>
      </w:r>
      <w:proofErr w:type="spellEnd"/>
      <w:r w:rsidRPr="00A30882">
        <w:t>();</w:t>
      </w:r>
      <w:r w:rsidRPr="00A30882">
        <w:br/>
        <w:t xml:space="preserve">            </w:t>
      </w:r>
      <w:proofErr w:type="spellStart"/>
      <w:r w:rsidRPr="00A30882">
        <w:t>DocumentBuilder</w:t>
      </w:r>
      <w:proofErr w:type="spellEnd"/>
      <w:r w:rsidRPr="00A30882">
        <w:t xml:space="preserve"> </w:t>
      </w:r>
      <w:proofErr w:type="spellStart"/>
      <w:r w:rsidRPr="00A30882">
        <w:t>dBuilder</w:t>
      </w:r>
      <w:proofErr w:type="spellEnd"/>
      <w:r w:rsidRPr="00A30882">
        <w:t xml:space="preserve"> = </w:t>
      </w:r>
      <w:proofErr w:type="spellStart"/>
      <w:r w:rsidRPr="00A30882">
        <w:t>dbFactory.newDocumentBuilder</w:t>
      </w:r>
      <w:proofErr w:type="spellEnd"/>
      <w:r w:rsidRPr="00A30882">
        <w:t>();</w:t>
      </w:r>
      <w:r w:rsidRPr="00A30882">
        <w:br/>
        <w:t xml:space="preserve">            </w:t>
      </w:r>
      <w:proofErr w:type="spellStart"/>
      <w:r w:rsidRPr="00A30882">
        <w:t>Document</w:t>
      </w:r>
      <w:proofErr w:type="spellEnd"/>
      <w:r w:rsidRPr="00A30882">
        <w:t xml:space="preserve"> </w:t>
      </w:r>
      <w:proofErr w:type="spellStart"/>
      <w:r w:rsidRPr="00A30882">
        <w:t>doc</w:t>
      </w:r>
      <w:proofErr w:type="spellEnd"/>
      <w:r w:rsidRPr="00A30882">
        <w:t xml:space="preserve"> = </w:t>
      </w:r>
      <w:proofErr w:type="spellStart"/>
      <w:r w:rsidRPr="00A30882">
        <w:t>dBuilder.parse</w:t>
      </w:r>
      <w:proofErr w:type="spellEnd"/>
      <w:r w:rsidRPr="00A30882">
        <w:t>(</w:t>
      </w:r>
      <w:proofErr w:type="spellStart"/>
      <w:r w:rsidRPr="00A30882">
        <w:t>fXmlFile</w:t>
      </w:r>
      <w:proofErr w:type="spellEnd"/>
      <w:r w:rsidRPr="00A30882">
        <w:t>);</w:t>
      </w:r>
      <w:r w:rsidRPr="00A30882">
        <w:br/>
        <w:t xml:space="preserve">            </w:t>
      </w:r>
      <w:proofErr w:type="spellStart"/>
      <w:r w:rsidRPr="00A30882">
        <w:t>doc.getDocumentElement</w:t>
      </w:r>
      <w:proofErr w:type="spellEnd"/>
      <w:r w:rsidRPr="00A30882">
        <w:t>().</w:t>
      </w:r>
      <w:proofErr w:type="spellStart"/>
      <w:r w:rsidRPr="00A30882">
        <w:t>normalize</w:t>
      </w:r>
      <w:proofErr w:type="spellEnd"/>
      <w:r w:rsidRPr="00A30882">
        <w:t>();</w:t>
      </w:r>
      <w:r w:rsidRPr="00A30882">
        <w:br/>
      </w:r>
      <w:r w:rsidRPr="00A30882">
        <w:br/>
        <w:t xml:space="preserve">            Element e = </w:t>
      </w:r>
      <w:proofErr w:type="spellStart"/>
      <w:r w:rsidRPr="00A30882">
        <w:t>doc.getDocumentElement</w:t>
      </w:r>
      <w:proofErr w:type="spellEnd"/>
      <w:r w:rsidRPr="00A30882">
        <w:t>();</w:t>
      </w:r>
      <w:r w:rsidRPr="00A30882">
        <w:br/>
        <w:t xml:space="preserve">            </w:t>
      </w:r>
      <w:proofErr w:type="spellStart"/>
      <w:r w:rsidRPr="00A30882">
        <w:t>return</w:t>
      </w:r>
      <w:proofErr w:type="spellEnd"/>
      <w:r w:rsidRPr="00A30882">
        <w:t xml:space="preserve"> e;</w:t>
      </w:r>
      <w:r w:rsidRPr="00A30882">
        <w:br/>
      </w:r>
      <w:r w:rsidRPr="00A30882">
        <w:br/>
        <w:t xml:space="preserve">        } </w:t>
      </w:r>
      <w:proofErr w:type="spellStart"/>
      <w:r w:rsidRPr="00A30882">
        <w:t>catch</w:t>
      </w:r>
      <w:proofErr w:type="spellEnd"/>
      <w:r w:rsidRPr="00A30882">
        <w:t xml:space="preserve"> (</w:t>
      </w:r>
      <w:proofErr w:type="spellStart"/>
      <w:r w:rsidRPr="00A30882">
        <w:t>SAXException</w:t>
      </w:r>
      <w:proofErr w:type="spellEnd"/>
      <w:r w:rsidRPr="00A30882">
        <w:t xml:space="preserve"> </w:t>
      </w:r>
      <w:proofErr w:type="spellStart"/>
      <w:r w:rsidRPr="00A30882">
        <w:t>ex</w:t>
      </w:r>
      <w:proofErr w:type="spellEnd"/>
      <w:r w:rsidRPr="00A30882">
        <w:t>) {</w:t>
      </w:r>
      <w:r w:rsidRPr="00A30882">
        <w:br/>
        <w:t xml:space="preserve">            Logger.getLogger(SendLargeMessage.class.getName()).log(Level.SEVERE, </w:t>
      </w:r>
      <w:proofErr w:type="spellStart"/>
      <w:r w:rsidRPr="00A30882">
        <w:t>null</w:t>
      </w:r>
      <w:proofErr w:type="spellEnd"/>
      <w:r w:rsidRPr="00A30882">
        <w:t xml:space="preserve">, </w:t>
      </w:r>
      <w:proofErr w:type="spellStart"/>
      <w:r w:rsidRPr="00A30882">
        <w:t>ex</w:t>
      </w:r>
      <w:proofErr w:type="spellEnd"/>
      <w:r w:rsidRPr="00A30882">
        <w:t>);</w:t>
      </w:r>
      <w:r w:rsidRPr="00A30882">
        <w:br/>
        <w:t xml:space="preserve">        } </w:t>
      </w:r>
      <w:proofErr w:type="spellStart"/>
      <w:r w:rsidRPr="00A30882">
        <w:t>catch</w:t>
      </w:r>
      <w:proofErr w:type="spellEnd"/>
      <w:r w:rsidRPr="00A30882">
        <w:t xml:space="preserve"> (</w:t>
      </w:r>
      <w:proofErr w:type="spellStart"/>
      <w:r w:rsidRPr="00A30882">
        <w:t>IOException</w:t>
      </w:r>
      <w:proofErr w:type="spellEnd"/>
      <w:r w:rsidRPr="00A30882">
        <w:t xml:space="preserve"> </w:t>
      </w:r>
      <w:proofErr w:type="spellStart"/>
      <w:r w:rsidRPr="00A30882">
        <w:t>ex</w:t>
      </w:r>
      <w:proofErr w:type="spellEnd"/>
      <w:r w:rsidRPr="00A30882">
        <w:t>) {</w:t>
      </w:r>
      <w:r w:rsidRPr="00A30882">
        <w:br/>
        <w:t xml:space="preserve">            Logger.getLogger(SendLargeMessage.class.getName()).log(Level.SEVERE, </w:t>
      </w:r>
      <w:proofErr w:type="spellStart"/>
      <w:r w:rsidRPr="00A30882">
        <w:t>null</w:t>
      </w:r>
      <w:proofErr w:type="spellEnd"/>
      <w:r w:rsidRPr="00A30882">
        <w:t xml:space="preserve">, </w:t>
      </w:r>
      <w:proofErr w:type="spellStart"/>
      <w:r w:rsidRPr="00A30882">
        <w:t>ex</w:t>
      </w:r>
      <w:proofErr w:type="spellEnd"/>
      <w:r w:rsidRPr="00A30882">
        <w:t>);</w:t>
      </w:r>
      <w:r w:rsidRPr="00A30882">
        <w:br/>
        <w:t xml:space="preserve">        } </w:t>
      </w:r>
      <w:proofErr w:type="spellStart"/>
      <w:r w:rsidRPr="00A30882">
        <w:t>catch</w:t>
      </w:r>
      <w:proofErr w:type="spellEnd"/>
      <w:r w:rsidRPr="00A30882">
        <w:t xml:space="preserve"> (</w:t>
      </w:r>
      <w:proofErr w:type="spellStart"/>
      <w:r w:rsidRPr="00A30882">
        <w:t>ParserConfigurationException</w:t>
      </w:r>
      <w:proofErr w:type="spellEnd"/>
      <w:r w:rsidRPr="00A30882">
        <w:t xml:space="preserve"> </w:t>
      </w:r>
      <w:proofErr w:type="spellStart"/>
      <w:r w:rsidRPr="00A30882">
        <w:t>ex</w:t>
      </w:r>
      <w:proofErr w:type="spellEnd"/>
      <w:r w:rsidRPr="00A30882">
        <w:t>) {</w:t>
      </w:r>
      <w:r w:rsidRPr="00A30882">
        <w:br/>
        <w:t xml:space="preserve">            Logger.getLogger(SendLargeMessage.class.getName()).log(Level.SEVERE, </w:t>
      </w:r>
      <w:proofErr w:type="spellStart"/>
      <w:r w:rsidRPr="00A30882">
        <w:t>null</w:t>
      </w:r>
      <w:proofErr w:type="spellEnd"/>
      <w:r w:rsidRPr="00A30882">
        <w:t xml:space="preserve">, </w:t>
      </w:r>
      <w:proofErr w:type="spellStart"/>
      <w:r w:rsidRPr="00A30882">
        <w:t>ex</w:t>
      </w:r>
      <w:proofErr w:type="spellEnd"/>
      <w:r w:rsidRPr="00A30882">
        <w:t>);</w:t>
      </w:r>
      <w:r w:rsidRPr="00A30882">
        <w:br/>
        <w:t xml:space="preserve">        }</w:t>
      </w:r>
      <w:r w:rsidRPr="00A30882">
        <w:br/>
        <w:t xml:space="preserve">        </w:t>
      </w:r>
      <w:proofErr w:type="spellStart"/>
      <w:r w:rsidRPr="00A30882">
        <w:t>return</w:t>
      </w:r>
      <w:proofErr w:type="spellEnd"/>
      <w:r w:rsidRPr="00A30882">
        <w:t xml:space="preserve"> </w:t>
      </w:r>
      <w:proofErr w:type="spellStart"/>
      <w:r w:rsidRPr="00A30882">
        <w:t>null</w:t>
      </w:r>
      <w:proofErr w:type="spellEnd"/>
      <w:r w:rsidRPr="00A30882">
        <w:t>;</w:t>
      </w:r>
      <w:r w:rsidRPr="00A30882">
        <w:br/>
        <w:t xml:space="preserve">    }</w:t>
      </w:r>
      <w:r w:rsidRPr="00A30882">
        <w:br/>
        <w:t>}</w:t>
      </w:r>
    </w:p>
    <w:p w14:paraId="7C8B22D9" w14:textId="7AC32CE0" w:rsidR="002030A1" w:rsidRPr="00A30882" w:rsidRDefault="002030A1" w:rsidP="00E51425">
      <w:pPr>
        <w:pStyle w:val="Sourcewithforeground"/>
        <w:jc w:val="left"/>
      </w:pPr>
    </w:p>
    <w:p w14:paraId="2C9D7A3F" w14:textId="77777777" w:rsidR="002030A1" w:rsidRPr="00A30882" w:rsidRDefault="002030A1" w:rsidP="00E51425">
      <w:pPr>
        <w:pStyle w:val="Sourcewithforeground"/>
        <w:jc w:val="left"/>
      </w:pPr>
    </w:p>
    <w:p w14:paraId="251C6DCC" w14:textId="6D76504B" w:rsidR="002C11E2" w:rsidRPr="00A30882" w:rsidRDefault="002F4905" w:rsidP="001E2C06">
      <w:pPr>
        <w:pStyle w:val="Heading3"/>
      </w:pPr>
      <w:bookmarkStart w:id="159" w:name="_Toc110419724"/>
      <w:r w:rsidRPr="00A30882">
        <w:t>F</w:t>
      </w:r>
      <w:r w:rsidR="002C11E2" w:rsidRPr="00A30882">
        <w:t>TP piemēri Java</w:t>
      </w:r>
      <w:bookmarkEnd w:id="159"/>
    </w:p>
    <w:p w14:paraId="4EACF5E3" w14:textId="22E65C80" w:rsidR="002C11E2" w:rsidRPr="00A30882" w:rsidRDefault="002C11E2" w:rsidP="002F3430">
      <w:r w:rsidRPr="00A30882">
        <w:t xml:space="preserve">DIT FTP </w:t>
      </w:r>
      <w:proofErr w:type="spellStart"/>
      <w:r w:rsidRPr="00A30882">
        <w:t>pieslēgumu</w:t>
      </w:r>
      <w:proofErr w:type="spellEnd"/>
      <w:r w:rsidRPr="00A30882">
        <w:t xml:space="preserve"> var pārbaudīt</w:t>
      </w:r>
      <w:r w:rsidR="00DA095E" w:rsidRPr="00A30882">
        <w:t>,</w:t>
      </w:r>
      <w:r w:rsidRPr="00A30882">
        <w:t xml:space="preserve"> izmantojot parasto FTP klientu, piem</w:t>
      </w:r>
      <w:r w:rsidR="00DA095E" w:rsidRPr="00A30882">
        <w:t>ē</w:t>
      </w:r>
      <w:r w:rsidRPr="00A30882">
        <w:t>ram</w:t>
      </w:r>
      <w:r w:rsidR="004D4E11" w:rsidRPr="00A30882">
        <w:t>,</w:t>
      </w:r>
      <w:r w:rsidRPr="00A30882">
        <w:t xml:space="preserve"> </w:t>
      </w:r>
      <w:proofErr w:type="spellStart"/>
      <w:r w:rsidRPr="00A30882">
        <w:rPr>
          <w:i/>
        </w:rPr>
        <w:t>FileZilla</w:t>
      </w:r>
      <w:proofErr w:type="spellEnd"/>
      <w:r w:rsidRPr="00A30882">
        <w:rPr>
          <w:i/>
        </w:rPr>
        <w:t xml:space="preserve">. </w:t>
      </w:r>
      <w:proofErr w:type="spellStart"/>
      <w:r w:rsidRPr="00A30882">
        <w:rPr>
          <w:i/>
        </w:rPr>
        <w:t>FileZilla</w:t>
      </w:r>
      <w:proofErr w:type="spellEnd"/>
      <w:r w:rsidRPr="00A30882">
        <w:rPr>
          <w:i/>
        </w:rPr>
        <w:t xml:space="preserve"> </w:t>
      </w:r>
      <w:proofErr w:type="spellStart"/>
      <w:r w:rsidRPr="00A30882">
        <w:rPr>
          <w:i/>
        </w:rPr>
        <w:t>ftp</w:t>
      </w:r>
      <w:proofErr w:type="spellEnd"/>
      <w:r w:rsidRPr="00A30882">
        <w:t xml:space="preserve"> kanāla konfigurācija ir pieejama </w:t>
      </w:r>
      <w:r w:rsidRPr="00A30882">
        <w:fldChar w:fldCharType="begin"/>
      </w:r>
      <w:r w:rsidRPr="00A30882">
        <w:instrText xml:space="preserve"> REF _Ref335050167 \h </w:instrText>
      </w:r>
      <w:r w:rsidRPr="00A30882">
        <w:fldChar w:fldCharType="separate"/>
      </w:r>
      <w:r w:rsidR="00B93481" w:rsidRPr="00A30882">
        <w:rPr>
          <w:noProof/>
        </w:rPr>
        <w:t>31</w:t>
      </w:r>
      <w:r w:rsidRPr="00A30882">
        <w:fldChar w:fldCharType="end"/>
      </w:r>
      <w:r w:rsidRPr="00A30882">
        <w:t>.attēlā.</w:t>
      </w:r>
    </w:p>
    <w:p w14:paraId="5C61E9F1" w14:textId="77777777" w:rsidR="002C11E2" w:rsidRPr="00A30882" w:rsidRDefault="002C11E2" w:rsidP="002F3430">
      <w:pPr>
        <w:pStyle w:val="Pictureposition"/>
      </w:pPr>
      <w:r w:rsidRPr="00A30882">
        <w:rPr>
          <w:noProof/>
          <w:lang w:val="en-US"/>
        </w:rPr>
        <w:lastRenderedPageBreak/>
        <w:drawing>
          <wp:inline distT="0" distB="0" distL="0" distR="0" wp14:anchorId="69CEC195" wp14:editId="23EA76A1">
            <wp:extent cx="1972017" cy="1914525"/>
            <wp:effectExtent l="0" t="0" r="9525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1990247" cy="19322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58B2A5" w14:textId="1BEDA3E2" w:rsidR="002C11E2" w:rsidRPr="00A30882" w:rsidRDefault="008C1677" w:rsidP="002F3430">
      <w:pPr>
        <w:pStyle w:val="Picturecaption"/>
      </w:pPr>
      <w:fldSimple w:instr=" SEQ Attēls \* ARABIC ">
        <w:bookmarkStart w:id="160" w:name="_Ref335050167"/>
        <w:bookmarkStart w:id="161" w:name="_Toc110419780"/>
        <w:r w:rsidR="00B93481">
          <w:rPr>
            <w:noProof/>
          </w:rPr>
          <w:t>31</w:t>
        </w:r>
        <w:bookmarkEnd w:id="160"/>
      </w:fldSimple>
      <w:r w:rsidR="00957D4C" w:rsidRPr="00A30882">
        <w:t>.</w:t>
      </w:r>
      <w:r w:rsidR="002C11E2" w:rsidRPr="00A30882">
        <w:t xml:space="preserve">attēls. </w:t>
      </w:r>
      <w:proofErr w:type="spellStart"/>
      <w:r w:rsidR="002C11E2" w:rsidRPr="00A30882">
        <w:t>FileZilla</w:t>
      </w:r>
      <w:proofErr w:type="spellEnd"/>
      <w:r w:rsidR="002C11E2" w:rsidRPr="00A30882">
        <w:t xml:space="preserve"> FTP kanāla konfigurācija</w:t>
      </w:r>
      <w:bookmarkEnd w:id="161"/>
    </w:p>
    <w:p w14:paraId="242A04EB" w14:textId="363D0A91" w:rsidR="002C11E2" w:rsidRPr="00A30882" w:rsidRDefault="002C11E2" w:rsidP="001E2C06">
      <w:pPr>
        <w:pStyle w:val="Heading4"/>
      </w:pPr>
      <w:bookmarkStart w:id="162" w:name="_Toc110419725"/>
      <w:r w:rsidRPr="00A30882">
        <w:t>Datnes pievienošana (</w:t>
      </w:r>
      <w:proofErr w:type="spellStart"/>
      <w:r w:rsidRPr="00A30882">
        <w:t>FTPSendMessage</w:t>
      </w:r>
      <w:proofErr w:type="spellEnd"/>
      <w:r w:rsidRPr="00A30882">
        <w:t>)</w:t>
      </w:r>
      <w:bookmarkEnd w:id="162"/>
    </w:p>
    <w:p w14:paraId="7B0B75EC" w14:textId="6FC12A15" w:rsidR="002C11E2" w:rsidRPr="00A30882" w:rsidRDefault="002C11E2" w:rsidP="002F3430">
      <w:r w:rsidRPr="00A30882">
        <w:t xml:space="preserve">Tiek izveidots </w:t>
      </w:r>
      <w:proofErr w:type="spellStart"/>
      <w:r w:rsidRPr="00A30882">
        <w:t>piesl</w:t>
      </w:r>
      <w:r w:rsidR="008C5C04" w:rsidRPr="00A30882">
        <w:t>ē</w:t>
      </w:r>
      <w:r w:rsidRPr="00A30882">
        <w:t>gums</w:t>
      </w:r>
      <w:proofErr w:type="spellEnd"/>
      <w:r w:rsidRPr="00A30882">
        <w:t xml:space="preserve"> FTP</w:t>
      </w:r>
      <w:r w:rsidR="004D4E11" w:rsidRPr="00A30882">
        <w:t>, un</w:t>
      </w:r>
      <w:r w:rsidRPr="00A30882">
        <w:t xml:space="preserve"> tiek pievienota datne kanāla mapei, kura atbilst „URN:IVIS:100001:CHA- SampleChannel-v1-0-TYPE-DIK” kanālam:</w:t>
      </w:r>
    </w:p>
    <w:p w14:paraId="3B14A53F" w14:textId="4358412B" w:rsidR="00A22B25" w:rsidRPr="00A30882" w:rsidRDefault="00A22B25" w:rsidP="00A22B25">
      <w:pPr>
        <w:pStyle w:val="Sourcewithforeground"/>
        <w:jc w:val="left"/>
      </w:pPr>
      <w:proofErr w:type="spellStart"/>
      <w:r w:rsidRPr="00A30882">
        <w:t>package</w:t>
      </w:r>
      <w:proofErr w:type="spellEnd"/>
      <w:r w:rsidRPr="00A30882">
        <w:t xml:space="preserve"> </w:t>
      </w:r>
      <w:proofErr w:type="spellStart"/>
      <w:r w:rsidRPr="00A30882">
        <w:t>lv.abcsoftware.eves.samples.ftpsendmessage</w:t>
      </w:r>
      <w:proofErr w:type="spellEnd"/>
      <w:r w:rsidRPr="00A30882">
        <w:t>;</w:t>
      </w:r>
      <w:r w:rsidRPr="00A30882">
        <w:br/>
      </w:r>
      <w:r w:rsidRPr="00A30882">
        <w:br/>
        <w:t xml:space="preserve">import </w:t>
      </w:r>
      <w:proofErr w:type="spellStart"/>
      <w:r w:rsidRPr="00A30882">
        <w:t>java.io.FileInputStream</w:t>
      </w:r>
      <w:proofErr w:type="spellEnd"/>
      <w:r w:rsidRPr="00A30882">
        <w:t>;</w:t>
      </w:r>
      <w:r w:rsidRPr="00A30882">
        <w:br/>
        <w:t xml:space="preserve">import </w:t>
      </w:r>
      <w:proofErr w:type="spellStart"/>
      <w:r w:rsidRPr="00A30882">
        <w:t>java.io.IOException</w:t>
      </w:r>
      <w:proofErr w:type="spellEnd"/>
      <w:r w:rsidRPr="00A30882">
        <w:t>;</w:t>
      </w:r>
      <w:r w:rsidRPr="00A30882">
        <w:br/>
        <w:t xml:space="preserve">import </w:t>
      </w:r>
      <w:proofErr w:type="spellStart"/>
      <w:r w:rsidRPr="00A30882">
        <w:t>java.io.InputStream</w:t>
      </w:r>
      <w:proofErr w:type="spellEnd"/>
      <w:r w:rsidRPr="00A30882">
        <w:t>;</w:t>
      </w:r>
      <w:r w:rsidRPr="00A30882">
        <w:br/>
        <w:t xml:space="preserve">import </w:t>
      </w:r>
      <w:proofErr w:type="spellStart"/>
      <w:r w:rsidRPr="00A30882">
        <w:t>java.net.SocketException</w:t>
      </w:r>
      <w:proofErr w:type="spellEnd"/>
      <w:r w:rsidRPr="00A30882">
        <w:t>;</w:t>
      </w:r>
      <w:r w:rsidRPr="00A30882">
        <w:br/>
        <w:t xml:space="preserve">import </w:t>
      </w:r>
      <w:proofErr w:type="spellStart"/>
      <w:r w:rsidRPr="00A30882">
        <w:t>java.util.logging.Level</w:t>
      </w:r>
      <w:proofErr w:type="spellEnd"/>
      <w:r w:rsidRPr="00A30882">
        <w:t>;</w:t>
      </w:r>
      <w:r w:rsidRPr="00A30882">
        <w:br/>
        <w:t xml:space="preserve">import </w:t>
      </w:r>
      <w:proofErr w:type="spellStart"/>
      <w:r w:rsidRPr="00A30882">
        <w:t>java.util.logging.Logger</w:t>
      </w:r>
      <w:proofErr w:type="spellEnd"/>
      <w:r w:rsidRPr="00A30882">
        <w:t>;</w:t>
      </w:r>
      <w:r w:rsidRPr="00A30882">
        <w:br/>
        <w:t xml:space="preserve">import </w:t>
      </w:r>
      <w:proofErr w:type="spellStart"/>
      <w:r w:rsidRPr="00A30882">
        <w:t>org.apache.commons.net.ftp.FTPSClient</w:t>
      </w:r>
      <w:proofErr w:type="spellEnd"/>
      <w:r w:rsidRPr="00A30882">
        <w:t>;</w:t>
      </w:r>
      <w:r w:rsidRPr="00A30882">
        <w:br/>
      </w:r>
      <w:r w:rsidRPr="00A30882">
        <w:br/>
      </w:r>
      <w:proofErr w:type="spellStart"/>
      <w:r w:rsidRPr="00A30882">
        <w:t>public</w:t>
      </w:r>
      <w:proofErr w:type="spellEnd"/>
      <w:r w:rsidRPr="00A30882">
        <w:t xml:space="preserve"> </w:t>
      </w:r>
      <w:proofErr w:type="spellStart"/>
      <w:r w:rsidRPr="00A30882">
        <w:t>class</w:t>
      </w:r>
      <w:proofErr w:type="spellEnd"/>
      <w:r w:rsidRPr="00A30882">
        <w:t xml:space="preserve"> </w:t>
      </w:r>
      <w:proofErr w:type="spellStart"/>
      <w:r w:rsidRPr="00A30882">
        <w:t>FTPSendMessage</w:t>
      </w:r>
      <w:proofErr w:type="spellEnd"/>
      <w:r w:rsidRPr="00A30882">
        <w:t xml:space="preserve"> {</w:t>
      </w:r>
      <w:r w:rsidRPr="00A30882">
        <w:br/>
      </w:r>
      <w:r w:rsidRPr="00A30882">
        <w:br/>
        <w:t xml:space="preserve">    </w:t>
      </w:r>
      <w:proofErr w:type="spellStart"/>
      <w:r w:rsidRPr="00A30882">
        <w:t>public</w:t>
      </w:r>
      <w:proofErr w:type="spellEnd"/>
      <w:r w:rsidRPr="00A30882">
        <w:t xml:space="preserve"> </w:t>
      </w:r>
      <w:proofErr w:type="spellStart"/>
      <w:r w:rsidRPr="00A30882">
        <w:t>static</w:t>
      </w:r>
      <w:proofErr w:type="spellEnd"/>
      <w:r w:rsidRPr="00A30882">
        <w:t xml:space="preserve"> </w:t>
      </w:r>
      <w:proofErr w:type="spellStart"/>
      <w:r w:rsidRPr="00A30882">
        <w:t>void</w:t>
      </w:r>
      <w:proofErr w:type="spellEnd"/>
      <w:r w:rsidRPr="00A30882">
        <w:t xml:space="preserve"> </w:t>
      </w:r>
      <w:proofErr w:type="spellStart"/>
      <w:r w:rsidRPr="00A30882">
        <w:t>main</w:t>
      </w:r>
      <w:proofErr w:type="spellEnd"/>
      <w:r w:rsidRPr="00A30882">
        <w:t>(</w:t>
      </w:r>
      <w:proofErr w:type="spellStart"/>
      <w:r w:rsidRPr="00A30882">
        <w:t>String</w:t>
      </w:r>
      <w:proofErr w:type="spellEnd"/>
      <w:r w:rsidRPr="00A30882">
        <w:t xml:space="preserve">[] </w:t>
      </w:r>
      <w:proofErr w:type="spellStart"/>
      <w:r w:rsidRPr="00A30882">
        <w:t>args</w:t>
      </w:r>
      <w:proofErr w:type="spellEnd"/>
      <w:r w:rsidRPr="00A30882">
        <w:t>) {</w:t>
      </w:r>
      <w:r w:rsidRPr="00A30882">
        <w:br/>
        <w:t xml:space="preserve">        </w:t>
      </w:r>
      <w:proofErr w:type="spellStart"/>
      <w:r w:rsidRPr="00A30882">
        <w:t>FTPSClient</w:t>
      </w:r>
      <w:proofErr w:type="spellEnd"/>
      <w:r w:rsidRPr="00A30882">
        <w:t xml:space="preserve"> </w:t>
      </w:r>
      <w:proofErr w:type="spellStart"/>
      <w:r w:rsidRPr="00A30882">
        <w:t>ftp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FTPSClient</w:t>
      </w:r>
      <w:proofErr w:type="spellEnd"/>
      <w:r w:rsidRPr="00A30882">
        <w:t>();</w:t>
      </w:r>
      <w:r w:rsidRPr="00A30882">
        <w:br/>
        <w:t xml:space="preserve">        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host</w:t>
      </w:r>
      <w:proofErr w:type="spellEnd"/>
      <w:r w:rsidRPr="00A30882">
        <w:t xml:space="preserve"> = "</w:t>
      </w:r>
      <w:r w:rsidR="00821B24" w:rsidRPr="00821B24">
        <w:t>dittest</w:t>
      </w:r>
      <w:r w:rsidRPr="00A30882">
        <w:t>.vraa.gov.lv";</w:t>
      </w:r>
      <w:r w:rsidRPr="00A30882">
        <w:br/>
        <w:t xml:space="preserve">        </w:t>
      </w:r>
      <w:proofErr w:type="spellStart"/>
      <w:r w:rsidRPr="00A30882">
        <w:t>int</w:t>
      </w:r>
      <w:proofErr w:type="spellEnd"/>
      <w:r w:rsidRPr="00A30882">
        <w:t xml:space="preserve"> port = 2121;</w:t>
      </w:r>
      <w:r w:rsidRPr="00A30882">
        <w:br/>
        <w:t xml:space="preserve">        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channelName</w:t>
      </w:r>
      <w:proofErr w:type="spellEnd"/>
      <w:r w:rsidRPr="00A30882">
        <w:t xml:space="preserve"> = "</w:t>
      </w:r>
      <w:proofErr w:type="spellStart"/>
      <w:r w:rsidRPr="00A30882">
        <w:t>SampleChannel</w:t>
      </w:r>
      <w:proofErr w:type="spellEnd"/>
      <w:r w:rsidRPr="00A30882">
        <w:t>";</w:t>
      </w:r>
      <w:r w:rsidRPr="00A30882">
        <w:br/>
        <w:t xml:space="preserve">        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write</w:t>
      </w:r>
      <w:proofErr w:type="spellEnd"/>
      <w:r w:rsidRPr="00A30882">
        <w:t xml:space="preserve"> = "</w:t>
      </w:r>
      <w:proofErr w:type="spellStart"/>
      <w:r w:rsidRPr="00A30882">
        <w:t>Write</w:t>
      </w:r>
      <w:proofErr w:type="spellEnd"/>
      <w:r w:rsidRPr="00A30882">
        <w:t>";</w:t>
      </w:r>
      <w:r w:rsidRPr="00A30882">
        <w:br/>
        <w:t xml:space="preserve">        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folderName</w:t>
      </w:r>
      <w:proofErr w:type="spellEnd"/>
      <w:r w:rsidRPr="00A30882">
        <w:t xml:space="preserve"> = </w:t>
      </w:r>
      <w:proofErr w:type="spellStart"/>
      <w:r w:rsidRPr="00A30882">
        <w:t>channelName</w:t>
      </w:r>
      <w:proofErr w:type="spellEnd"/>
      <w:r w:rsidRPr="00A30882">
        <w:t xml:space="preserve"> + "/DIK-v1-0/" + </w:t>
      </w:r>
      <w:proofErr w:type="spellStart"/>
      <w:r w:rsidRPr="00A30882">
        <w:t>write</w:t>
      </w:r>
      <w:proofErr w:type="spellEnd"/>
      <w:r w:rsidRPr="00A30882">
        <w:t>;</w:t>
      </w:r>
      <w:r w:rsidRPr="00A30882">
        <w:br/>
        <w:t xml:space="preserve">        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username</w:t>
      </w:r>
      <w:proofErr w:type="spellEnd"/>
      <w:r w:rsidRPr="00A30882">
        <w:t xml:space="preserve"> = "</w:t>
      </w:r>
      <w:proofErr w:type="spellStart"/>
      <w:r w:rsidRPr="00A30882">
        <w:t>DitAdmin</w:t>
      </w:r>
      <w:proofErr w:type="spellEnd"/>
      <w:r w:rsidRPr="00A30882">
        <w:t>";</w:t>
      </w:r>
      <w:r w:rsidRPr="00A30882">
        <w:br/>
        <w:t xml:space="preserve">        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password</w:t>
      </w:r>
      <w:proofErr w:type="spellEnd"/>
      <w:r w:rsidRPr="00A30882">
        <w:t xml:space="preserve"> = "</w:t>
      </w:r>
      <w:proofErr w:type="spellStart"/>
      <w:r w:rsidR="004756B8">
        <w:t>Password</w:t>
      </w:r>
      <w:proofErr w:type="spellEnd"/>
      <w:r w:rsidRPr="00A30882">
        <w:t>";</w:t>
      </w:r>
      <w:r w:rsidRPr="00A30882">
        <w:br/>
        <w:t xml:space="preserve">        </w:t>
      </w:r>
      <w:proofErr w:type="spellStart"/>
      <w:r w:rsidRPr="00A30882">
        <w:t>try</w:t>
      </w:r>
      <w:proofErr w:type="spellEnd"/>
      <w:r w:rsidRPr="00A30882">
        <w:t xml:space="preserve"> {</w:t>
      </w:r>
      <w:r w:rsidRPr="00A30882">
        <w:br/>
        <w:t xml:space="preserve">            </w:t>
      </w:r>
      <w:proofErr w:type="spellStart"/>
      <w:r w:rsidRPr="00A30882">
        <w:t>ftp.connect</w:t>
      </w:r>
      <w:proofErr w:type="spellEnd"/>
      <w:r w:rsidRPr="00A30882">
        <w:t>(</w:t>
      </w:r>
      <w:proofErr w:type="spellStart"/>
      <w:r w:rsidRPr="00A30882">
        <w:t>host</w:t>
      </w:r>
      <w:proofErr w:type="spellEnd"/>
      <w:r w:rsidRPr="00A30882">
        <w:t>, port);</w:t>
      </w:r>
      <w:r w:rsidRPr="00A30882">
        <w:br/>
        <w:t xml:space="preserve">            </w:t>
      </w:r>
      <w:proofErr w:type="spellStart"/>
      <w:r w:rsidRPr="00A30882">
        <w:t>ftp.login</w:t>
      </w:r>
      <w:proofErr w:type="spellEnd"/>
      <w:r w:rsidRPr="00A30882">
        <w:t>(</w:t>
      </w:r>
      <w:proofErr w:type="spellStart"/>
      <w:r w:rsidRPr="00A30882">
        <w:t>username</w:t>
      </w:r>
      <w:proofErr w:type="spellEnd"/>
      <w:r w:rsidRPr="00A30882">
        <w:t xml:space="preserve">, </w:t>
      </w:r>
      <w:proofErr w:type="spellStart"/>
      <w:r w:rsidRPr="00A30882">
        <w:t>password</w:t>
      </w:r>
      <w:proofErr w:type="spellEnd"/>
      <w:r w:rsidRPr="00A30882">
        <w:t>);</w:t>
      </w:r>
      <w:r w:rsidRPr="00A30882">
        <w:br/>
        <w:t xml:space="preserve">            </w:t>
      </w:r>
      <w:proofErr w:type="spellStart"/>
      <w:r w:rsidRPr="00A30882">
        <w:t>InputStream</w:t>
      </w:r>
      <w:proofErr w:type="spellEnd"/>
      <w:r w:rsidRPr="00A30882">
        <w:t xml:space="preserve"> </w:t>
      </w:r>
      <w:proofErr w:type="spellStart"/>
      <w:r w:rsidRPr="00A30882">
        <w:t>fis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FileInputStream</w:t>
      </w:r>
      <w:proofErr w:type="spellEnd"/>
      <w:r w:rsidRPr="00A30882">
        <w:t>("../data.xml");</w:t>
      </w:r>
      <w:r w:rsidRPr="00A30882">
        <w:br/>
      </w:r>
      <w:r w:rsidRPr="00A30882">
        <w:br/>
        <w:t xml:space="preserve">            </w:t>
      </w:r>
      <w:proofErr w:type="spellStart"/>
      <w:r w:rsidRPr="00A30882">
        <w:t>ftp.storeFile</w:t>
      </w:r>
      <w:proofErr w:type="spellEnd"/>
      <w:r w:rsidRPr="00A30882">
        <w:t xml:space="preserve">("/" + </w:t>
      </w:r>
      <w:proofErr w:type="spellStart"/>
      <w:r w:rsidRPr="00A30882">
        <w:t>folderName</w:t>
      </w:r>
      <w:proofErr w:type="spellEnd"/>
      <w:r w:rsidRPr="00A30882">
        <w:t xml:space="preserve"> + "/data1.xml", </w:t>
      </w:r>
      <w:proofErr w:type="spellStart"/>
      <w:r w:rsidRPr="00A30882">
        <w:t>fis</w:t>
      </w:r>
      <w:proofErr w:type="spellEnd"/>
      <w:r w:rsidRPr="00A30882">
        <w:t>);</w:t>
      </w:r>
      <w:r w:rsidRPr="00A30882">
        <w:br/>
        <w:t xml:space="preserve">            </w:t>
      </w:r>
      <w:proofErr w:type="spellStart"/>
      <w:r w:rsidRPr="00A30882">
        <w:t>fis.close</w:t>
      </w:r>
      <w:proofErr w:type="spellEnd"/>
      <w:r w:rsidRPr="00A30882">
        <w:t>();</w:t>
      </w:r>
      <w:r w:rsidRPr="00A30882">
        <w:br/>
      </w:r>
      <w:r w:rsidRPr="00A30882">
        <w:br/>
        <w:t xml:space="preserve">            </w:t>
      </w:r>
      <w:proofErr w:type="spellStart"/>
      <w:r w:rsidRPr="00A30882">
        <w:t>ftp.logout</w:t>
      </w:r>
      <w:proofErr w:type="spellEnd"/>
      <w:r w:rsidRPr="00A30882">
        <w:t>();</w:t>
      </w:r>
      <w:r w:rsidRPr="00A30882">
        <w:br/>
        <w:t xml:space="preserve">            </w:t>
      </w:r>
      <w:proofErr w:type="spellStart"/>
      <w:r w:rsidRPr="00A30882">
        <w:t>ftp.disconnect</w:t>
      </w:r>
      <w:proofErr w:type="spellEnd"/>
      <w:r w:rsidRPr="00A30882">
        <w:t>();</w:t>
      </w:r>
      <w:r w:rsidRPr="00A30882">
        <w:br/>
        <w:t xml:space="preserve">        } </w:t>
      </w:r>
      <w:proofErr w:type="spellStart"/>
      <w:r w:rsidRPr="00A30882">
        <w:t>catch</w:t>
      </w:r>
      <w:proofErr w:type="spellEnd"/>
      <w:r w:rsidRPr="00A30882">
        <w:t xml:space="preserve"> (</w:t>
      </w:r>
      <w:proofErr w:type="spellStart"/>
      <w:r w:rsidRPr="00A30882">
        <w:t>SocketException</w:t>
      </w:r>
      <w:proofErr w:type="spellEnd"/>
      <w:r w:rsidRPr="00A30882">
        <w:t xml:space="preserve"> </w:t>
      </w:r>
      <w:proofErr w:type="spellStart"/>
      <w:r w:rsidRPr="00A30882">
        <w:t>ex</w:t>
      </w:r>
      <w:proofErr w:type="spellEnd"/>
      <w:r w:rsidRPr="00A30882">
        <w:t>) {</w:t>
      </w:r>
      <w:r w:rsidRPr="00A30882">
        <w:br/>
        <w:t xml:space="preserve">            Logger.getLogger(FTPSendMessage.class.getName()).log(Level.SEVERE, </w:t>
      </w:r>
      <w:proofErr w:type="spellStart"/>
      <w:r w:rsidRPr="00A30882">
        <w:t>null</w:t>
      </w:r>
      <w:proofErr w:type="spellEnd"/>
      <w:r w:rsidRPr="00A30882">
        <w:t xml:space="preserve">, </w:t>
      </w:r>
      <w:proofErr w:type="spellStart"/>
      <w:r w:rsidRPr="00A30882">
        <w:t>ex</w:t>
      </w:r>
      <w:proofErr w:type="spellEnd"/>
      <w:r w:rsidRPr="00A30882">
        <w:t>);</w:t>
      </w:r>
      <w:r w:rsidRPr="00A30882">
        <w:br/>
        <w:t xml:space="preserve">        } </w:t>
      </w:r>
      <w:proofErr w:type="spellStart"/>
      <w:r w:rsidRPr="00A30882">
        <w:t>catch</w:t>
      </w:r>
      <w:proofErr w:type="spellEnd"/>
      <w:r w:rsidRPr="00A30882">
        <w:t xml:space="preserve"> (</w:t>
      </w:r>
      <w:proofErr w:type="spellStart"/>
      <w:r w:rsidRPr="00A30882">
        <w:t>IOException</w:t>
      </w:r>
      <w:proofErr w:type="spellEnd"/>
      <w:r w:rsidRPr="00A30882">
        <w:t xml:space="preserve"> </w:t>
      </w:r>
      <w:proofErr w:type="spellStart"/>
      <w:r w:rsidRPr="00A30882">
        <w:t>ex</w:t>
      </w:r>
      <w:proofErr w:type="spellEnd"/>
      <w:r w:rsidRPr="00A30882">
        <w:t>) {</w:t>
      </w:r>
      <w:r w:rsidRPr="00A30882">
        <w:br/>
        <w:t xml:space="preserve">            Logger.getLogger(FTPSendMessage.class.getName()).log(Level.SEVERE, </w:t>
      </w:r>
      <w:proofErr w:type="spellStart"/>
      <w:r w:rsidRPr="00A30882">
        <w:lastRenderedPageBreak/>
        <w:t>null</w:t>
      </w:r>
      <w:proofErr w:type="spellEnd"/>
      <w:r w:rsidRPr="00A30882">
        <w:t xml:space="preserve">, </w:t>
      </w:r>
      <w:proofErr w:type="spellStart"/>
      <w:r w:rsidRPr="00A30882">
        <w:t>ex</w:t>
      </w:r>
      <w:proofErr w:type="spellEnd"/>
      <w:r w:rsidRPr="00A30882">
        <w:t>);</w:t>
      </w:r>
      <w:r w:rsidRPr="00A30882">
        <w:br/>
        <w:t xml:space="preserve">        }</w:t>
      </w:r>
      <w:r w:rsidRPr="00A30882">
        <w:br/>
        <w:t xml:space="preserve">    }</w:t>
      </w:r>
      <w:r w:rsidRPr="00A30882">
        <w:br/>
        <w:t>}</w:t>
      </w:r>
    </w:p>
    <w:p w14:paraId="6E1DDBAB" w14:textId="16AAED4E" w:rsidR="002C11E2" w:rsidRPr="00A30882" w:rsidRDefault="002C11E2" w:rsidP="001E2C06">
      <w:pPr>
        <w:pStyle w:val="Heading4"/>
      </w:pPr>
      <w:bookmarkStart w:id="163" w:name="_Toc110419726"/>
      <w:r w:rsidRPr="00A30882">
        <w:t>Datnes nolasīšana un dzešana (</w:t>
      </w:r>
      <w:proofErr w:type="spellStart"/>
      <w:r w:rsidRPr="00A30882">
        <w:t>FTPReceiveMessage</w:t>
      </w:r>
      <w:proofErr w:type="spellEnd"/>
      <w:r w:rsidRPr="00A30882">
        <w:t>)</w:t>
      </w:r>
      <w:bookmarkEnd w:id="163"/>
    </w:p>
    <w:p w14:paraId="0A811FBE" w14:textId="12B8A338" w:rsidR="002C11E2" w:rsidRPr="00A30882" w:rsidRDefault="002C11E2" w:rsidP="002F3430">
      <w:r w:rsidRPr="00A30882">
        <w:t xml:space="preserve">Tiek izveidots </w:t>
      </w:r>
      <w:proofErr w:type="spellStart"/>
      <w:r w:rsidR="00F41DFC" w:rsidRPr="00A30882">
        <w:t>pieslēgums</w:t>
      </w:r>
      <w:proofErr w:type="spellEnd"/>
      <w:r w:rsidRPr="00A30882">
        <w:t xml:space="preserve"> FTP</w:t>
      </w:r>
      <w:r w:rsidR="00F41DFC" w:rsidRPr="00A30882">
        <w:t>, un</w:t>
      </w:r>
      <w:r w:rsidRPr="00A30882">
        <w:t xml:space="preserve"> tiek nolasīta datne no kanāla mapes, kura atbilst „URN:IVIS:100001:CHA- SampleChannel-v1-0-TYPE-DIK” kanālam:</w:t>
      </w:r>
    </w:p>
    <w:p w14:paraId="7A506B80" w14:textId="52C4C87B" w:rsidR="003E3F54" w:rsidRPr="00A30882" w:rsidRDefault="00544450" w:rsidP="00544450">
      <w:pPr>
        <w:pStyle w:val="Sourcewithforeground"/>
        <w:jc w:val="left"/>
      </w:pPr>
      <w:proofErr w:type="spellStart"/>
      <w:r w:rsidRPr="00A30882">
        <w:t>package</w:t>
      </w:r>
      <w:proofErr w:type="spellEnd"/>
      <w:r w:rsidRPr="00A30882">
        <w:t xml:space="preserve"> </w:t>
      </w:r>
      <w:proofErr w:type="spellStart"/>
      <w:r w:rsidRPr="00A30882">
        <w:t>lv.abcsoftware.eves.samples.ftpreceivemessage</w:t>
      </w:r>
      <w:proofErr w:type="spellEnd"/>
      <w:r w:rsidRPr="00A30882">
        <w:t>;</w:t>
      </w:r>
      <w:r w:rsidRPr="00A30882">
        <w:br/>
      </w:r>
      <w:r w:rsidRPr="00A30882">
        <w:br/>
        <w:t xml:space="preserve">import </w:t>
      </w:r>
      <w:proofErr w:type="spellStart"/>
      <w:r w:rsidRPr="00A30882">
        <w:t>java.io.FileOutputStream</w:t>
      </w:r>
      <w:proofErr w:type="spellEnd"/>
      <w:r w:rsidRPr="00A30882">
        <w:t>;</w:t>
      </w:r>
      <w:r w:rsidRPr="00A30882">
        <w:br/>
        <w:t xml:space="preserve">import </w:t>
      </w:r>
      <w:proofErr w:type="spellStart"/>
      <w:r w:rsidRPr="00A30882">
        <w:t>java.io.IOException</w:t>
      </w:r>
      <w:proofErr w:type="spellEnd"/>
      <w:r w:rsidRPr="00A30882">
        <w:t>;</w:t>
      </w:r>
      <w:r w:rsidRPr="00A30882">
        <w:br/>
        <w:t xml:space="preserve">import </w:t>
      </w:r>
      <w:proofErr w:type="spellStart"/>
      <w:r w:rsidRPr="00A30882">
        <w:t>java.net.SocketException</w:t>
      </w:r>
      <w:proofErr w:type="spellEnd"/>
      <w:r w:rsidRPr="00A30882">
        <w:t>;</w:t>
      </w:r>
      <w:r w:rsidRPr="00A30882">
        <w:br/>
        <w:t xml:space="preserve">import </w:t>
      </w:r>
      <w:proofErr w:type="spellStart"/>
      <w:r w:rsidRPr="00A30882">
        <w:t>java.util.logging.Level</w:t>
      </w:r>
      <w:proofErr w:type="spellEnd"/>
      <w:r w:rsidRPr="00A30882">
        <w:t>;</w:t>
      </w:r>
      <w:r w:rsidRPr="00A30882">
        <w:br/>
        <w:t xml:space="preserve">import </w:t>
      </w:r>
      <w:proofErr w:type="spellStart"/>
      <w:r w:rsidRPr="00A30882">
        <w:t>java.util.logging.Logger</w:t>
      </w:r>
      <w:proofErr w:type="spellEnd"/>
      <w:r w:rsidRPr="00A30882">
        <w:t>;</w:t>
      </w:r>
      <w:r w:rsidRPr="00A30882">
        <w:br/>
        <w:t xml:space="preserve">import </w:t>
      </w:r>
      <w:proofErr w:type="spellStart"/>
      <w:r w:rsidRPr="00A30882">
        <w:t>org.apache.commons.net.ftp.FTPFile</w:t>
      </w:r>
      <w:proofErr w:type="spellEnd"/>
      <w:r w:rsidRPr="00A30882">
        <w:t>;</w:t>
      </w:r>
      <w:r w:rsidRPr="00A30882">
        <w:br/>
        <w:t xml:space="preserve">import </w:t>
      </w:r>
      <w:proofErr w:type="spellStart"/>
      <w:r w:rsidRPr="00A30882">
        <w:t>org.apache.commons.net.ftp.FTPSClient</w:t>
      </w:r>
      <w:proofErr w:type="spellEnd"/>
      <w:r w:rsidRPr="00A30882">
        <w:t>;</w:t>
      </w:r>
      <w:r w:rsidRPr="00A30882">
        <w:br/>
      </w:r>
      <w:r w:rsidRPr="00A30882">
        <w:br/>
      </w:r>
      <w:proofErr w:type="spellStart"/>
      <w:r w:rsidRPr="00A30882">
        <w:t>public</w:t>
      </w:r>
      <w:proofErr w:type="spellEnd"/>
      <w:r w:rsidRPr="00A30882">
        <w:t xml:space="preserve"> </w:t>
      </w:r>
      <w:proofErr w:type="spellStart"/>
      <w:r w:rsidRPr="00A30882">
        <w:t>class</w:t>
      </w:r>
      <w:proofErr w:type="spellEnd"/>
      <w:r w:rsidRPr="00A30882">
        <w:t xml:space="preserve"> </w:t>
      </w:r>
      <w:proofErr w:type="spellStart"/>
      <w:r w:rsidRPr="00A30882">
        <w:t>FTPReceiveMessage</w:t>
      </w:r>
      <w:proofErr w:type="spellEnd"/>
      <w:r w:rsidRPr="00A30882">
        <w:t xml:space="preserve"> {</w:t>
      </w:r>
      <w:r w:rsidRPr="00A30882">
        <w:br/>
      </w:r>
      <w:r w:rsidRPr="00A30882">
        <w:br/>
        <w:t xml:space="preserve">    </w:t>
      </w:r>
      <w:proofErr w:type="spellStart"/>
      <w:r w:rsidRPr="00A30882">
        <w:t>public</w:t>
      </w:r>
      <w:proofErr w:type="spellEnd"/>
      <w:r w:rsidRPr="00A30882">
        <w:t xml:space="preserve"> </w:t>
      </w:r>
      <w:proofErr w:type="spellStart"/>
      <w:r w:rsidRPr="00A30882">
        <w:t>static</w:t>
      </w:r>
      <w:proofErr w:type="spellEnd"/>
      <w:r w:rsidRPr="00A30882">
        <w:t xml:space="preserve"> </w:t>
      </w:r>
      <w:proofErr w:type="spellStart"/>
      <w:r w:rsidRPr="00A30882">
        <w:t>void</w:t>
      </w:r>
      <w:proofErr w:type="spellEnd"/>
      <w:r w:rsidRPr="00A30882">
        <w:t xml:space="preserve"> </w:t>
      </w:r>
      <w:proofErr w:type="spellStart"/>
      <w:r w:rsidRPr="00A30882">
        <w:t>main</w:t>
      </w:r>
      <w:proofErr w:type="spellEnd"/>
      <w:r w:rsidRPr="00A30882">
        <w:t>(</w:t>
      </w:r>
      <w:proofErr w:type="spellStart"/>
      <w:r w:rsidRPr="00A30882">
        <w:t>String</w:t>
      </w:r>
      <w:proofErr w:type="spellEnd"/>
      <w:r w:rsidRPr="00A30882">
        <w:t xml:space="preserve">[] </w:t>
      </w:r>
      <w:proofErr w:type="spellStart"/>
      <w:r w:rsidRPr="00A30882">
        <w:t>args</w:t>
      </w:r>
      <w:proofErr w:type="spellEnd"/>
      <w:r w:rsidRPr="00A30882">
        <w:t>) {</w:t>
      </w:r>
      <w:r w:rsidRPr="00A30882">
        <w:br/>
        <w:t xml:space="preserve">        </w:t>
      </w:r>
      <w:proofErr w:type="spellStart"/>
      <w:r w:rsidRPr="00A30882">
        <w:t>FTPSClient</w:t>
      </w:r>
      <w:proofErr w:type="spellEnd"/>
      <w:r w:rsidRPr="00A30882">
        <w:t xml:space="preserve"> </w:t>
      </w:r>
      <w:proofErr w:type="spellStart"/>
      <w:r w:rsidRPr="00A30882">
        <w:t>ftp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FTPSClient</w:t>
      </w:r>
      <w:proofErr w:type="spellEnd"/>
      <w:r w:rsidRPr="00A30882">
        <w:t>();</w:t>
      </w:r>
      <w:r w:rsidRPr="00A30882">
        <w:br/>
        <w:t xml:space="preserve">        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host</w:t>
      </w:r>
      <w:proofErr w:type="spellEnd"/>
      <w:r w:rsidRPr="00A30882">
        <w:t xml:space="preserve"> = "</w:t>
      </w:r>
      <w:r w:rsidR="00C22E95" w:rsidRPr="00C22E95">
        <w:t>dittest</w:t>
      </w:r>
      <w:r w:rsidRPr="00A30882">
        <w:t>.vraa.gov.lv";</w:t>
      </w:r>
      <w:r w:rsidRPr="00A30882">
        <w:br/>
        <w:t xml:space="preserve">        </w:t>
      </w:r>
      <w:proofErr w:type="spellStart"/>
      <w:r w:rsidRPr="00A30882">
        <w:t>int</w:t>
      </w:r>
      <w:proofErr w:type="spellEnd"/>
      <w:r w:rsidRPr="00A30882">
        <w:t xml:space="preserve"> port = 2121;</w:t>
      </w:r>
      <w:r w:rsidRPr="00A30882">
        <w:br/>
        <w:t xml:space="preserve">        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channelName</w:t>
      </w:r>
      <w:proofErr w:type="spellEnd"/>
      <w:r w:rsidRPr="00A30882">
        <w:t xml:space="preserve"> = "</w:t>
      </w:r>
      <w:proofErr w:type="spellStart"/>
      <w:r w:rsidRPr="00A30882">
        <w:t>SampleChannel</w:t>
      </w:r>
      <w:proofErr w:type="spellEnd"/>
      <w:r w:rsidRPr="00A30882">
        <w:t>";</w:t>
      </w:r>
      <w:r w:rsidRPr="00A30882">
        <w:br/>
        <w:t xml:space="preserve">        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write</w:t>
      </w:r>
      <w:proofErr w:type="spellEnd"/>
      <w:r w:rsidRPr="00A30882">
        <w:t xml:space="preserve"> = "</w:t>
      </w:r>
      <w:proofErr w:type="spellStart"/>
      <w:r w:rsidRPr="00A30882">
        <w:t>ReadDIK</w:t>
      </w:r>
      <w:proofErr w:type="spellEnd"/>
      <w:r w:rsidRPr="00A30882">
        <w:t>";</w:t>
      </w:r>
      <w:r w:rsidRPr="00A30882">
        <w:br/>
        <w:t xml:space="preserve">        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folderName</w:t>
      </w:r>
      <w:proofErr w:type="spellEnd"/>
      <w:r w:rsidRPr="00A30882">
        <w:t xml:space="preserve"> = </w:t>
      </w:r>
      <w:proofErr w:type="spellStart"/>
      <w:r w:rsidRPr="00A30882">
        <w:t>write</w:t>
      </w:r>
      <w:proofErr w:type="spellEnd"/>
      <w:r w:rsidRPr="00A30882">
        <w:t xml:space="preserve"> + "-" + </w:t>
      </w:r>
      <w:proofErr w:type="spellStart"/>
      <w:r w:rsidRPr="00A30882">
        <w:t>channelName</w:t>
      </w:r>
      <w:proofErr w:type="spellEnd"/>
      <w:r w:rsidRPr="00A30882">
        <w:t xml:space="preserve"> + "/v1-0";</w:t>
      </w:r>
      <w:r w:rsidRPr="00A30882">
        <w:br/>
        <w:t xml:space="preserve">        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username</w:t>
      </w:r>
      <w:proofErr w:type="spellEnd"/>
      <w:r w:rsidRPr="00A30882">
        <w:t xml:space="preserve"> = "</w:t>
      </w:r>
      <w:proofErr w:type="spellStart"/>
      <w:r w:rsidRPr="00A30882">
        <w:t>usernamevraa</w:t>
      </w:r>
      <w:proofErr w:type="spellEnd"/>
      <w:r w:rsidRPr="00A30882">
        <w:t>";</w:t>
      </w:r>
      <w:r w:rsidRPr="00A30882">
        <w:br/>
        <w:t xml:space="preserve">        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password</w:t>
      </w:r>
      <w:proofErr w:type="spellEnd"/>
      <w:r w:rsidRPr="00A30882">
        <w:t xml:space="preserve"> = "</w:t>
      </w:r>
      <w:proofErr w:type="spellStart"/>
      <w:r w:rsidR="004756B8">
        <w:t>Password</w:t>
      </w:r>
      <w:proofErr w:type="spellEnd"/>
      <w:r w:rsidRPr="00A30882">
        <w:t>";</w:t>
      </w:r>
      <w:r w:rsidRPr="00A30882">
        <w:br/>
      </w:r>
      <w:r w:rsidRPr="00A30882">
        <w:br/>
        <w:t xml:space="preserve">        </w:t>
      </w:r>
      <w:proofErr w:type="spellStart"/>
      <w:r w:rsidRPr="00A30882">
        <w:t>try</w:t>
      </w:r>
      <w:proofErr w:type="spellEnd"/>
      <w:r w:rsidRPr="00A30882">
        <w:t xml:space="preserve"> {</w:t>
      </w:r>
      <w:r w:rsidRPr="00A30882">
        <w:br/>
        <w:t xml:space="preserve">            </w:t>
      </w:r>
      <w:proofErr w:type="spellStart"/>
      <w:r w:rsidRPr="00A30882">
        <w:t>ftp.connect</w:t>
      </w:r>
      <w:proofErr w:type="spellEnd"/>
      <w:r w:rsidRPr="00A30882">
        <w:t>(</w:t>
      </w:r>
      <w:proofErr w:type="spellStart"/>
      <w:r w:rsidRPr="00A30882">
        <w:t>host</w:t>
      </w:r>
      <w:proofErr w:type="spellEnd"/>
      <w:r w:rsidRPr="00A30882">
        <w:t>, port);</w:t>
      </w:r>
      <w:r w:rsidRPr="00A30882">
        <w:br/>
        <w:t xml:space="preserve">            </w:t>
      </w:r>
      <w:proofErr w:type="spellStart"/>
      <w:r w:rsidRPr="00A30882">
        <w:t>ftp.login</w:t>
      </w:r>
      <w:proofErr w:type="spellEnd"/>
      <w:r w:rsidRPr="00A30882">
        <w:t>(</w:t>
      </w:r>
      <w:proofErr w:type="spellStart"/>
      <w:r w:rsidRPr="00A30882">
        <w:t>username</w:t>
      </w:r>
      <w:proofErr w:type="spellEnd"/>
      <w:r w:rsidRPr="00A30882">
        <w:t xml:space="preserve">, </w:t>
      </w:r>
      <w:proofErr w:type="spellStart"/>
      <w:r w:rsidRPr="00A30882">
        <w:t>password</w:t>
      </w:r>
      <w:proofErr w:type="spellEnd"/>
      <w:r w:rsidRPr="00A30882">
        <w:t>);</w:t>
      </w:r>
      <w:r w:rsidRPr="00A30882">
        <w:br/>
      </w:r>
      <w:r w:rsidRPr="00A30882">
        <w:br/>
        <w:t xml:space="preserve">            </w:t>
      </w:r>
      <w:proofErr w:type="spellStart"/>
      <w:r w:rsidRPr="00A30882">
        <w:t>ftp.changeWorkingDirectory</w:t>
      </w:r>
      <w:proofErr w:type="spellEnd"/>
      <w:r w:rsidRPr="00A30882">
        <w:t>(</w:t>
      </w:r>
      <w:proofErr w:type="spellStart"/>
      <w:r w:rsidRPr="00A30882">
        <w:t>folderName</w:t>
      </w:r>
      <w:proofErr w:type="spellEnd"/>
      <w:r w:rsidRPr="00A30882">
        <w:t>);</w:t>
      </w:r>
      <w:r w:rsidRPr="00A30882">
        <w:br/>
        <w:t xml:space="preserve">            </w:t>
      </w:r>
      <w:proofErr w:type="spellStart"/>
      <w:r w:rsidRPr="00A30882">
        <w:t>FTPFile</w:t>
      </w:r>
      <w:proofErr w:type="spellEnd"/>
      <w:r w:rsidRPr="00A30882">
        <w:t xml:space="preserve">[] </w:t>
      </w:r>
      <w:proofErr w:type="spellStart"/>
      <w:r w:rsidRPr="00A30882">
        <w:t>files</w:t>
      </w:r>
      <w:proofErr w:type="spellEnd"/>
      <w:r w:rsidRPr="00A30882">
        <w:t xml:space="preserve"> = </w:t>
      </w:r>
      <w:proofErr w:type="spellStart"/>
      <w:r w:rsidRPr="00A30882">
        <w:t>ftp.listFiles</w:t>
      </w:r>
      <w:proofErr w:type="spellEnd"/>
      <w:r w:rsidRPr="00A30882">
        <w:t>();</w:t>
      </w:r>
      <w:r w:rsidRPr="00A30882">
        <w:br/>
      </w:r>
      <w:r w:rsidRPr="00A30882">
        <w:br/>
        <w:t xml:space="preserve">            </w:t>
      </w:r>
      <w:proofErr w:type="spellStart"/>
      <w:r w:rsidRPr="00A30882">
        <w:t>for</w:t>
      </w:r>
      <w:proofErr w:type="spellEnd"/>
      <w:r w:rsidRPr="00A30882">
        <w:t xml:space="preserve"> (</w:t>
      </w:r>
      <w:proofErr w:type="spellStart"/>
      <w:r w:rsidRPr="00A30882">
        <w:t>FTPFile</w:t>
      </w:r>
      <w:proofErr w:type="spellEnd"/>
      <w:r w:rsidRPr="00A30882">
        <w:t xml:space="preserve"> </w:t>
      </w:r>
      <w:proofErr w:type="spellStart"/>
      <w:r w:rsidRPr="00A30882">
        <w:t>file</w:t>
      </w:r>
      <w:proofErr w:type="spellEnd"/>
      <w:r w:rsidRPr="00A30882">
        <w:t xml:space="preserve"> : </w:t>
      </w:r>
      <w:proofErr w:type="spellStart"/>
      <w:r w:rsidRPr="00A30882">
        <w:t>files</w:t>
      </w:r>
      <w:proofErr w:type="spellEnd"/>
      <w:r w:rsidRPr="00A30882">
        <w:t>) {</w:t>
      </w:r>
      <w:r w:rsidRPr="00A30882">
        <w:br/>
        <w:t xml:space="preserve">                </w:t>
      </w:r>
      <w:proofErr w:type="spellStart"/>
      <w:r w:rsidRPr="00A30882">
        <w:t>FileOutputStream</w:t>
      </w:r>
      <w:proofErr w:type="spellEnd"/>
      <w:r w:rsidRPr="00A30882">
        <w:t xml:space="preserve"> </w:t>
      </w:r>
      <w:proofErr w:type="spellStart"/>
      <w:r w:rsidRPr="00A30882">
        <w:t>fos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FileOutputStream</w:t>
      </w:r>
      <w:proofErr w:type="spellEnd"/>
      <w:r w:rsidRPr="00A30882">
        <w:t>("</w:t>
      </w:r>
      <w:proofErr w:type="spellStart"/>
      <w:r w:rsidRPr="00A30882">
        <w:t>target</w:t>
      </w:r>
      <w:proofErr w:type="spellEnd"/>
      <w:r w:rsidRPr="00A30882">
        <w:t>/"+</w:t>
      </w:r>
      <w:proofErr w:type="spellStart"/>
      <w:r w:rsidRPr="00A30882">
        <w:t>file.getName</w:t>
      </w:r>
      <w:proofErr w:type="spellEnd"/>
      <w:r w:rsidRPr="00A30882">
        <w:t>());</w:t>
      </w:r>
      <w:r w:rsidRPr="00A30882">
        <w:br/>
        <w:t xml:space="preserve">                </w:t>
      </w:r>
      <w:r w:rsidRPr="00A30882">
        <w:br/>
        <w:t xml:space="preserve">                </w:t>
      </w:r>
      <w:proofErr w:type="spellStart"/>
      <w:r w:rsidRPr="00A30882">
        <w:t>ftp.retrieveFile</w:t>
      </w:r>
      <w:proofErr w:type="spellEnd"/>
      <w:r w:rsidRPr="00A30882">
        <w:t>(</w:t>
      </w:r>
      <w:proofErr w:type="spellStart"/>
      <w:r w:rsidRPr="00A30882">
        <w:t>file.getName</w:t>
      </w:r>
      <w:proofErr w:type="spellEnd"/>
      <w:r w:rsidRPr="00A30882">
        <w:t xml:space="preserve">(), </w:t>
      </w:r>
      <w:proofErr w:type="spellStart"/>
      <w:r w:rsidRPr="00A30882">
        <w:t>fos</w:t>
      </w:r>
      <w:proofErr w:type="spellEnd"/>
      <w:r w:rsidRPr="00A30882">
        <w:t>);</w:t>
      </w:r>
      <w:r w:rsidRPr="00A30882">
        <w:br/>
        <w:t xml:space="preserve">                </w:t>
      </w:r>
      <w:proofErr w:type="spellStart"/>
      <w:r w:rsidRPr="00A30882">
        <w:t>System.out.println</w:t>
      </w:r>
      <w:proofErr w:type="spellEnd"/>
      <w:r w:rsidRPr="00A30882">
        <w:t>(</w:t>
      </w:r>
      <w:proofErr w:type="spellStart"/>
      <w:r w:rsidRPr="00A30882">
        <w:t>file.getName</w:t>
      </w:r>
      <w:proofErr w:type="spellEnd"/>
      <w:r w:rsidRPr="00A30882">
        <w:t xml:space="preserve">() + "  </w:t>
      </w:r>
      <w:proofErr w:type="spellStart"/>
      <w:r w:rsidRPr="00A30882">
        <w:t>downloaded</w:t>
      </w:r>
      <w:proofErr w:type="spellEnd"/>
      <w:r w:rsidRPr="00A30882">
        <w:t>");</w:t>
      </w:r>
      <w:r w:rsidRPr="00A30882">
        <w:br/>
        <w:t xml:space="preserve">                </w:t>
      </w:r>
      <w:proofErr w:type="spellStart"/>
      <w:r w:rsidRPr="00A30882">
        <w:t>ftp.deleteFile</w:t>
      </w:r>
      <w:proofErr w:type="spellEnd"/>
      <w:r w:rsidRPr="00A30882">
        <w:t>(</w:t>
      </w:r>
      <w:proofErr w:type="spellStart"/>
      <w:r w:rsidRPr="00A30882">
        <w:t>file.getName</w:t>
      </w:r>
      <w:proofErr w:type="spellEnd"/>
      <w:r w:rsidRPr="00A30882">
        <w:t>());</w:t>
      </w:r>
      <w:r w:rsidRPr="00A30882">
        <w:br/>
        <w:t xml:space="preserve">                </w:t>
      </w:r>
      <w:proofErr w:type="spellStart"/>
      <w:r w:rsidRPr="00A30882">
        <w:t>System.out.println</w:t>
      </w:r>
      <w:proofErr w:type="spellEnd"/>
      <w:r w:rsidRPr="00A30882">
        <w:t>(</w:t>
      </w:r>
      <w:proofErr w:type="spellStart"/>
      <w:r w:rsidRPr="00A30882">
        <w:t>file.getName</w:t>
      </w:r>
      <w:proofErr w:type="spellEnd"/>
      <w:r w:rsidRPr="00A30882">
        <w:t xml:space="preserve">() + "  </w:t>
      </w:r>
      <w:proofErr w:type="spellStart"/>
      <w:r w:rsidRPr="00A30882">
        <w:t>deleted</w:t>
      </w:r>
      <w:proofErr w:type="spellEnd"/>
      <w:r w:rsidRPr="00A30882">
        <w:t>");</w:t>
      </w:r>
      <w:r w:rsidRPr="00A30882">
        <w:br/>
        <w:t xml:space="preserve">                </w:t>
      </w:r>
      <w:proofErr w:type="spellStart"/>
      <w:r w:rsidRPr="00A30882">
        <w:t>fos.close</w:t>
      </w:r>
      <w:proofErr w:type="spellEnd"/>
      <w:r w:rsidRPr="00A30882">
        <w:t>();</w:t>
      </w:r>
      <w:r w:rsidRPr="00A30882">
        <w:br/>
        <w:t xml:space="preserve">           }</w:t>
      </w:r>
      <w:r w:rsidRPr="00A30882">
        <w:br/>
        <w:t xml:space="preserve">            </w:t>
      </w:r>
      <w:proofErr w:type="spellStart"/>
      <w:r w:rsidRPr="00A30882">
        <w:t>ftp.logout</w:t>
      </w:r>
      <w:proofErr w:type="spellEnd"/>
      <w:r w:rsidRPr="00A30882">
        <w:t>();</w:t>
      </w:r>
      <w:r w:rsidRPr="00A30882">
        <w:br/>
        <w:t xml:space="preserve">            </w:t>
      </w:r>
      <w:proofErr w:type="spellStart"/>
      <w:r w:rsidRPr="00A30882">
        <w:t>ftp.disconnect</w:t>
      </w:r>
      <w:proofErr w:type="spellEnd"/>
      <w:r w:rsidRPr="00A30882">
        <w:t>();</w:t>
      </w:r>
      <w:r w:rsidRPr="00A30882">
        <w:br/>
        <w:t xml:space="preserve">        } </w:t>
      </w:r>
      <w:proofErr w:type="spellStart"/>
      <w:r w:rsidRPr="00A30882">
        <w:t>catch</w:t>
      </w:r>
      <w:proofErr w:type="spellEnd"/>
      <w:r w:rsidRPr="00A30882">
        <w:t xml:space="preserve"> (</w:t>
      </w:r>
      <w:proofErr w:type="spellStart"/>
      <w:r w:rsidRPr="00A30882">
        <w:t>SocketException</w:t>
      </w:r>
      <w:proofErr w:type="spellEnd"/>
      <w:r w:rsidRPr="00A30882">
        <w:t xml:space="preserve"> </w:t>
      </w:r>
      <w:proofErr w:type="spellStart"/>
      <w:r w:rsidRPr="00A30882">
        <w:t>ex</w:t>
      </w:r>
      <w:proofErr w:type="spellEnd"/>
      <w:r w:rsidRPr="00A30882">
        <w:t>) {</w:t>
      </w:r>
      <w:r w:rsidRPr="00A30882">
        <w:br/>
        <w:t xml:space="preserve">            Logger.getLogger(FTPReceiveMessage.class.getName()).log(Level.SEVERE, </w:t>
      </w:r>
      <w:proofErr w:type="spellStart"/>
      <w:r w:rsidRPr="00A30882">
        <w:t>null</w:t>
      </w:r>
      <w:proofErr w:type="spellEnd"/>
      <w:r w:rsidRPr="00A30882">
        <w:t xml:space="preserve">, </w:t>
      </w:r>
      <w:proofErr w:type="spellStart"/>
      <w:r w:rsidRPr="00A30882">
        <w:t>ex</w:t>
      </w:r>
      <w:proofErr w:type="spellEnd"/>
      <w:r w:rsidRPr="00A30882">
        <w:t>);</w:t>
      </w:r>
      <w:r w:rsidRPr="00A30882">
        <w:br/>
        <w:t xml:space="preserve">        } </w:t>
      </w:r>
      <w:proofErr w:type="spellStart"/>
      <w:r w:rsidRPr="00A30882">
        <w:t>catch</w:t>
      </w:r>
      <w:proofErr w:type="spellEnd"/>
      <w:r w:rsidRPr="00A30882">
        <w:t xml:space="preserve"> (</w:t>
      </w:r>
      <w:proofErr w:type="spellStart"/>
      <w:r w:rsidRPr="00A30882">
        <w:t>IOException</w:t>
      </w:r>
      <w:proofErr w:type="spellEnd"/>
      <w:r w:rsidRPr="00A30882">
        <w:t xml:space="preserve"> </w:t>
      </w:r>
      <w:proofErr w:type="spellStart"/>
      <w:r w:rsidRPr="00A30882">
        <w:t>ex</w:t>
      </w:r>
      <w:proofErr w:type="spellEnd"/>
      <w:r w:rsidRPr="00A30882">
        <w:t>) {</w:t>
      </w:r>
      <w:r w:rsidRPr="00A30882">
        <w:br/>
      </w:r>
      <w:r w:rsidRPr="00A30882">
        <w:lastRenderedPageBreak/>
        <w:t xml:space="preserve">            Logger.getLogger(FTPReceiveMessage.class.getName()).log(Level.SEVERE, </w:t>
      </w:r>
      <w:proofErr w:type="spellStart"/>
      <w:r w:rsidRPr="00A30882">
        <w:t>null</w:t>
      </w:r>
      <w:proofErr w:type="spellEnd"/>
      <w:r w:rsidRPr="00A30882">
        <w:t xml:space="preserve">, </w:t>
      </w:r>
      <w:proofErr w:type="spellStart"/>
      <w:r w:rsidRPr="00A30882">
        <w:t>ex</w:t>
      </w:r>
      <w:proofErr w:type="spellEnd"/>
      <w:r w:rsidRPr="00A30882">
        <w:t>);</w:t>
      </w:r>
      <w:r w:rsidRPr="00A30882">
        <w:br/>
        <w:t xml:space="preserve">        }</w:t>
      </w:r>
      <w:r w:rsidRPr="00A30882">
        <w:br/>
        <w:t xml:space="preserve">    }</w:t>
      </w:r>
      <w:r w:rsidRPr="00A30882">
        <w:br/>
        <w:t>}</w:t>
      </w:r>
    </w:p>
    <w:p w14:paraId="0146D506" w14:textId="115A9EEA" w:rsidR="003E3F54" w:rsidRPr="00A30882" w:rsidRDefault="003E3F54" w:rsidP="003E3F54"/>
    <w:p w14:paraId="5C8F3ABE" w14:textId="21C784AC" w:rsidR="0041700C" w:rsidRPr="00A30882" w:rsidRDefault="003E3F54" w:rsidP="003E3F54">
      <w:pPr>
        <w:pStyle w:val="Heading4"/>
      </w:pPr>
      <w:bookmarkStart w:id="164" w:name="_Toc110419727"/>
      <w:r w:rsidRPr="00A30882">
        <w:t xml:space="preserve">Ziņojuma nosūtīšana </w:t>
      </w:r>
      <w:r w:rsidR="00A34CAE">
        <w:t>vienam vai vairākiem</w:t>
      </w:r>
      <w:r w:rsidRPr="00A30882">
        <w:t xml:space="preserve"> saņēmējiem DIT no pilnā pierakstītāju saraksta</w:t>
      </w:r>
      <w:bookmarkEnd w:id="164"/>
    </w:p>
    <w:p w14:paraId="67A98786" w14:textId="1A096FD9" w:rsidR="002B26ED" w:rsidRPr="00A30882" w:rsidRDefault="002B26ED" w:rsidP="002B26ED">
      <w:r w:rsidRPr="00A30882">
        <w:t xml:space="preserve">Tiek izveidots </w:t>
      </w:r>
      <w:proofErr w:type="spellStart"/>
      <w:r w:rsidRPr="00A30882">
        <w:t>pieslēgums</w:t>
      </w:r>
      <w:proofErr w:type="spellEnd"/>
      <w:r w:rsidRPr="00A30882">
        <w:t xml:space="preserve"> FTP, un tiek pievienota datne kanāla mapei, kura atbilst „URN:IVIS:100001:CHA- SampleChannel-v1-0-TYPE-DIK” kanālam konkrētajam saņēmējam:</w:t>
      </w:r>
    </w:p>
    <w:p w14:paraId="7714A0BC" w14:textId="195693D3" w:rsidR="002E5E92" w:rsidRPr="00A30882" w:rsidRDefault="00F903E1" w:rsidP="002E5E92">
      <w:pPr>
        <w:pStyle w:val="Sourcewithforeground"/>
        <w:jc w:val="left"/>
      </w:pPr>
      <w:proofErr w:type="spellStart"/>
      <w:r w:rsidRPr="00A30882">
        <w:t>package</w:t>
      </w:r>
      <w:proofErr w:type="spellEnd"/>
      <w:r w:rsidRPr="00A30882">
        <w:t xml:space="preserve"> </w:t>
      </w:r>
      <w:proofErr w:type="spellStart"/>
      <w:r w:rsidRPr="00A30882">
        <w:t>lv.abcsoftware.eves.samples.ftpsendmessagereceiver</w:t>
      </w:r>
      <w:proofErr w:type="spellEnd"/>
      <w:r w:rsidRPr="00A30882">
        <w:t>;</w:t>
      </w:r>
      <w:r w:rsidRPr="00A30882">
        <w:br/>
      </w:r>
      <w:r w:rsidRPr="00A30882">
        <w:br/>
        <w:t xml:space="preserve">import </w:t>
      </w:r>
      <w:proofErr w:type="spellStart"/>
      <w:r w:rsidRPr="00A30882">
        <w:t>java.io.FileInputStream</w:t>
      </w:r>
      <w:proofErr w:type="spellEnd"/>
      <w:r w:rsidRPr="00A30882">
        <w:t>;</w:t>
      </w:r>
      <w:r w:rsidRPr="00A30882">
        <w:br/>
        <w:t xml:space="preserve">import </w:t>
      </w:r>
      <w:proofErr w:type="spellStart"/>
      <w:r w:rsidRPr="00A30882">
        <w:t>java.io.IOException</w:t>
      </w:r>
      <w:proofErr w:type="spellEnd"/>
      <w:r w:rsidRPr="00A30882">
        <w:t>;</w:t>
      </w:r>
      <w:r w:rsidRPr="00A30882">
        <w:br/>
        <w:t xml:space="preserve">import </w:t>
      </w:r>
      <w:proofErr w:type="spellStart"/>
      <w:r w:rsidRPr="00A30882">
        <w:t>java.io.InputStream</w:t>
      </w:r>
      <w:proofErr w:type="spellEnd"/>
      <w:r w:rsidRPr="00A30882">
        <w:t>;</w:t>
      </w:r>
      <w:r w:rsidRPr="00A30882">
        <w:br/>
        <w:t xml:space="preserve">import </w:t>
      </w:r>
      <w:proofErr w:type="spellStart"/>
      <w:r w:rsidRPr="00A30882">
        <w:t>java.net.SocketException</w:t>
      </w:r>
      <w:proofErr w:type="spellEnd"/>
      <w:r w:rsidRPr="00A30882">
        <w:t>;</w:t>
      </w:r>
      <w:r w:rsidRPr="00A30882">
        <w:br/>
        <w:t xml:space="preserve">import </w:t>
      </w:r>
      <w:proofErr w:type="spellStart"/>
      <w:r w:rsidRPr="00A30882">
        <w:t>java.util.logging.Level</w:t>
      </w:r>
      <w:proofErr w:type="spellEnd"/>
      <w:r w:rsidRPr="00A30882">
        <w:t>;</w:t>
      </w:r>
      <w:r w:rsidRPr="00A30882">
        <w:br/>
        <w:t xml:space="preserve">import </w:t>
      </w:r>
      <w:proofErr w:type="spellStart"/>
      <w:r w:rsidRPr="00A30882">
        <w:t>java.util.logging.Logger</w:t>
      </w:r>
      <w:proofErr w:type="spellEnd"/>
      <w:r w:rsidRPr="00A30882">
        <w:t>;</w:t>
      </w:r>
      <w:r w:rsidRPr="00A30882">
        <w:br/>
        <w:t xml:space="preserve">import </w:t>
      </w:r>
      <w:proofErr w:type="spellStart"/>
      <w:r w:rsidRPr="00A30882">
        <w:t>org.apache.commons.net.ftp.FTPSClient</w:t>
      </w:r>
      <w:proofErr w:type="spellEnd"/>
      <w:r w:rsidRPr="00A30882">
        <w:t>;</w:t>
      </w:r>
      <w:r w:rsidRPr="00A30882">
        <w:br/>
      </w:r>
      <w:r w:rsidRPr="00A30882">
        <w:br/>
      </w:r>
      <w:proofErr w:type="spellStart"/>
      <w:r w:rsidRPr="00A30882">
        <w:t>public</w:t>
      </w:r>
      <w:proofErr w:type="spellEnd"/>
      <w:r w:rsidRPr="00A30882">
        <w:t xml:space="preserve"> </w:t>
      </w:r>
      <w:proofErr w:type="spellStart"/>
      <w:r w:rsidRPr="00A30882">
        <w:t>class</w:t>
      </w:r>
      <w:proofErr w:type="spellEnd"/>
      <w:r w:rsidRPr="00A30882">
        <w:t xml:space="preserve"> </w:t>
      </w:r>
      <w:proofErr w:type="spellStart"/>
      <w:r w:rsidRPr="00A30882">
        <w:t>FTPSendMessageReceiver</w:t>
      </w:r>
      <w:proofErr w:type="spellEnd"/>
      <w:r w:rsidRPr="00A30882">
        <w:t xml:space="preserve"> {</w:t>
      </w:r>
      <w:r w:rsidRPr="00A30882">
        <w:br/>
        <w:t xml:space="preserve">    </w:t>
      </w:r>
      <w:proofErr w:type="spellStart"/>
      <w:r w:rsidRPr="00A30882">
        <w:t>public</w:t>
      </w:r>
      <w:proofErr w:type="spellEnd"/>
      <w:r w:rsidRPr="00A30882">
        <w:t xml:space="preserve"> </w:t>
      </w:r>
      <w:proofErr w:type="spellStart"/>
      <w:r w:rsidRPr="00A30882">
        <w:t>static</w:t>
      </w:r>
      <w:proofErr w:type="spellEnd"/>
      <w:r w:rsidRPr="00A30882">
        <w:t xml:space="preserve"> </w:t>
      </w:r>
      <w:proofErr w:type="spellStart"/>
      <w:r w:rsidRPr="00A30882">
        <w:t>void</w:t>
      </w:r>
      <w:proofErr w:type="spellEnd"/>
      <w:r w:rsidRPr="00A30882">
        <w:t xml:space="preserve"> </w:t>
      </w:r>
      <w:proofErr w:type="spellStart"/>
      <w:r w:rsidRPr="00A30882">
        <w:t>main</w:t>
      </w:r>
      <w:proofErr w:type="spellEnd"/>
      <w:r w:rsidRPr="00A30882">
        <w:t>(</w:t>
      </w:r>
      <w:proofErr w:type="spellStart"/>
      <w:r w:rsidRPr="00A30882">
        <w:t>String</w:t>
      </w:r>
      <w:proofErr w:type="spellEnd"/>
      <w:r w:rsidRPr="00A30882">
        <w:t xml:space="preserve">[] </w:t>
      </w:r>
      <w:proofErr w:type="spellStart"/>
      <w:r w:rsidRPr="00A30882">
        <w:t>args</w:t>
      </w:r>
      <w:proofErr w:type="spellEnd"/>
      <w:r w:rsidRPr="00A30882">
        <w:t>) {</w:t>
      </w:r>
      <w:r w:rsidRPr="00A30882">
        <w:br/>
        <w:t xml:space="preserve">        </w:t>
      </w:r>
      <w:proofErr w:type="spellStart"/>
      <w:r w:rsidRPr="00A30882">
        <w:t>FTPSClient</w:t>
      </w:r>
      <w:proofErr w:type="spellEnd"/>
      <w:r w:rsidRPr="00A30882">
        <w:t xml:space="preserve"> </w:t>
      </w:r>
      <w:proofErr w:type="spellStart"/>
      <w:r w:rsidRPr="00A30882">
        <w:t>ftp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FTPSClient</w:t>
      </w:r>
      <w:proofErr w:type="spellEnd"/>
      <w:r w:rsidRPr="00A30882">
        <w:t>();</w:t>
      </w:r>
      <w:r w:rsidRPr="00A30882">
        <w:br/>
        <w:t xml:space="preserve">        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host</w:t>
      </w:r>
      <w:proofErr w:type="spellEnd"/>
      <w:r w:rsidRPr="00A30882">
        <w:t xml:space="preserve"> = "</w:t>
      </w:r>
      <w:r w:rsidR="00837608" w:rsidRPr="00837608">
        <w:t>dittest</w:t>
      </w:r>
      <w:r w:rsidRPr="00A30882">
        <w:t>.vraa.gov.lv";</w:t>
      </w:r>
      <w:r w:rsidRPr="00A30882">
        <w:br/>
        <w:t xml:space="preserve">        </w:t>
      </w:r>
      <w:proofErr w:type="spellStart"/>
      <w:r w:rsidRPr="00A30882">
        <w:t>int</w:t>
      </w:r>
      <w:proofErr w:type="spellEnd"/>
      <w:r w:rsidRPr="00A30882">
        <w:t xml:space="preserve"> port = 2121;</w:t>
      </w:r>
      <w:r w:rsidRPr="00A30882">
        <w:br/>
        <w:t xml:space="preserve">        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username</w:t>
      </w:r>
      <w:proofErr w:type="spellEnd"/>
      <w:r w:rsidRPr="00A30882">
        <w:t xml:space="preserve"> = "</w:t>
      </w:r>
      <w:proofErr w:type="spellStart"/>
      <w:r w:rsidRPr="00A30882">
        <w:t>DitAdmin</w:t>
      </w:r>
      <w:proofErr w:type="spellEnd"/>
      <w:r w:rsidRPr="00A30882">
        <w:t>";</w:t>
      </w:r>
      <w:r w:rsidRPr="00A30882">
        <w:br/>
        <w:t xml:space="preserve">        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password</w:t>
      </w:r>
      <w:proofErr w:type="spellEnd"/>
      <w:r w:rsidRPr="00A30882">
        <w:t xml:space="preserve"> = "</w:t>
      </w:r>
      <w:proofErr w:type="spellStart"/>
      <w:r w:rsidR="004756B8">
        <w:t>Password</w:t>
      </w:r>
      <w:proofErr w:type="spellEnd"/>
      <w:r w:rsidRPr="00A30882">
        <w:t>";</w:t>
      </w:r>
      <w:r w:rsidRPr="00A30882">
        <w:br/>
        <w:t xml:space="preserve">        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channelName</w:t>
      </w:r>
      <w:proofErr w:type="spellEnd"/>
      <w:r w:rsidRPr="00A30882">
        <w:t xml:space="preserve"> = "SampleChannel7";</w:t>
      </w:r>
      <w:r w:rsidRPr="00A30882">
        <w:br/>
        <w:t xml:space="preserve">        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authority</w:t>
      </w:r>
      <w:proofErr w:type="spellEnd"/>
      <w:r w:rsidRPr="00A30882">
        <w:t xml:space="preserve"> = "100001";</w:t>
      </w:r>
      <w:r w:rsidRPr="00A30882">
        <w:br/>
        <w:t xml:space="preserve">        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write</w:t>
      </w:r>
      <w:proofErr w:type="spellEnd"/>
      <w:r w:rsidRPr="00A30882">
        <w:t xml:space="preserve"> = "</w:t>
      </w:r>
      <w:proofErr w:type="spellStart"/>
      <w:r w:rsidRPr="00A30882">
        <w:t>write</w:t>
      </w:r>
      <w:proofErr w:type="spellEnd"/>
      <w:r w:rsidRPr="00A30882">
        <w:t>";</w:t>
      </w:r>
      <w:r w:rsidRPr="00A30882">
        <w:br/>
        <w:t xml:space="preserve">        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folderName</w:t>
      </w:r>
      <w:proofErr w:type="spellEnd"/>
      <w:r w:rsidRPr="00A30882">
        <w:t xml:space="preserve"> = </w:t>
      </w:r>
      <w:proofErr w:type="spellStart"/>
      <w:r w:rsidRPr="00A30882">
        <w:t>channelName</w:t>
      </w:r>
      <w:proofErr w:type="spellEnd"/>
      <w:r w:rsidRPr="00A30882">
        <w:t xml:space="preserve"> + "/DIK-v1-0/" + </w:t>
      </w:r>
      <w:proofErr w:type="spellStart"/>
      <w:r w:rsidRPr="00A30882">
        <w:t>write</w:t>
      </w:r>
      <w:proofErr w:type="spellEnd"/>
      <w:r w:rsidRPr="00A30882">
        <w:t xml:space="preserve"> + "/" + </w:t>
      </w:r>
      <w:proofErr w:type="spellStart"/>
      <w:r w:rsidRPr="00A30882">
        <w:t>authority</w:t>
      </w:r>
      <w:proofErr w:type="spellEnd"/>
      <w:r w:rsidRPr="00A30882">
        <w:t>;</w:t>
      </w:r>
      <w:r w:rsidRPr="00A30882">
        <w:br/>
      </w:r>
      <w:r w:rsidRPr="00A30882">
        <w:br/>
        <w:t xml:space="preserve">        </w:t>
      </w:r>
      <w:proofErr w:type="spellStart"/>
      <w:r w:rsidRPr="00A30882">
        <w:t>try</w:t>
      </w:r>
      <w:proofErr w:type="spellEnd"/>
      <w:r w:rsidRPr="00A30882">
        <w:t xml:space="preserve"> {</w:t>
      </w:r>
      <w:r w:rsidRPr="00A30882">
        <w:br/>
        <w:t xml:space="preserve">            </w:t>
      </w:r>
      <w:proofErr w:type="spellStart"/>
      <w:r w:rsidRPr="00A30882">
        <w:t>ftp.connect</w:t>
      </w:r>
      <w:proofErr w:type="spellEnd"/>
      <w:r w:rsidRPr="00A30882">
        <w:t>(</w:t>
      </w:r>
      <w:proofErr w:type="spellStart"/>
      <w:r w:rsidRPr="00A30882">
        <w:t>host</w:t>
      </w:r>
      <w:proofErr w:type="spellEnd"/>
      <w:r w:rsidRPr="00A30882">
        <w:t>, port);</w:t>
      </w:r>
      <w:r w:rsidRPr="00A30882">
        <w:br/>
        <w:t xml:space="preserve">            </w:t>
      </w:r>
      <w:proofErr w:type="spellStart"/>
      <w:r w:rsidRPr="00A30882">
        <w:t>ftp.login</w:t>
      </w:r>
      <w:proofErr w:type="spellEnd"/>
      <w:r w:rsidRPr="00A30882">
        <w:t>(</w:t>
      </w:r>
      <w:proofErr w:type="spellStart"/>
      <w:r w:rsidRPr="00A30882">
        <w:t>username</w:t>
      </w:r>
      <w:proofErr w:type="spellEnd"/>
      <w:r w:rsidRPr="00A30882">
        <w:t xml:space="preserve">, </w:t>
      </w:r>
      <w:proofErr w:type="spellStart"/>
      <w:r w:rsidRPr="00A30882">
        <w:t>password</w:t>
      </w:r>
      <w:proofErr w:type="spellEnd"/>
      <w:r w:rsidRPr="00A30882">
        <w:t>);</w:t>
      </w:r>
      <w:r w:rsidRPr="00A30882">
        <w:br/>
        <w:t xml:space="preserve">            </w:t>
      </w:r>
      <w:proofErr w:type="spellStart"/>
      <w:r w:rsidRPr="00A30882">
        <w:t>InputStream</w:t>
      </w:r>
      <w:proofErr w:type="spellEnd"/>
      <w:r w:rsidRPr="00A30882">
        <w:t xml:space="preserve"> </w:t>
      </w:r>
      <w:proofErr w:type="spellStart"/>
      <w:r w:rsidRPr="00A30882">
        <w:t>fis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FileInputStream</w:t>
      </w:r>
      <w:proofErr w:type="spellEnd"/>
      <w:r w:rsidRPr="00A30882">
        <w:t>("../data.xml");</w:t>
      </w:r>
      <w:r w:rsidRPr="00A30882">
        <w:br/>
      </w:r>
      <w:r w:rsidRPr="00A30882">
        <w:br/>
        <w:t xml:space="preserve">            </w:t>
      </w:r>
      <w:proofErr w:type="spellStart"/>
      <w:r w:rsidRPr="00A30882">
        <w:t>ftp.storeFile</w:t>
      </w:r>
      <w:proofErr w:type="spellEnd"/>
      <w:r w:rsidRPr="00A30882">
        <w:t xml:space="preserve">("/" + </w:t>
      </w:r>
      <w:proofErr w:type="spellStart"/>
      <w:r w:rsidRPr="00A30882">
        <w:t>folderName</w:t>
      </w:r>
      <w:proofErr w:type="spellEnd"/>
      <w:r w:rsidRPr="00A30882">
        <w:t xml:space="preserve"> + "/data1.xml", </w:t>
      </w:r>
      <w:proofErr w:type="spellStart"/>
      <w:r w:rsidRPr="00A30882">
        <w:t>fis</w:t>
      </w:r>
      <w:proofErr w:type="spellEnd"/>
      <w:r w:rsidRPr="00A30882">
        <w:t>);</w:t>
      </w:r>
      <w:r w:rsidRPr="00A30882">
        <w:br/>
        <w:t xml:space="preserve">            </w:t>
      </w:r>
      <w:proofErr w:type="spellStart"/>
      <w:r w:rsidRPr="00A30882">
        <w:t>fis.close</w:t>
      </w:r>
      <w:proofErr w:type="spellEnd"/>
      <w:r w:rsidRPr="00A30882">
        <w:t>();</w:t>
      </w:r>
      <w:r w:rsidRPr="00A30882">
        <w:br/>
      </w:r>
      <w:r w:rsidRPr="00A30882">
        <w:br/>
        <w:t xml:space="preserve">            </w:t>
      </w:r>
      <w:proofErr w:type="spellStart"/>
      <w:r w:rsidRPr="00A30882">
        <w:t>ftp.logout</w:t>
      </w:r>
      <w:proofErr w:type="spellEnd"/>
      <w:r w:rsidRPr="00A30882">
        <w:t>();</w:t>
      </w:r>
      <w:r w:rsidRPr="00A30882">
        <w:br/>
        <w:t xml:space="preserve">            </w:t>
      </w:r>
      <w:proofErr w:type="spellStart"/>
      <w:r w:rsidRPr="00A30882">
        <w:t>ftp.disconnect</w:t>
      </w:r>
      <w:proofErr w:type="spellEnd"/>
      <w:r w:rsidRPr="00A30882">
        <w:t>();</w:t>
      </w:r>
      <w:r w:rsidRPr="00A30882">
        <w:br/>
        <w:t xml:space="preserve">        } </w:t>
      </w:r>
      <w:proofErr w:type="spellStart"/>
      <w:r w:rsidRPr="00A30882">
        <w:t>catch</w:t>
      </w:r>
      <w:proofErr w:type="spellEnd"/>
      <w:r w:rsidRPr="00A30882">
        <w:t xml:space="preserve"> (</w:t>
      </w:r>
      <w:proofErr w:type="spellStart"/>
      <w:r w:rsidRPr="00A30882">
        <w:t>SocketException</w:t>
      </w:r>
      <w:proofErr w:type="spellEnd"/>
      <w:r w:rsidRPr="00A30882">
        <w:t xml:space="preserve"> </w:t>
      </w:r>
      <w:proofErr w:type="spellStart"/>
      <w:r w:rsidRPr="00A30882">
        <w:t>ex</w:t>
      </w:r>
      <w:proofErr w:type="spellEnd"/>
      <w:r w:rsidRPr="00A30882">
        <w:t>) {</w:t>
      </w:r>
      <w:r w:rsidRPr="00A30882">
        <w:br/>
        <w:t xml:space="preserve">            Logger.getLogger(FTPSendMessageReceiver.class.getName()).log(Level.SEVERE, </w:t>
      </w:r>
      <w:proofErr w:type="spellStart"/>
      <w:r w:rsidRPr="00A30882">
        <w:t>null</w:t>
      </w:r>
      <w:proofErr w:type="spellEnd"/>
      <w:r w:rsidRPr="00A30882">
        <w:t xml:space="preserve">, </w:t>
      </w:r>
      <w:proofErr w:type="spellStart"/>
      <w:r w:rsidRPr="00A30882">
        <w:t>ex</w:t>
      </w:r>
      <w:proofErr w:type="spellEnd"/>
      <w:r w:rsidRPr="00A30882">
        <w:t>);</w:t>
      </w:r>
      <w:r w:rsidRPr="00A30882">
        <w:br/>
        <w:t xml:space="preserve">        } </w:t>
      </w:r>
      <w:proofErr w:type="spellStart"/>
      <w:r w:rsidRPr="00A30882">
        <w:t>catch</w:t>
      </w:r>
      <w:proofErr w:type="spellEnd"/>
      <w:r w:rsidRPr="00A30882">
        <w:t xml:space="preserve"> (</w:t>
      </w:r>
      <w:proofErr w:type="spellStart"/>
      <w:r w:rsidRPr="00A30882">
        <w:t>IOException</w:t>
      </w:r>
      <w:proofErr w:type="spellEnd"/>
      <w:r w:rsidRPr="00A30882">
        <w:t xml:space="preserve"> </w:t>
      </w:r>
      <w:proofErr w:type="spellStart"/>
      <w:r w:rsidRPr="00A30882">
        <w:t>ex</w:t>
      </w:r>
      <w:proofErr w:type="spellEnd"/>
      <w:r w:rsidRPr="00A30882">
        <w:t>) {</w:t>
      </w:r>
      <w:r w:rsidRPr="00A30882">
        <w:br/>
        <w:t xml:space="preserve">            Logger.getLogger(FTPSendMessageReceiver.class.getName()).log(Level.SEVERE, </w:t>
      </w:r>
      <w:proofErr w:type="spellStart"/>
      <w:r w:rsidRPr="00A30882">
        <w:t>null</w:t>
      </w:r>
      <w:proofErr w:type="spellEnd"/>
      <w:r w:rsidRPr="00A30882">
        <w:t xml:space="preserve">, </w:t>
      </w:r>
      <w:proofErr w:type="spellStart"/>
      <w:r w:rsidRPr="00A30882">
        <w:t>ex</w:t>
      </w:r>
      <w:proofErr w:type="spellEnd"/>
      <w:r w:rsidRPr="00A30882">
        <w:t>);</w:t>
      </w:r>
      <w:r w:rsidRPr="00A30882">
        <w:br/>
        <w:t xml:space="preserve">        }</w:t>
      </w:r>
      <w:r w:rsidRPr="00A30882">
        <w:br/>
      </w:r>
      <w:r w:rsidRPr="00A30882">
        <w:lastRenderedPageBreak/>
        <w:t xml:space="preserve">    }</w:t>
      </w:r>
      <w:r w:rsidRPr="00A30882">
        <w:br/>
        <w:t>}</w:t>
      </w:r>
    </w:p>
    <w:p w14:paraId="599DE9BC" w14:textId="236570A8" w:rsidR="003E3F54" w:rsidRPr="00A30882" w:rsidRDefault="003E3F54" w:rsidP="003E3F54">
      <w:pPr>
        <w:pStyle w:val="Heading4"/>
      </w:pPr>
      <w:bookmarkStart w:id="165" w:name="_Toc110419728"/>
      <w:r w:rsidRPr="00A30882">
        <w:t>Atbildes ziņojuma nosūtīšana</w:t>
      </w:r>
      <w:bookmarkEnd w:id="165"/>
    </w:p>
    <w:p w14:paraId="2C987D3E" w14:textId="77777777" w:rsidR="004B4047" w:rsidRPr="00A30882" w:rsidRDefault="004B4047" w:rsidP="004B4047">
      <w:r w:rsidRPr="00A30882">
        <w:t xml:space="preserve">Tiek izveidots </w:t>
      </w:r>
      <w:proofErr w:type="spellStart"/>
      <w:r w:rsidRPr="00A30882">
        <w:t>pieslēgums</w:t>
      </w:r>
      <w:proofErr w:type="spellEnd"/>
      <w:r w:rsidRPr="00A30882">
        <w:t xml:space="preserve"> FTP, un tiek pievienota datne kanāla mapei, kura atbilst „URN:IVIS:100001:CHA- SampleChannel-v1-0-TYPE-DIK” kanālam zem </w:t>
      </w:r>
      <w:proofErr w:type="spellStart"/>
      <w:r w:rsidRPr="00A30882">
        <w:t>WriteEventError</w:t>
      </w:r>
      <w:proofErr w:type="spellEnd"/>
      <w:r w:rsidRPr="00A30882">
        <w:t>:</w:t>
      </w:r>
    </w:p>
    <w:p w14:paraId="3D210714" w14:textId="0C9B445C" w:rsidR="00A152AF" w:rsidRPr="00A30882" w:rsidRDefault="000F4404" w:rsidP="000F4404">
      <w:pPr>
        <w:pStyle w:val="Sourcewithforeground"/>
        <w:jc w:val="left"/>
      </w:pPr>
      <w:proofErr w:type="spellStart"/>
      <w:r w:rsidRPr="00A30882">
        <w:t>package</w:t>
      </w:r>
      <w:proofErr w:type="spellEnd"/>
      <w:r w:rsidRPr="00A30882">
        <w:t xml:space="preserve"> </w:t>
      </w:r>
      <w:proofErr w:type="spellStart"/>
      <w:r w:rsidRPr="00A30882">
        <w:t>lv.abcsoftware.eves.samples.ftpreplay</w:t>
      </w:r>
      <w:proofErr w:type="spellEnd"/>
      <w:r w:rsidRPr="00A30882">
        <w:t>;</w:t>
      </w:r>
      <w:r w:rsidRPr="00A30882">
        <w:br/>
      </w:r>
      <w:r w:rsidRPr="00A30882">
        <w:br/>
        <w:t xml:space="preserve">import </w:t>
      </w:r>
      <w:proofErr w:type="spellStart"/>
      <w:r w:rsidRPr="00A30882">
        <w:t>java.io.FileInputStream</w:t>
      </w:r>
      <w:proofErr w:type="spellEnd"/>
      <w:r w:rsidRPr="00A30882">
        <w:t>;</w:t>
      </w:r>
      <w:r w:rsidRPr="00A30882">
        <w:br/>
        <w:t xml:space="preserve">import </w:t>
      </w:r>
      <w:proofErr w:type="spellStart"/>
      <w:r w:rsidRPr="00A30882">
        <w:t>java.io.IOException</w:t>
      </w:r>
      <w:proofErr w:type="spellEnd"/>
      <w:r w:rsidRPr="00A30882">
        <w:t>;</w:t>
      </w:r>
      <w:r w:rsidRPr="00A30882">
        <w:br/>
        <w:t xml:space="preserve">import </w:t>
      </w:r>
      <w:proofErr w:type="spellStart"/>
      <w:r w:rsidRPr="00A30882">
        <w:t>java.io.InputStream</w:t>
      </w:r>
      <w:proofErr w:type="spellEnd"/>
      <w:r w:rsidRPr="00A30882">
        <w:t>;</w:t>
      </w:r>
      <w:r w:rsidRPr="00A30882">
        <w:br/>
        <w:t xml:space="preserve">import </w:t>
      </w:r>
      <w:proofErr w:type="spellStart"/>
      <w:r w:rsidRPr="00A30882">
        <w:t>java.net.SocketException</w:t>
      </w:r>
      <w:proofErr w:type="spellEnd"/>
      <w:r w:rsidRPr="00A30882">
        <w:t>;</w:t>
      </w:r>
      <w:r w:rsidRPr="00A30882">
        <w:br/>
        <w:t xml:space="preserve">import </w:t>
      </w:r>
      <w:proofErr w:type="spellStart"/>
      <w:r w:rsidRPr="00A30882">
        <w:t>java.util.logging.Level</w:t>
      </w:r>
      <w:proofErr w:type="spellEnd"/>
      <w:r w:rsidRPr="00A30882">
        <w:t>;</w:t>
      </w:r>
      <w:r w:rsidRPr="00A30882">
        <w:br/>
        <w:t xml:space="preserve">import </w:t>
      </w:r>
      <w:proofErr w:type="spellStart"/>
      <w:r w:rsidRPr="00A30882">
        <w:t>java.util.logging.Logger</w:t>
      </w:r>
      <w:proofErr w:type="spellEnd"/>
      <w:r w:rsidRPr="00A30882">
        <w:t>;</w:t>
      </w:r>
      <w:r w:rsidRPr="00A30882">
        <w:br/>
        <w:t xml:space="preserve">import </w:t>
      </w:r>
      <w:proofErr w:type="spellStart"/>
      <w:r w:rsidRPr="00A30882">
        <w:t>org.apache.commons.net.ftp.FTPSClient</w:t>
      </w:r>
      <w:proofErr w:type="spellEnd"/>
      <w:r w:rsidRPr="00A30882">
        <w:t>;</w:t>
      </w:r>
      <w:r w:rsidRPr="00A30882">
        <w:br/>
      </w:r>
      <w:r w:rsidRPr="00A30882">
        <w:br/>
      </w:r>
      <w:proofErr w:type="spellStart"/>
      <w:r w:rsidRPr="00A30882">
        <w:t>public</w:t>
      </w:r>
      <w:proofErr w:type="spellEnd"/>
      <w:r w:rsidRPr="00A30882">
        <w:t xml:space="preserve"> </w:t>
      </w:r>
      <w:proofErr w:type="spellStart"/>
      <w:r w:rsidRPr="00A30882">
        <w:t>class</w:t>
      </w:r>
      <w:proofErr w:type="spellEnd"/>
      <w:r w:rsidRPr="00A30882">
        <w:t xml:space="preserve"> </w:t>
      </w:r>
      <w:proofErr w:type="spellStart"/>
      <w:r w:rsidRPr="00A30882">
        <w:t>FTPReplay</w:t>
      </w:r>
      <w:proofErr w:type="spellEnd"/>
      <w:r w:rsidRPr="00A30882">
        <w:t xml:space="preserve"> {</w:t>
      </w:r>
      <w:r w:rsidRPr="00A30882">
        <w:br/>
        <w:t xml:space="preserve">    </w:t>
      </w:r>
      <w:proofErr w:type="spellStart"/>
      <w:r w:rsidRPr="00A30882">
        <w:t>public</w:t>
      </w:r>
      <w:proofErr w:type="spellEnd"/>
      <w:r w:rsidRPr="00A30882">
        <w:t xml:space="preserve"> </w:t>
      </w:r>
      <w:proofErr w:type="spellStart"/>
      <w:r w:rsidRPr="00A30882">
        <w:t>static</w:t>
      </w:r>
      <w:proofErr w:type="spellEnd"/>
      <w:r w:rsidRPr="00A30882">
        <w:t xml:space="preserve"> </w:t>
      </w:r>
      <w:proofErr w:type="spellStart"/>
      <w:r w:rsidRPr="00A30882">
        <w:t>void</w:t>
      </w:r>
      <w:proofErr w:type="spellEnd"/>
      <w:r w:rsidRPr="00A30882">
        <w:t xml:space="preserve"> </w:t>
      </w:r>
      <w:proofErr w:type="spellStart"/>
      <w:r w:rsidRPr="00A30882">
        <w:t>main</w:t>
      </w:r>
      <w:proofErr w:type="spellEnd"/>
      <w:r w:rsidRPr="00A30882">
        <w:t>(</w:t>
      </w:r>
      <w:proofErr w:type="spellStart"/>
      <w:r w:rsidRPr="00A30882">
        <w:t>String</w:t>
      </w:r>
      <w:proofErr w:type="spellEnd"/>
      <w:r w:rsidRPr="00A30882">
        <w:t xml:space="preserve">[] </w:t>
      </w:r>
      <w:proofErr w:type="spellStart"/>
      <w:r w:rsidRPr="00A30882">
        <w:t>args</w:t>
      </w:r>
      <w:proofErr w:type="spellEnd"/>
      <w:r w:rsidRPr="00A30882">
        <w:t>) {</w:t>
      </w:r>
      <w:r w:rsidRPr="00A30882">
        <w:br/>
        <w:t xml:space="preserve">        </w:t>
      </w:r>
      <w:proofErr w:type="spellStart"/>
      <w:r w:rsidRPr="00A30882">
        <w:t>FTPSClient</w:t>
      </w:r>
      <w:proofErr w:type="spellEnd"/>
      <w:r w:rsidRPr="00A30882">
        <w:t xml:space="preserve"> </w:t>
      </w:r>
      <w:proofErr w:type="spellStart"/>
      <w:r w:rsidRPr="00A30882">
        <w:t>ftp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FTPSClient</w:t>
      </w:r>
      <w:proofErr w:type="spellEnd"/>
      <w:r w:rsidRPr="00A30882">
        <w:t>();</w:t>
      </w:r>
      <w:r w:rsidRPr="00A30882">
        <w:br/>
        <w:t xml:space="preserve">        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host</w:t>
      </w:r>
      <w:proofErr w:type="spellEnd"/>
      <w:r w:rsidRPr="00A30882">
        <w:t xml:space="preserve"> = "</w:t>
      </w:r>
      <w:r w:rsidR="009C6907" w:rsidRPr="009C6907">
        <w:t>dittest</w:t>
      </w:r>
      <w:r w:rsidRPr="00A30882">
        <w:t>.vraa.gov.lv";</w:t>
      </w:r>
      <w:r w:rsidRPr="00A30882">
        <w:br/>
        <w:t xml:space="preserve">        </w:t>
      </w:r>
      <w:proofErr w:type="spellStart"/>
      <w:r w:rsidRPr="00A30882">
        <w:t>int</w:t>
      </w:r>
      <w:proofErr w:type="spellEnd"/>
      <w:r w:rsidRPr="00A30882">
        <w:t xml:space="preserve"> port = 2121;</w:t>
      </w:r>
      <w:r w:rsidRPr="00A30882">
        <w:br/>
        <w:t xml:space="preserve">        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username</w:t>
      </w:r>
      <w:proofErr w:type="spellEnd"/>
      <w:r w:rsidRPr="00A30882">
        <w:t xml:space="preserve"> = "</w:t>
      </w:r>
      <w:proofErr w:type="spellStart"/>
      <w:r w:rsidRPr="00A30882">
        <w:t>usernamevraa</w:t>
      </w:r>
      <w:proofErr w:type="spellEnd"/>
      <w:r w:rsidRPr="00A30882">
        <w:t>";</w:t>
      </w:r>
      <w:r w:rsidRPr="00A30882">
        <w:br/>
        <w:t xml:space="preserve">        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password</w:t>
      </w:r>
      <w:proofErr w:type="spellEnd"/>
      <w:r w:rsidRPr="00A30882">
        <w:t xml:space="preserve"> = "</w:t>
      </w:r>
      <w:proofErr w:type="spellStart"/>
      <w:r w:rsidR="004756B8">
        <w:t>Password</w:t>
      </w:r>
      <w:proofErr w:type="spellEnd"/>
      <w:r w:rsidRPr="00A30882">
        <w:t>";</w:t>
      </w:r>
      <w:r w:rsidRPr="00A30882">
        <w:br/>
        <w:t xml:space="preserve">        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channelName</w:t>
      </w:r>
      <w:proofErr w:type="spellEnd"/>
      <w:r w:rsidRPr="00A30882">
        <w:t xml:space="preserve"> = "SampleChannel4";</w:t>
      </w:r>
      <w:r w:rsidRPr="00A30882">
        <w:br/>
        <w:t xml:space="preserve">        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write</w:t>
      </w:r>
      <w:proofErr w:type="spellEnd"/>
      <w:r w:rsidRPr="00A30882">
        <w:t xml:space="preserve"> = "</w:t>
      </w:r>
      <w:proofErr w:type="spellStart"/>
      <w:r w:rsidRPr="00A30882">
        <w:t>WriteEvent</w:t>
      </w:r>
      <w:proofErr w:type="spellEnd"/>
      <w:r w:rsidRPr="00A30882">
        <w:t>/</w:t>
      </w:r>
      <w:proofErr w:type="spellStart"/>
      <w:r w:rsidRPr="00A30882">
        <w:t>WriteEventError</w:t>
      </w:r>
      <w:proofErr w:type="spellEnd"/>
      <w:r w:rsidRPr="00A30882">
        <w:t>";</w:t>
      </w:r>
      <w:r w:rsidRPr="00A30882">
        <w:br/>
        <w:t xml:space="preserve">        </w:t>
      </w:r>
      <w:proofErr w:type="spellStart"/>
      <w:r w:rsidRPr="00A30882">
        <w:t>String</w:t>
      </w:r>
      <w:proofErr w:type="spellEnd"/>
      <w:r w:rsidRPr="00A30882">
        <w:t xml:space="preserve"> </w:t>
      </w:r>
      <w:proofErr w:type="spellStart"/>
      <w:r w:rsidRPr="00A30882">
        <w:t>folderName</w:t>
      </w:r>
      <w:proofErr w:type="spellEnd"/>
      <w:r w:rsidRPr="00A30882">
        <w:t xml:space="preserve"> = </w:t>
      </w:r>
      <w:proofErr w:type="spellStart"/>
      <w:r w:rsidRPr="00A30882">
        <w:t>channelName</w:t>
      </w:r>
      <w:proofErr w:type="spellEnd"/>
      <w:r w:rsidRPr="00A30882">
        <w:t xml:space="preserve"> + "/DIK-v1-0/" + </w:t>
      </w:r>
      <w:proofErr w:type="spellStart"/>
      <w:r w:rsidRPr="00A30882">
        <w:t>write</w:t>
      </w:r>
      <w:proofErr w:type="spellEnd"/>
      <w:r w:rsidRPr="00A30882">
        <w:t>;</w:t>
      </w:r>
      <w:r w:rsidRPr="00A30882">
        <w:br/>
      </w:r>
      <w:r w:rsidRPr="00A30882">
        <w:br/>
        <w:t xml:space="preserve">        </w:t>
      </w:r>
      <w:proofErr w:type="spellStart"/>
      <w:r w:rsidRPr="00A30882">
        <w:t>try</w:t>
      </w:r>
      <w:proofErr w:type="spellEnd"/>
      <w:r w:rsidRPr="00A30882">
        <w:t xml:space="preserve"> {</w:t>
      </w:r>
      <w:r w:rsidRPr="00A30882">
        <w:br/>
        <w:t xml:space="preserve">            </w:t>
      </w:r>
      <w:proofErr w:type="spellStart"/>
      <w:r w:rsidRPr="00A30882">
        <w:t>ftp.connect</w:t>
      </w:r>
      <w:proofErr w:type="spellEnd"/>
      <w:r w:rsidRPr="00A30882">
        <w:t>(</w:t>
      </w:r>
      <w:proofErr w:type="spellStart"/>
      <w:r w:rsidRPr="00A30882">
        <w:t>host</w:t>
      </w:r>
      <w:proofErr w:type="spellEnd"/>
      <w:r w:rsidRPr="00A30882">
        <w:t>, port);</w:t>
      </w:r>
      <w:r w:rsidRPr="00A30882">
        <w:br/>
        <w:t xml:space="preserve">            </w:t>
      </w:r>
      <w:proofErr w:type="spellStart"/>
      <w:r w:rsidRPr="00A30882">
        <w:t>ftp.login</w:t>
      </w:r>
      <w:proofErr w:type="spellEnd"/>
      <w:r w:rsidRPr="00A30882">
        <w:t>(</w:t>
      </w:r>
      <w:proofErr w:type="spellStart"/>
      <w:r w:rsidRPr="00A30882">
        <w:t>username</w:t>
      </w:r>
      <w:proofErr w:type="spellEnd"/>
      <w:r w:rsidRPr="00A30882">
        <w:t xml:space="preserve">, </w:t>
      </w:r>
      <w:proofErr w:type="spellStart"/>
      <w:r w:rsidRPr="00A30882">
        <w:t>password</w:t>
      </w:r>
      <w:proofErr w:type="spellEnd"/>
      <w:r w:rsidRPr="00A30882">
        <w:t>);</w:t>
      </w:r>
      <w:r w:rsidRPr="00A30882">
        <w:br/>
        <w:t xml:space="preserve">            </w:t>
      </w:r>
      <w:proofErr w:type="spellStart"/>
      <w:r w:rsidRPr="00A30882">
        <w:t>InputStream</w:t>
      </w:r>
      <w:proofErr w:type="spellEnd"/>
      <w:r w:rsidRPr="00A30882">
        <w:t xml:space="preserve"> </w:t>
      </w:r>
      <w:proofErr w:type="spellStart"/>
      <w:r w:rsidRPr="00A30882">
        <w:t>fis</w:t>
      </w:r>
      <w:proofErr w:type="spellEnd"/>
      <w:r w:rsidRPr="00A30882">
        <w:t xml:space="preserve"> = </w:t>
      </w:r>
      <w:proofErr w:type="spellStart"/>
      <w:r w:rsidRPr="00A30882">
        <w:t>new</w:t>
      </w:r>
      <w:proofErr w:type="spellEnd"/>
      <w:r w:rsidRPr="00A30882">
        <w:t xml:space="preserve"> </w:t>
      </w:r>
      <w:proofErr w:type="spellStart"/>
      <w:r w:rsidRPr="00A30882">
        <w:t>FileInputStream</w:t>
      </w:r>
      <w:proofErr w:type="spellEnd"/>
      <w:r w:rsidRPr="00A30882">
        <w:t>("../kluda.xml");</w:t>
      </w:r>
      <w:r w:rsidRPr="00A30882">
        <w:br/>
      </w:r>
      <w:r w:rsidRPr="00A30882">
        <w:br/>
        <w:t xml:space="preserve">            </w:t>
      </w:r>
      <w:proofErr w:type="spellStart"/>
      <w:r w:rsidRPr="00A30882">
        <w:t>ftp.storeFile</w:t>
      </w:r>
      <w:proofErr w:type="spellEnd"/>
      <w:r w:rsidRPr="00A30882">
        <w:t xml:space="preserve">("/" + </w:t>
      </w:r>
      <w:proofErr w:type="spellStart"/>
      <w:r w:rsidRPr="00A30882">
        <w:t>folderName</w:t>
      </w:r>
      <w:proofErr w:type="spellEnd"/>
      <w:r w:rsidRPr="00A30882">
        <w:t xml:space="preserve"> + "/kluda.xml", </w:t>
      </w:r>
      <w:proofErr w:type="spellStart"/>
      <w:r w:rsidRPr="00A30882">
        <w:t>fis</w:t>
      </w:r>
      <w:proofErr w:type="spellEnd"/>
      <w:r w:rsidRPr="00A30882">
        <w:t>);</w:t>
      </w:r>
      <w:r w:rsidRPr="00A30882">
        <w:br/>
        <w:t xml:space="preserve">            </w:t>
      </w:r>
      <w:proofErr w:type="spellStart"/>
      <w:r w:rsidRPr="00A30882">
        <w:t>fis.close</w:t>
      </w:r>
      <w:proofErr w:type="spellEnd"/>
      <w:r w:rsidRPr="00A30882">
        <w:t>();</w:t>
      </w:r>
      <w:r w:rsidRPr="00A30882">
        <w:br/>
      </w:r>
      <w:r w:rsidRPr="00A30882">
        <w:br/>
        <w:t xml:space="preserve">            </w:t>
      </w:r>
      <w:proofErr w:type="spellStart"/>
      <w:r w:rsidRPr="00A30882">
        <w:t>ftp.logout</w:t>
      </w:r>
      <w:proofErr w:type="spellEnd"/>
      <w:r w:rsidRPr="00A30882">
        <w:t>();</w:t>
      </w:r>
      <w:r w:rsidRPr="00A30882">
        <w:br/>
        <w:t xml:space="preserve">            </w:t>
      </w:r>
      <w:proofErr w:type="spellStart"/>
      <w:r w:rsidRPr="00A30882">
        <w:t>ftp.disconnect</w:t>
      </w:r>
      <w:proofErr w:type="spellEnd"/>
      <w:r w:rsidRPr="00A30882">
        <w:t>();</w:t>
      </w:r>
      <w:r w:rsidRPr="00A30882">
        <w:br/>
        <w:t xml:space="preserve">        } </w:t>
      </w:r>
      <w:proofErr w:type="spellStart"/>
      <w:r w:rsidRPr="00A30882">
        <w:t>catch</w:t>
      </w:r>
      <w:proofErr w:type="spellEnd"/>
      <w:r w:rsidRPr="00A30882">
        <w:t xml:space="preserve"> (</w:t>
      </w:r>
      <w:proofErr w:type="spellStart"/>
      <w:r w:rsidRPr="00A30882">
        <w:t>SocketException</w:t>
      </w:r>
      <w:proofErr w:type="spellEnd"/>
      <w:r w:rsidRPr="00A30882">
        <w:t xml:space="preserve"> </w:t>
      </w:r>
      <w:proofErr w:type="spellStart"/>
      <w:r w:rsidRPr="00A30882">
        <w:t>ex</w:t>
      </w:r>
      <w:proofErr w:type="spellEnd"/>
      <w:r w:rsidRPr="00A30882">
        <w:t>) {</w:t>
      </w:r>
      <w:r w:rsidRPr="00A30882">
        <w:br/>
        <w:t xml:space="preserve">            </w:t>
      </w:r>
      <w:proofErr w:type="spellStart"/>
      <w:r w:rsidRPr="00A30882">
        <w:t>Logger.getLogger</w:t>
      </w:r>
      <w:proofErr w:type="spellEnd"/>
      <w:r w:rsidRPr="00A30882">
        <w:t>(</w:t>
      </w:r>
      <w:proofErr w:type="spellStart"/>
      <w:r w:rsidRPr="00A30882">
        <w:t>FTPReplay.class.getName</w:t>
      </w:r>
      <w:proofErr w:type="spellEnd"/>
      <w:r w:rsidRPr="00A30882">
        <w:t>()).log(</w:t>
      </w:r>
      <w:proofErr w:type="spellStart"/>
      <w:r w:rsidRPr="00A30882">
        <w:t>Level.SEVERE</w:t>
      </w:r>
      <w:proofErr w:type="spellEnd"/>
      <w:r w:rsidRPr="00A30882">
        <w:t xml:space="preserve">, </w:t>
      </w:r>
      <w:proofErr w:type="spellStart"/>
      <w:r w:rsidRPr="00A30882">
        <w:t>null</w:t>
      </w:r>
      <w:proofErr w:type="spellEnd"/>
      <w:r w:rsidRPr="00A30882">
        <w:t xml:space="preserve">, </w:t>
      </w:r>
      <w:proofErr w:type="spellStart"/>
      <w:r w:rsidRPr="00A30882">
        <w:t>ex</w:t>
      </w:r>
      <w:proofErr w:type="spellEnd"/>
      <w:r w:rsidRPr="00A30882">
        <w:t>);</w:t>
      </w:r>
      <w:r w:rsidRPr="00A30882">
        <w:br/>
        <w:t xml:space="preserve">        } </w:t>
      </w:r>
      <w:proofErr w:type="spellStart"/>
      <w:r w:rsidRPr="00A30882">
        <w:t>catch</w:t>
      </w:r>
      <w:proofErr w:type="spellEnd"/>
      <w:r w:rsidRPr="00A30882">
        <w:t xml:space="preserve"> (</w:t>
      </w:r>
      <w:proofErr w:type="spellStart"/>
      <w:r w:rsidRPr="00A30882">
        <w:t>IOException</w:t>
      </w:r>
      <w:proofErr w:type="spellEnd"/>
      <w:r w:rsidRPr="00A30882">
        <w:t xml:space="preserve"> </w:t>
      </w:r>
      <w:proofErr w:type="spellStart"/>
      <w:r w:rsidRPr="00A30882">
        <w:t>ex</w:t>
      </w:r>
      <w:proofErr w:type="spellEnd"/>
      <w:r w:rsidRPr="00A30882">
        <w:t>) {</w:t>
      </w:r>
      <w:r w:rsidRPr="00A30882">
        <w:br/>
        <w:t xml:space="preserve">            </w:t>
      </w:r>
      <w:proofErr w:type="spellStart"/>
      <w:r w:rsidRPr="00A30882">
        <w:t>Logger.getLogger</w:t>
      </w:r>
      <w:proofErr w:type="spellEnd"/>
      <w:r w:rsidRPr="00A30882">
        <w:t>(</w:t>
      </w:r>
      <w:proofErr w:type="spellStart"/>
      <w:r w:rsidRPr="00A30882">
        <w:t>FTPReplay.class.getName</w:t>
      </w:r>
      <w:proofErr w:type="spellEnd"/>
      <w:r w:rsidRPr="00A30882">
        <w:t>()).log(</w:t>
      </w:r>
      <w:proofErr w:type="spellStart"/>
      <w:r w:rsidRPr="00A30882">
        <w:t>Level.SEVERE</w:t>
      </w:r>
      <w:proofErr w:type="spellEnd"/>
      <w:r w:rsidRPr="00A30882">
        <w:t xml:space="preserve">, </w:t>
      </w:r>
      <w:proofErr w:type="spellStart"/>
      <w:r w:rsidRPr="00A30882">
        <w:t>null</w:t>
      </w:r>
      <w:proofErr w:type="spellEnd"/>
      <w:r w:rsidRPr="00A30882">
        <w:t xml:space="preserve">, </w:t>
      </w:r>
      <w:proofErr w:type="spellStart"/>
      <w:r w:rsidRPr="00A30882">
        <w:t>ex</w:t>
      </w:r>
      <w:proofErr w:type="spellEnd"/>
      <w:r w:rsidRPr="00A30882">
        <w:t>);</w:t>
      </w:r>
      <w:r w:rsidRPr="00A30882">
        <w:br/>
        <w:t xml:space="preserve">        }</w:t>
      </w:r>
      <w:r w:rsidRPr="00A30882">
        <w:br/>
        <w:t xml:space="preserve">    }</w:t>
      </w:r>
      <w:r w:rsidRPr="00A30882">
        <w:br/>
        <w:t>}</w:t>
      </w:r>
    </w:p>
    <w:p w14:paraId="30483BDF" w14:textId="77777777" w:rsidR="003E3F54" w:rsidRPr="00A30882" w:rsidRDefault="003E3F54" w:rsidP="003E3F54"/>
    <w:p w14:paraId="5875F60A" w14:textId="13F75EDE" w:rsidR="00C6656F" w:rsidRPr="00A30882" w:rsidRDefault="00C6656F" w:rsidP="002F3430">
      <w:pPr>
        <w:pStyle w:val="Heading1"/>
      </w:pPr>
      <w:bookmarkStart w:id="166" w:name="_Toc110419729"/>
      <w:r w:rsidRPr="00A30882">
        <w:lastRenderedPageBreak/>
        <w:t>PHP</w:t>
      </w:r>
      <w:bookmarkEnd w:id="166"/>
    </w:p>
    <w:p w14:paraId="7770AD68" w14:textId="03C699A3" w:rsidR="002E7F4B" w:rsidRPr="00A30882" w:rsidRDefault="002E7F4B" w:rsidP="002E7F4B">
      <w:pPr>
        <w:pStyle w:val="Heading2"/>
      </w:pPr>
      <w:bookmarkStart w:id="167" w:name="_Toc110419730"/>
      <w:r w:rsidRPr="00A30882">
        <w:t>Projekta izveidošana PHP</w:t>
      </w:r>
      <w:bookmarkEnd w:id="167"/>
    </w:p>
    <w:p w14:paraId="4BDF074C" w14:textId="445ACC48" w:rsidR="00FF3444" w:rsidRPr="00A30882" w:rsidRDefault="002F4905" w:rsidP="002E7F4B">
      <w:r w:rsidRPr="00A30882">
        <w:t>Piemēri</w:t>
      </w:r>
      <w:r w:rsidR="00FF3444" w:rsidRPr="00A30882">
        <w:t xml:space="preserve"> ir izveidoti</w:t>
      </w:r>
      <w:r w:rsidR="004D4E11" w:rsidRPr="00A30882">
        <w:t>, un</w:t>
      </w:r>
      <w:r w:rsidR="00FF3444" w:rsidRPr="00A30882">
        <w:t xml:space="preserve"> </w:t>
      </w:r>
      <w:r w:rsidRPr="00A30882">
        <w:t>pārbaudīti</w:t>
      </w:r>
      <w:r w:rsidR="00FF3444" w:rsidRPr="00A30882">
        <w:t xml:space="preserve"> izmantojot </w:t>
      </w:r>
      <w:r w:rsidRPr="00A30882">
        <w:t>šādu programmatūru</w:t>
      </w:r>
      <w:r w:rsidR="00FF3444" w:rsidRPr="00A30882">
        <w:t>:</w:t>
      </w:r>
    </w:p>
    <w:p w14:paraId="3B492005" w14:textId="00134035" w:rsidR="00FF3444" w:rsidRPr="00A30882" w:rsidRDefault="00FF3444" w:rsidP="00FF3444">
      <w:pPr>
        <w:pStyle w:val="ListParagraph"/>
        <w:numPr>
          <w:ilvl w:val="0"/>
          <w:numId w:val="26"/>
        </w:numPr>
      </w:pPr>
      <w:proofErr w:type="spellStart"/>
      <w:r w:rsidRPr="00A30882">
        <w:t>Apache</w:t>
      </w:r>
      <w:proofErr w:type="spellEnd"/>
      <w:r w:rsidRPr="00A30882">
        <w:t xml:space="preserve"> HTTP serveris: </w:t>
      </w:r>
      <w:proofErr w:type="spellStart"/>
      <w:r w:rsidRPr="00A30882">
        <w:t>Apache</w:t>
      </w:r>
      <w:proofErr w:type="spellEnd"/>
      <w:r w:rsidRPr="00A30882">
        <w:t>/2.2.22 (Win32)</w:t>
      </w:r>
      <w:r w:rsidR="002F4905" w:rsidRPr="00A30882">
        <w:t>;</w:t>
      </w:r>
    </w:p>
    <w:p w14:paraId="562FC40B" w14:textId="712E3945" w:rsidR="00FF3444" w:rsidRPr="00A30882" w:rsidRDefault="00FF3444" w:rsidP="00FF3444">
      <w:pPr>
        <w:pStyle w:val="ListParagraph"/>
        <w:numPr>
          <w:ilvl w:val="0"/>
          <w:numId w:val="26"/>
        </w:numPr>
      </w:pPr>
      <w:r w:rsidRPr="00A30882">
        <w:t>PHP versija: 5.4.11</w:t>
      </w:r>
      <w:r w:rsidR="002F4905" w:rsidRPr="00A30882">
        <w:t>;</w:t>
      </w:r>
    </w:p>
    <w:p w14:paraId="629FED7F" w14:textId="5F293161" w:rsidR="00FF3444" w:rsidRPr="00A30882" w:rsidRDefault="00FF3444" w:rsidP="00FF3444">
      <w:pPr>
        <w:pStyle w:val="ListParagraph"/>
        <w:numPr>
          <w:ilvl w:val="0"/>
          <w:numId w:val="26"/>
        </w:numPr>
      </w:pPr>
      <w:r w:rsidRPr="00A30882">
        <w:t>PHP izmantotie paplašinājumi (php.ini):</w:t>
      </w:r>
    </w:p>
    <w:p w14:paraId="4F327E6E" w14:textId="62F86C69" w:rsidR="00FF3444" w:rsidRPr="00A30882" w:rsidRDefault="00FF3444" w:rsidP="00FF3444">
      <w:pPr>
        <w:pStyle w:val="ListParagraph"/>
        <w:numPr>
          <w:ilvl w:val="1"/>
          <w:numId w:val="26"/>
        </w:numPr>
      </w:pPr>
      <w:r w:rsidRPr="00A30882">
        <w:t>php_openssl.dll</w:t>
      </w:r>
      <w:r w:rsidR="002F4905" w:rsidRPr="00A30882">
        <w:t>;</w:t>
      </w:r>
    </w:p>
    <w:p w14:paraId="0B842901" w14:textId="5DA1C1A5" w:rsidR="00FF3444" w:rsidRPr="00A30882" w:rsidRDefault="00FF3444" w:rsidP="00FF3444">
      <w:pPr>
        <w:pStyle w:val="ListParagraph"/>
        <w:numPr>
          <w:ilvl w:val="1"/>
          <w:numId w:val="26"/>
        </w:numPr>
      </w:pPr>
      <w:r w:rsidRPr="00A30882">
        <w:t>php_soap.dll</w:t>
      </w:r>
      <w:r w:rsidR="002F4905" w:rsidRPr="00A30882">
        <w:t>.</w:t>
      </w:r>
    </w:p>
    <w:p w14:paraId="4627D975" w14:textId="5A26EABC" w:rsidR="00FF3444" w:rsidRPr="00A30882" w:rsidRDefault="000E0640" w:rsidP="002E7F4B">
      <w:r w:rsidRPr="00A30882">
        <w:t xml:space="preserve">FTP PHP </w:t>
      </w:r>
      <w:r w:rsidR="002F4905" w:rsidRPr="00A30882">
        <w:t>piemēriem</w:t>
      </w:r>
      <w:r w:rsidRPr="00A30882">
        <w:t xml:space="preserve"> jāizmanto PHP versija ar iekompilētiem FTP un </w:t>
      </w:r>
      <w:proofErr w:type="spellStart"/>
      <w:r w:rsidRPr="00A30882">
        <w:t>OpenSSL</w:t>
      </w:r>
      <w:proofErr w:type="spellEnd"/>
      <w:r w:rsidRPr="00A30882">
        <w:t xml:space="preserve"> moduļiem.</w:t>
      </w:r>
    </w:p>
    <w:p w14:paraId="05064214" w14:textId="2A7CF4D1" w:rsidR="00FF3444" w:rsidRPr="00A30882" w:rsidRDefault="00FF3444" w:rsidP="002E7F4B">
      <w:r w:rsidRPr="00A30882">
        <w:t xml:space="preserve">php.ini ir jānokonfigurē </w:t>
      </w:r>
      <w:r w:rsidR="004D4E11" w:rsidRPr="00A30882">
        <w:t>SOAP paplašinājums</w:t>
      </w:r>
      <w:r w:rsidRPr="00A30882">
        <w:t xml:space="preserve"> ar </w:t>
      </w:r>
      <w:r w:rsidR="002F4905" w:rsidRPr="00A30882">
        <w:t xml:space="preserve">šādām </w:t>
      </w:r>
      <w:r w:rsidRPr="00A30882">
        <w:t xml:space="preserve">parametru </w:t>
      </w:r>
      <w:r w:rsidR="002F4905" w:rsidRPr="00A30882">
        <w:t>vērtībām</w:t>
      </w:r>
      <w:r w:rsidRPr="00A30882">
        <w:t>:</w:t>
      </w:r>
    </w:p>
    <w:p w14:paraId="38FB6AA3" w14:textId="16C8B4F1" w:rsidR="00FF3444" w:rsidRPr="00A30882" w:rsidRDefault="00FF3444" w:rsidP="00FF3444">
      <w:pPr>
        <w:pStyle w:val="ListParagraph"/>
        <w:numPr>
          <w:ilvl w:val="0"/>
          <w:numId w:val="27"/>
        </w:numPr>
      </w:pPr>
      <w:proofErr w:type="spellStart"/>
      <w:r w:rsidRPr="00A30882">
        <w:t>soap.wsdl_cache_enabled</w:t>
      </w:r>
      <w:proofErr w:type="spellEnd"/>
      <w:r w:rsidRPr="00A30882">
        <w:t>=1</w:t>
      </w:r>
      <w:r w:rsidR="002F4905" w:rsidRPr="00A30882">
        <w:t>;</w:t>
      </w:r>
    </w:p>
    <w:p w14:paraId="61F4D867" w14:textId="7E953867" w:rsidR="00FF3444" w:rsidRPr="00A30882" w:rsidRDefault="00FF3444" w:rsidP="00FF3444">
      <w:pPr>
        <w:pStyle w:val="ListParagraph"/>
        <w:numPr>
          <w:ilvl w:val="0"/>
          <w:numId w:val="27"/>
        </w:numPr>
      </w:pPr>
      <w:proofErr w:type="spellStart"/>
      <w:r w:rsidRPr="00A30882">
        <w:t>soap.wsdl_cache_dir</w:t>
      </w:r>
      <w:proofErr w:type="spellEnd"/>
      <w:r w:rsidRPr="00A30882">
        <w:t>="c:\wsdlc\"</w:t>
      </w:r>
      <w:r w:rsidR="002F4905" w:rsidRPr="00A30882">
        <w:t>;</w:t>
      </w:r>
    </w:p>
    <w:p w14:paraId="670A84F6" w14:textId="6168DC22" w:rsidR="00FF3444" w:rsidRPr="00A30882" w:rsidRDefault="00FF3444" w:rsidP="00FF3444">
      <w:pPr>
        <w:pStyle w:val="ListParagraph"/>
        <w:numPr>
          <w:ilvl w:val="0"/>
          <w:numId w:val="27"/>
        </w:numPr>
      </w:pPr>
      <w:proofErr w:type="spellStart"/>
      <w:r w:rsidRPr="00A30882">
        <w:t>soap.wsdl_cache_ttl</w:t>
      </w:r>
      <w:proofErr w:type="spellEnd"/>
      <w:r w:rsidRPr="00A30882">
        <w:t>=86400</w:t>
      </w:r>
      <w:r w:rsidR="002F4905" w:rsidRPr="00A30882">
        <w:t>.</w:t>
      </w:r>
    </w:p>
    <w:p w14:paraId="5D0FF051" w14:textId="2CD2522D" w:rsidR="00FF3444" w:rsidRPr="00A30882" w:rsidRDefault="00FF3444" w:rsidP="00FF3444">
      <w:r w:rsidRPr="00A30882">
        <w:t xml:space="preserve">Parametru skaidrojums </w:t>
      </w:r>
      <w:r w:rsidR="00EF1D64" w:rsidRPr="00A30882">
        <w:t>atrodams PHP dokumentācijā vai php.ini datnes komentāros.</w:t>
      </w:r>
    </w:p>
    <w:p w14:paraId="01CE3819" w14:textId="77777777" w:rsidR="00FF3444" w:rsidRPr="00A30882" w:rsidRDefault="00FF3444" w:rsidP="002E7F4B"/>
    <w:p w14:paraId="38B97308" w14:textId="1BA74CE9" w:rsidR="002E7F4B" w:rsidRPr="00A30882" w:rsidRDefault="000B4A1D" w:rsidP="002E7F4B">
      <w:r w:rsidRPr="00A30882">
        <w:t>Piemēru</w:t>
      </w:r>
      <w:r w:rsidR="00EF1D64" w:rsidRPr="00A30882">
        <w:t xml:space="preserve"> </w:t>
      </w:r>
      <w:r w:rsidRPr="00A30882">
        <w:t>ērtākai</w:t>
      </w:r>
      <w:r w:rsidR="00EF1D64" w:rsidRPr="00A30882">
        <w:t xml:space="preserve"> apskatei un izpildei izveidota palaišanas </w:t>
      </w:r>
      <w:proofErr w:type="spellStart"/>
      <w:r w:rsidR="00EF1D64" w:rsidRPr="00A30882">
        <w:t>saskarne</w:t>
      </w:r>
      <w:proofErr w:type="spellEnd"/>
      <w:r w:rsidR="002E7F4B" w:rsidRPr="00A30882">
        <w:t>:</w:t>
      </w:r>
    </w:p>
    <w:p w14:paraId="3D7EC44F" w14:textId="64B1C332" w:rsidR="002E7F4B" w:rsidRPr="00A30882" w:rsidRDefault="00EF1D64" w:rsidP="00EF1D64">
      <w:pPr>
        <w:pStyle w:val="Pictureposition"/>
      </w:pPr>
      <w:r w:rsidRPr="00A30882">
        <w:rPr>
          <w:noProof/>
          <w:lang w:val="en-US"/>
        </w:rPr>
        <w:drawing>
          <wp:inline distT="0" distB="0" distL="0" distR="0" wp14:anchorId="129A3ED1" wp14:editId="42688FBF">
            <wp:extent cx="5943600" cy="2454275"/>
            <wp:effectExtent l="0" t="0" r="0" b="3175"/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454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3DF2B3" w14:textId="483863A7" w:rsidR="002E7F4B" w:rsidRPr="00A30882" w:rsidRDefault="008C1677" w:rsidP="002E7F4B">
      <w:pPr>
        <w:pStyle w:val="Picturecaption"/>
      </w:pPr>
      <w:fldSimple w:instr=" SEQ Attēls \* ARABIC ">
        <w:bookmarkStart w:id="168" w:name="_Toc110419781"/>
        <w:r w:rsidR="00B93481">
          <w:rPr>
            <w:noProof/>
          </w:rPr>
          <w:t>32</w:t>
        </w:r>
      </w:fldSimple>
      <w:r w:rsidR="002E7F4B" w:rsidRPr="00A30882">
        <w:t xml:space="preserve">.attēls. </w:t>
      </w:r>
      <w:r w:rsidR="000B4A1D" w:rsidRPr="00A30882">
        <w:t>Piemēru</w:t>
      </w:r>
      <w:r w:rsidR="00EF1D64" w:rsidRPr="00A30882">
        <w:t xml:space="preserve"> palaišanas </w:t>
      </w:r>
      <w:proofErr w:type="spellStart"/>
      <w:r w:rsidR="00EF1D64" w:rsidRPr="00A30882">
        <w:t>saskarne</w:t>
      </w:r>
      <w:bookmarkEnd w:id="168"/>
      <w:proofErr w:type="spellEnd"/>
    </w:p>
    <w:p w14:paraId="7C82DE42" w14:textId="7C3E41D6" w:rsidR="00EF1D64" w:rsidRPr="00A30882" w:rsidRDefault="000B4A1D" w:rsidP="00866780">
      <w:r w:rsidRPr="00A30882">
        <w:t>Piemēru</w:t>
      </w:r>
      <w:r w:rsidR="00EF1D64" w:rsidRPr="00A30882">
        <w:t xml:space="preserve"> palaišanas </w:t>
      </w:r>
      <w:proofErr w:type="spellStart"/>
      <w:r w:rsidR="00EF1D64" w:rsidRPr="00A30882">
        <w:t>saskarne</w:t>
      </w:r>
      <w:proofErr w:type="spellEnd"/>
      <w:r w:rsidR="00EF1D64" w:rsidRPr="00A30882">
        <w:t xml:space="preserve"> tiek </w:t>
      </w:r>
      <w:r w:rsidRPr="00A30882">
        <w:t>atvērta</w:t>
      </w:r>
      <w:r w:rsidR="00EF1D64" w:rsidRPr="00A30882">
        <w:t xml:space="preserve">, </w:t>
      </w:r>
      <w:r w:rsidRPr="00A30882">
        <w:t>ielādējot</w:t>
      </w:r>
      <w:r w:rsidR="00EF1D64" w:rsidRPr="00A30882">
        <w:t xml:space="preserve"> datni „viewer.html” jebkurā </w:t>
      </w:r>
      <w:r w:rsidRPr="00A30882">
        <w:t>pārlūkprogrammā</w:t>
      </w:r>
      <w:r w:rsidR="00EF1D64" w:rsidRPr="00A30882">
        <w:t xml:space="preserve"> (testēts IE9, FF18 un Chrome24)</w:t>
      </w:r>
      <w:r w:rsidR="00866780" w:rsidRPr="00A30882">
        <w:t xml:space="preserve">. </w:t>
      </w:r>
      <w:proofErr w:type="spellStart"/>
      <w:r w:rsidR="00866780" w:rsidRPr="00A30882">
        <w:t>Saskarne</w:t>
      </w:r>
      <w:proofErr w:type="spellEnd"/>
      <w:r w:rsidR="00866780" w:rsidRPr="00A30882">
        <w:t xml:space="preserve"> ir implementēta</w:t>
      </w:r>
      <w:r w:rsidR="002F4905" w:rsidRPr="00A30882">
        <w:t>,</w:t>
      </w:r>
      <w:r w:rsidR="00866780" w:rsidRPr="00A30882">
        <w:t xml:space="preserve"> izmantojot HTML un </w:t>
      </w:r>
      <w:proofErr w:type="spellStart"/>
      <w:r w:rsidR="00866780" w:rsidRPr="00A30882">
        <w:t>JavaScript</w:t>
      </w:r>
      <w:proofErr w:type="spellEnd"/>
      <w:r w:rsidR="00866780" w:rsidRPr="00A30882">
        <w:t xml:space="preserve"> un tai ir </w:t>
      </w:r>
      <w:r w:rsidR="002F4905" w:rsidRPr="00A30882">
        <w:t xml:space="preserve">šādas </w:t>
      </w:r>
      <w:r w:rsidR="00866780" w:rsidRPr="00A30882">
        <w:t>atkarības:</w:t>
      </w:r>
    </w:p>
    <w:p w14:paraId="6B7BE9BF" w14:textId="7899EBB3" w:rsidR="00866780" w:rsidRPr="00A30882" w:rsidRDefault="00866780" w:rsidP="00866780">
      <w:pPr>
        <w:pStyle w:val="ListParagraph"/>
        <w:numPr>
          <w:ilvl w:val="0"/>
          <w:numId w:val="28"/>
        </w:numPr>
      </w:pPr>
      <w:proofErr w:type="spellStart"/>
      <w:r w:rsidRPr="00A30882">
        <w:t>jQuery</w:t>
      </w:r>
      <w:proofErr w:type="spellEnd"/>
      <w:r w:rsidRPr="00A30882">
        <w:t xml:space="preserve"> 1.8.3</w:t>
      </w:r>
      <w:r w:rsidR="002F4905" w:rsidRPr="00A30882">
        <w:t>;</w:t>
      </w:r>
    </w:p>
    <w:p w14:paraId="638A8BEA" w14:textId="4BE35667" w:rsidR="00866780" w:rsidRPr="00A30882" w:rsidRDefault="00866780" w:rsidP="00866780">
      <w:pPr>
        <w:pStyle w:val="ListParagraph"/>
        <w:numPr>
          <w:ilvl w:val="0"/>
          <w:numId w:val="28"/>
        </w:numPr>
      </w:pPr>
      <w:proofErr w:type="spellStart"/>
      <w:r w:rsidRPr="00A30882">
        <w:t>jQueryUI</w:t>
      </w:r>
      <w:proofErr w:type="spellEnd"/>
      <w:r w:rsidRPr="00A30882">
        <w:t xml:space="preserve"> 1.10.0</w:t>
      </w:r>
      <w:r w:rsidR="002F4905" w:rsidRPr="00A30882">
        <w:t>;</w:t>
      </w:r>
    </w:p>
    <w:p w14:paraId="40245F92" w14:textId="296C55A4" w:rsidR="00866780" w:rsidRPr="00A30882" w:rsidRDefault="00866780" w:rsidP="00866780">
      <w:pPr>
        <w:pStyle w:val="ListParagraph"/>
        <w:numPr>
          <w:ilvl w:val="0"/>
          <w:numId w:val="28"/>
        </w:numPr>
      </w:pPr>
      <w:proofErr w:type="spellStart"/>
      <w:r w:rsidRPr="00A30882">
        <w:t>knockout</w:t>
      </w:r>
      <w:proofErr w:type="spellEnd"/>
      <w:r w:rsidRPr="00A30882">
        <w:t xml:space="preserve"> 2.2.0</w:t>
      </w:r>
      <w:r w:rsidR="002F4905" w:rsidRPr="00A30882">
        <w:t>;</w:t>
      </w:r>
    </w:p>
    <w:p w14:paraId="16A5AB28" w14:textId="05B6CA0B" w:rsidR="00866780" w:rsidRPr="00A30882" w:rsidRDefault="00866780" w:rsidP="00866780">
      <w:pPr>
        <w:pStyle w:val="ListParagraph"/>
        <w:numPr>
          <w:ilvl w:val="0"/>
          <w:numId w:val="28"/>
        </w:numPr>
      </w:pPr>
      <w:proofErr w:type="spellStart"/>
      <w:r w:rsidRPr="00A30882">
        <w:t>highlightjs</w:t>
      </w:r>
      <w:proofErr w:type="spellEnd"/>
      <w:r w:rsidRPr="00A30882">
        <w:t xml:space="preserve"> 7.3</w:t>
      </w:r>
      <w:r w:rsidR="002F4905" w:rsidRPr="00A30882">
        <w:t>.</w:t>
      </w:r>
    </w:p>
    <w:p w14:paraId="309CBF90" w14:textId="1010BB0A" w:rsidR="00866780" w:rsidRPr="00A30882" w:rsidRDefault="00866780" w:rsidP="00866780">
      <w:r w:rsidRPr="00A30882">
        <w:t>Visas minēt</w:t>
      </w:r>
      <w:r w:rsidR="002F4905" w:rsidRPr="00A30882">
        <w:t>ā</w:t>
      </w:r>
      <w:r w:rsidRPr="00A30882">
        <w:t xml:space="preserve">s </w:t>
      </w:r>
      <w:proofErr w:type="spellStart"/>
      <w:r w:rsidRPr="00A30882">
        <w:t>JavaScript</w:t>
      </w:r>
      <w:proofErr w:type="spellEnd"/>
      <w:r w:rsidRPr="00A30882">
        <w:t xml:space="preserve"> bibliotēkas tiek </w:t>
      </w:r>
      <w:r w:rsidR="000B4A1D" w:rsidRPr="00A30882">
        <w:t>ielādētas</w:t>
      </w:r>
      <w:r w:rsidRPr="00A30882">
        <w:t xml:space="preserve"> no CDN (</w:t>
      </w:r>
      <w:proofErr w:type="spellStart"/>
      <w:r w:rsidRPr="00A30882">
        <w:rPr>
          <w:i/>
        </w:rPr>
        <w:t>Content</w:t>
      </w:r>
      <w:proofErr w:type="spellEnd"/>
      <w:r w:rsidRPr="00A30882">
        <w:rPr>
          <w:i/>
        </w:rPr>
        <w:t xml:space="preserve"> </w:t>
      </w:r>
      <w:proofErr w:type="spellStart"/>
      <w:r w:rsidRPr="00A30882">
        <w:rPr>
          <w:i/>
        </w:rPr>
        <w:t>delivery</w:t>
      </w:r>
      <w:proofErr w:type="spellEnd"/>
      <w:r w:rsidRPr="00A30882">
        <w:rPr>
          <w:i/>
        </w:rPr>
        <w:t xml:space="preserve"> </w:t>
      </w:r>
      <w:proofErr w:type="spellStart"/>
      <w:r w:rsidRPr="00A30882">
        <w:rPr>
          <w:i/>
        </w:rPr>
        <w:t>network</w:t>
      </w:r>
      <w:proofErr w:type="spellEnd"/>
      <w:r w:rsidRPr="00A30882">
        <w:t>)</w:t>
      </w:r>
      <w:r w:rsidR="00295DC8" w:rsidRPr="00A30882">
        <w:t>,</w:t>
      </w:r>
      <w:r w:rsidRPr="00A30882">
        <w:t xml:space="preserve"> tāpēc </w:t>
      </w:r>
      <w:r w:rsidR="000B4A1D" w:rsidRPr="00A30882">
        <w:t>piemēru</w:t>
      </w:r>
      <w:r w:rsidRPr="00A30882">
        <w:t xml:space="preserve"> palaišanas </w:t>
      </w:r>
      <w:proofErr w:type="spellStart"/>
      <w:r w:rsidRPr="00A30882">
        <w:t>saskarnes</w:t>
      </w:r>
      <w:proofErr w:type="spellEnd"/>
      <w:r w:rsidRPr="00A30882">
        <w:t xml:space="preserve"> izmantošanai </w:t>
      </w:r>
      <w:r w:rsidR="00A010F7" w:rsidRPr="00A30882">
        <w:t xml:space="preserve">nepieciešamais interneta </w:t>
      </w:r>
      <w:proofErr w:type="spellStart"/>
      <w:r w:rsidR="00A010F7" w:rsidRPr="00A30882">
        <w:t>pieslēgums</w:t>
      </w:r>
      <w:proofErr w:type="spellEnd"/>
      <w:r w:rsidRPr="00A30882">
        <w:t>.</w:t>
      </w:r>
    </w:p>
    <w:p w14:paraId="472CA037" w14:textId="6CE42BC6" w:rsidR="00866780" w:rsidRPr="00A30882" w:rsidRDefault="000E0640" w:rsidP="000B4A1D">
      <w:pPr>
        <w:pStyle w:val="Pictureposition"/>
      </w:pPr>
      <w:r w:rsidRPr="00A30882">
        <w:rPr>
          <w:noProof/>
          <w:lang w:val="en-US"/>
        </w:rPr>
        <w:lastRenderedPageBreak/>
        <w:drawing>
          <wp:inline distT="0" distB="0" distL="0" distR="0" wp14:anchorId="0F32BAA3" wp14:editId="282EB517">
            <wp:extent cx="5534025" cy="3467100"/>
            <wp:effectExtent l="0" t="0" r="9525" b="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5534025" cy="3467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Start w:id="169" w:name="_Ref348453353"/>
    <w:p w14:paraId="766AE2D0" w14:textId="13CED8A0" w:rsidR="000B4A1D" w:rsidRPr="00A30882" w:rsidRDefault="000B4A1D" w:rsidP="000B4A1D">
      <w:pPr>
        <w:pStyle w:val="Picturecaption"/>
      </w:pPr>
      <w:r w:rsidRPr="00A30882">
        <w:fldChar w:fldCharType="begin"/>
      </w:r>
      <w:r w:rsidRPr="00A30882">
        <w:instrText xml:space="preserve"> SEQ Attēls \* ARABIC </w:instrText>
      </w:r>
      <w:r w:rsidRPr="00A30882">
        <w:fldChar w:fldCharType="separate"/>
      </w:r>
      <w:bookmarkStart w:id="170" w:name="_Ref348453358"/>
      <w:bookmarkStart w:id="171" w:name="_Toc110419782"/>
      <w:r w:rsidR="00B93481">
        <w:rPr>
          <w:noProof/>
        </w:rPr>
        <w:t>33</w:t>
      </w:r>
      <w:bookmarkEnd w:id="170"/>
      <w:r w:rsidRPr="00A30882">
        <w:fldChar w:fldCharType="end"/>
      </w:r>
      <w:r w:rsidRPr="00A30882">
        <w:t>.attēls. Projekta struktūra</w:t>
      </w:r>
      <w:bookmarkEnd w:id="169"/>
      <w:bookmarkEnd w:id="171"/>
    </w:p>
    <w:p w14:paraId="28ABF523" w14:textId="70BFA5C3" w:rsidR="000D679C" w:rsidRPr="00A30882" w:rsidRDefault="000D679C" w:rsidP="000B4A1D">
      <w:r w:rsidRPr="00A30882">
        <w:t xml:space="preserve">Projekta struktūra ir </w:t>
      </w:r>
      <w:r w:rsidR="00051CAE" w:rsidRPr="00A30882">
        <w:t xml:space="preserve">redzama </w:t>
      </w:r>
      <w:r w:rsidR="000B4A1D" w:rsidRPr="00A30882">
        <w:fldChar w:fldCharType="begin"/>
      </w:r>
      <w:r w:rsidR="000B4A1D" w:rsidRPr="00A30882">
        <w:instrText xml:space="preserve"> REF _Ref348453358 \h </w:instrText>
      </w:r>
      <w:r w:rsidR="000B4A1D" w:rsidRPr="00A30882">
        <w:fldChar w:fldCharType="separate"/>
      </w:r>
      <w:r w:rsidR="00B93481">
        <w:rPr>
          <w:noProof/>
        </w:rPr>
        <w:t>33</w:t>
      </w:r>
      <w:r w:rsidR="000B4A1D" w:rsidRPr="00A30882">
        <w:fldChar w:fldCharType="end"/>
      </w:r>
      <w:r w:rsidR="000B4A1D" w:rsidRPr="00A30882">
        <w:t>.</w:t>
      </w:r>
      <w:r w:rsidRPr="00A30882">
        <w:t>attēlā, tas satur</w:t>
      </w:r>
      <w:r w:rsidR="00051CAE" w:rsidRPr="00A30882">
        <w:t>s</w:t>
      </w:r>
      <w:r w:rsidRPr="00A30882">
        <w:t>:</w:t>
      </w:r>
    </w:p>
    <w:p w14:paraId="3E523A79" w14:textId="14B4F66C" w:rsidR="000D679C" w:rsidRPr="00A30882" w:rsidRDefault="000D679C" w:rsidP="000D679C">
      <w:pPr>
        <w:pStyle w:val="ListParagraph"/>
        <w:numPr>
          <w:ilvl w:val="0"/>
          <w:numId w:val="29"/>
        </w:numPr>
      </w:pPr>
      <w:r w:rsidRPr="00A30882">
        <w:t>„</w:t>
      </w:r>
      <w:proofErr w:type="spellStart"/>
      <w:r w:rsidRPr="00A30882">
        <w:t>cert</w:t>
      </w:r>
      <w:proofErr w:type="spellEnd"/>
      <w:r w:rsidRPr="00A30882">
        <w:t>” – publiska un privāta atslēgas .</w:t>
      </w:r>
      <w:proofErr w:type="spellStart"/>
      <w:r w:rsidRPr="00A30882">
        <w:t>pem</w:t>
      </w:r>
      <w:proofErr w:type="spellEnd"/>
      <w:r w:rsidRPr="00A30882">
        <w:t xml:space="preserve"> formātā;</w:t>
      </w:r>
    </w:p>
    <w:p w14:paraId="4ADA67E5" w14:textId="383B5409" w:rsidR="000D679C" w:rsidRPr="00A30882" w:rsidRDefault="000D679C" w:rsidP="000D679C">
      <w:pPr>
        <w:pStyle w:val="ListParagraph"/>
        <w:numPr>
          <w:ilvl w:val="0"/>
          <w:numId w:val="29"/>
        </w:numPr>
      </w:pPr>
      <w:r w:rsidRPr="00A30882">
        <w:t>„</w:t>
      </w:r>
      <w:proofErr w:type="spellStart"/>
      <w:r w:rsidRPr="00A30882">
        <w:t>lib</w:t>
      </w:r>
      <w:proofErr w:type="spellEnd"/>
      <w:r w:rsidRPr="00A30882">
        <w:t>” – PHP bibliotēkas darbam ar WS-Security</w:t>
      </w:r>
      <w:r w:rsidR="00C75FD0" w:rsidRPr="00A30882">
        <w:t xml:space="preserve"> un STS</w:t>
      </w:r>
      <w:r w:rsidR="00051CAE" w:rsidRPr="00A30882">
        <w:t>;</w:t>
      </w:r>
    </w:p>
    <w:p w14:paraId="2781ABCE" w14:textId="0CC9D282" w:rsidR="000D679C" w:rsidRPr="00A30882" w:rsidRDefault="000D679C" w:rsidP="000D679C">
      <w:pPr>
        <w:pStyle w:val="ListParagraph"/>
        <w:numPr>
          <w:ilvl w:val="0"/>
          <w:numId w:val="29"/>
        </w:numPr>
      </w:pPr>
      <w:r w:rsidRPr="00A30882">
        <w:t>„</w:t>
      </w:r>
      <w:proofErr w:type="spellStart"/>
      <w:r w:rsidRPr="00A30882">
        <w:t>xml</w:t>
      </w:r>
      <w:proofErr w:type="spellEnd"/>
      <w:r w:rsidRPr="00A30882">
        <w:t>” – testa ziņojumu glabāšanas mape</w:t>
      </w:r>
      <w:r w:rsidR="00051CAE" w:rsidRPr="00A30882">
        <w:t>;</w:t>
      </w:r>
    </w:p>
    <w:p w14:paraId="7FEA6222" w14:textId="27A1A246" w:rsidR="000D679C" w:rsidRPr="00A30882" w:rsidRDefault="000D679C" w:rsidP="000D679C">
      <w:pPr>
        <w:pStyle w:val="ListParagraph"/>
        <w:numPr>
          <w:ilvl w:val="0"/>
          <w:numId w:val="29"/>
        </w:numPr>
      </w:pPr>
      <w:r w:rsidRPr="00A30882">
        <w:t>„*.</w:t>
      </w:r>
      <w:proofErr w:type="spellStart"/>
      <w:r w:rsidRPr="00A30882">
        <w:t>php</w:t>
      </w:r>
      <w:proofErr w:type="spellEnd"/>
      <w:r w:rsidRPr="00A30882">
        <w:t xml:space="preserve">” – </w:t>
      </w:r>
      <w:r w:rsidR="00051CAE" w:rsidRPr="00A30882">
        <w:t>piemēri;</w:t>
      </w:r>
    </w:p>
    <w:p w14:paraId="6572FD90" w14:textId="5C49B497" w:rsidR="000D679C" w:rsidRPr="00A30882" w:rsidRDefault="000D679C" w:rsidP="000D679C">
      <w:pPr>
        <w:pStyle w:val="ListParagraph"/>
        <w:numPr>
          <w:ilvl w:val="0"/>
          <w:numId w:val="29"/>
        </w:numPr>
      </w:pPr>
      <w:r w:rsidRPr="00A30882">
        <w:t>„</w:t>
      </w:r>
      <w:proofErr w:type="spellStart"/>
      <w:r w:rsidRPr="00A30882">
        <w:t>client.my.php</w:t>
      </w:r>
      <w:proofErr w:type="spellEnd"/>
      <w:r w:rsidRPr="00A30882">
        <w:t xml:space="preserve">” – PHP </w:t>
      </w:r>
      <w:proofErr w:type="spellStart"/>
      <w:r w:rsidRPr="00A30882">
        <w:t>SoapClient</w:t>
      </w:r>
      <w:proofErr w:type="spellEnd"/>
      <w:r w:rsidR="00C75FD0" w:rsidRPr="00A30882">
        <w:t xml:space="preserve"> klases</w:t>
      </w:r>
      <w:r w:rsidRPr="00A30882">
        <w:t xml:space="preserve"> </w:t>
      </w:r>
      <w:r w:rsidR="00C75FD0" w:rsidRPr="00A30882">
        <w:t>paplašinājums darbam ar WS-Security</w:t>
      </w:r>
      <w:r w:rsidR="00051CAE" w:rsidRPr="00A30882">
        <w:t>;</w:t>
      </w:r>
    </w:p>
    <w:p w14:paraId="1237CAB4" w14:textId="7EDB0F3F" w:rsidR="000E0640" w:rsidRPr="00A30882" w:rsidRDefault="000E0640" w:rsidP="000D679C">
      <w:pPr>
        <w:pStyle w:val="ListParagraph"/>
        <w:numPr>
          <w:ilvl w:val="0"/>
          <w:numId w:val="29"/>
        </w:numPr>
      </w:pPr>
      <w:r w:rsidRPr="00A30882">
        <w:t>“</w:t>
      </w:r>
      <w:proofErr w:type="spellStart"/>
      <w:r w:rsidRPr="00A30882">
        <w:t>Config.php</w:t>
      </w:r>
      <w:proofErr w:type="spellEnd"/>
      <w:r w:rsidRPr="00A30882">
        <w:t xml:space="preserve">” – Konfigurācijas datnē ar servisu </w:t>
      </w:r>
      <w:r w:rsidR="00051CAE" w:rsidRPr="00A30882">
        <w:t>adresēm;</w:t>
      </w:r>
    </w:p>
    <w:p w14:paraId="6884CFE0" w14:textId="5ABD1A6A" w:rsidR="000D679C" w:rsidRPr="00A30882" w:rsidRDefault="00C75FD0" w:rsidP="000B4A1D">
      <w:pPr>
        <w:pStyle w:val="ListParagraph"/>
        <w:numPr>
          <w:ilvl w:val="0"/>
          <w:numId w:val="29"/>
        </w:numPr>
      </w:pPr>
      <w:r w:rsidRPr="00A30882">
        <w:t xml:space="preserve">„vievier.html” – piemēru palaišanas </w:t>
      </w:r>
      <w:proofErr w:type="spellStart"/>
      <w:r w:rsidRPr="00A30882">
        <w:t>saskarne</w:t>
      </w:r>
      <w:proofErr w:type="spellEnd"/>
      <w:r w:rsidR="00051CAE" w:rsidRPr="00A30882">
        <w:t>.</w:t>
      </w:r>
    </w:p>
    <w:p w14:paraId="0868C7A1" w14:textId="2A1213C5" w:rsidR="000E0640" w:rsidRPr="00A30882" w:rsidRDefault="000E0640" w:rsidP="00B578B1">
      <w:pPr>
        <w:pStyle w:val="Heading3"/>
      </w:pPr>
      <w:bookmarkStart w:id="172" w:name="_Ref494697478"/>
      <w:bookmarkStart w:id="173" w:name="_Toc110419731"/>
      <w:r w:rsidRPr="00A30882">
        <w:t>SOAP piemēri PHP</w:t>
      </w:r>
      <w:bookmarkEnd w:id="172"/>
      <w:bookmarkEnd w:id="173"/>
    </w:p>
    <w:p w14:paraId="517D65F2" w14:textId="6EB470C0" w:rsidR="000E0640" w:rsidRPr="00A30882" w:rsidRDefault="00051CAE" w:rsidP="00C75FD0">
      <w:pPr>
        <w:pStyle w:val="Heading4"/>
      </w:pPr>
      <w:bookmarkStart w:id="174" w:name="_Toc110419732"/>
      <w:r w:rsidRPr="00A30882">
        <w:t>Konfigurācijas</w:t>
      </w:r>
      <w:r w:rsidR="000E0640" w:rsidRPr="00A30882">
        <w:t xml:space="preserve"> datne </w:t>
      </w:r>
      <w:proofErr w:type="spellStart"/>
      <w:r w:rsidR="000E0640" w:rsidRPr="00A30882">
        <w:t>Config.php</w:t>
      </w:r>
      <w:bookmarkEnd w:id="174"/>
      <w:proofErr w:type="spellEnd"/>
    </w:p>
    <w:p w14:paraId="19ACA305" w14:textId="2E420088" w:rsidR="000E0640" w:rsidRPr="00A30882" w:rsidRDefault="000E0640" w:rsidP="00B578B1">
      <w:r w:rsidRPr="00A30882">
        <w:t>Konfigurācijās datnē jānor</w:t>
      </w:r>
      <w:r w:rsidR="00051CAE" w:rsidRPr="00A30882">
        <w:t>ā</w:t>
      </w:r>
      <w:r w:rsidRPr="00A30882">
        <w:t xml:space="preserve">da STS un DIT adreses, un DIT servisa </w:t>
      </w:r>
      <w:proofErr w:type="spellStart"/>
      <w:r w:rsidRPr="00A30882">
        <w:t>realm</w:t>
      </w:r>
      <w:proofErr w:type="spellEnd"/>
      <w:r w:rsidR="00051CAE" w:rsidRPr="00A30882">
        <w:t>.</w:t>
      </w:r>
    </w:p>
    <w:p w14:paraId="1DB38C70" w14:textId="77777777" w:rsidR="009E42EE" w:rsidRPr="00A30882" w:rsidRDefault="009E42EE" w:rsidP="009E42EE">
      <w:pPr>
        <w:pStyle w:val="Sourcewithforeground"/>
        <w:jc w:val="left"/>
      </w:pPr>
      <w:r w:rsidRPr="00A30882">
        <w:t>&lt;?</w:t>
      </w:r>
      <w:proofErr w:type="spellStart"/>
      <w:r w:rsidRPr="00A30882">
        <w:t>php</w:t>
      </w:r>
      <w:proofErr w:type="spellEnd"/>
    </w:p>
    <w:p w14:paraId="0C1F6A00" w14:textId="77777777" w:rsidR="009E42EE" w:rsidRPr="00A30882" w:rsidRDefault="009E42EE" w:rsidP="009E42EE">
      <w:pPr>
        <w:pStyle w:val="Sourcewithforeground"/>
        <w:jc w:val="left"/>
      </w:pPr>
    </w:p>
    <w:p w14:paraId="2C323627" w14:textId="77777777" w:rsidR="009E42EE" w:rsidRPr="00A30882" w:rsidRDefault="009E42EE" w:rsidP="009E42EE">
      <w:pPr>
        <w:pStyle w:val="Sourcewithforeground"/>
        <w:jc w:val="left"/>
      </w:pPr>
      <w:r w:rsidRPr="00A30882">
        <w:t>$sts_address = 'https://epakvisstv.vraa.gov.lv/STS/Viss.Pfas.STS/sts/Issue.svc';</w:t>
      </w:r>
    </w:p>
    <w:p w14:paraId="1D5439D5" w14:textId="77777777" w:rsidR="009E42EE" w:rsidRPr="00A30882" w:rsidRDefault="009E42EE" w:rsidP="009E42EE">
      <w:pPr>
        <w:pStyle w:val="Sourcewithforeground"/>
        <w:jc w:val="left"/>
      </w:pPr>
      <w:r w:rsidRPr="00A30882">
        <w:t>$</w:t>
      </w:r>
      <w:proofErr w:type="spellStart"/>
      <w:r w:rsidRPr="00A30882">
        <w:t>apply_to</w:t>
      </w:r>
      <w:proofErr w:type="spellEnd"/>
      <w:r w:rsidRPr="00A30882">
        <w:t> =  'https://ivis.eps.gov.lv/DIT.WebService';</w:t>
      </w:r>
    </w:p>
    <w:p w14:paraId="433B54AE" w14:textId="77777777" w:rsidR="009E42EE" w:rsidRPr="00A30882" w:rsidRDefault="009E42EE" w:rsidP="009E42EE">
      <w:pPr>
        <w:pStyle w:val="Sourcewithforeground"/>
        <w:jc w:val="left"/>
      </w:pPr>
    </w:p>
    <w:p w14:paraId="562C68CF" w14:textId="0324E791" w:rsidR="009E42EE" w:rsidRPr="00A30882" w:rsidRDefault="009E42EE" w:rsidP="009E42EE">
      <w:pPr>
        <w:pStyle w:val="Sourcewithforeground"/>
        <w:jc w:val="left"/>
      </w:pPr>
      <w:r w:rsidRPr="00A30882">
        <w:t>$DIT_config_service_addr = 'https://</w:t>
      </w:r>
      <w:r w:rsidR="005E3853" w:rsidRPr="005E3853">
        <w:t>dittest</w:t>
      </w:r>
      <w:r w:rsidRPr="00A30882">
        <w:t>.vraa.gov.lv/dit/v1-3/ConfigurationService';</w:t>
      </w:r>
    </w:p>
    <w:p w14:paraId="00BD9FA0" w14:textId="77777777" w:rsidR="009E42EE" w:rsidRPr="00A30882" w:rsidRDefault="009E42EE" w:rsidP="009E42EE">
      <w:pPr>
        <w:pStyle w:val="Sourcewithforeground"/>
        <w:jc w:val="left"/>
      </w:pPr>
    </w:p>
    <w:p w14:paraId="05A1691D" w14:textId="529C3770" w:rsidR="009E42EE" w:rsidRPr="00A30882" w:rsidRDefault="009E42EE" w:rsidP="009E42EE">
      <w:pPr>
        <w:pStyle w:val="Sourcewithforeground"/>
        <w:jc w:val="left"/>
      </w:pPr>
      <w:r w:rsidRPr="00A30882">
        <w:t>$DIT_WCF_service_addr = 'https://</w:t>
      </w:r>
      <w:r w:rsidR="005E3853" w:rsidRPr="005E3853">
        <w:t>dittest</w:t>
      </w:r>
      <w:r w:rsidRPr="00A30882">
        <w:t>.vraa.gov.lv/dit/v1-2/MessageService';</w:t>
      </w:r>
    </w:p>
    <w:p w14:paraId="1C4A228E" w14:textId="77777777" w:rsidR="009E42EE" w:rsidRPr="00A30882" w:rsidRDefault="009E42EE" w:rsidP="009E42EE">
      <w:pPr>
        <w:pStyle w:val="Sourcewithforeground"/>
        <w:jc w:val="left"/>
      </w:pPr>
    </w:p>
    <w:p w14:paraId="631C5637" w14:textId="77777777" w:rsidR="009E42EE" w:rsidRPr="00A30882" w:rsidRDefault="009E42EE" w:rsidP="009E42EE">
      <w:pPr>
        <w:pStyle w:val="Sourcewithforeground"/>
        <w:jc w:val="left"/>
      </w:pPr>
      <w:r w:rsidRPr="00A30882">
        <w:t>?&gt;</w:t>
      </w:r>
    </w:p>
    <w:p w14:paraId="3D1C809D" w14:textId="77777777" w:rsidR="009E42EE" w:rsidRPr="00A30882" w:rsidRDefault="009E42EE" w:rsidP="00B578B1">
      <w:pPr>
        <w:pStyle w:val="Sourcewithforeground"/>
      </w:pPr>
    </w:p>
    <w:p w14:paraId="7D3A241A" w14:textId="77777777" w:rsidR="000E0640" w:rsidRPr="00A30882" w:rsidRDefault="000E0640" w:rsidP="00B578B1"/>
    <w:p w14:paraId="68660D35" w14:textId="3D71CAC9" w:rsidR="00C75FD0" w:rsidRPr="00A30882" w:rsidRDefault="00C75FD0" w:rsidP="00C75FD0">
      <w:pPr>
        <w:pStyle w:val="Heading4"/>
      </w:pPr>
      <w:bookmarkStart w:id="175" w:name="_Toc110419733"/>
      <w:r w:rsidRPr="00A30882">
        <w:lastRenderedPageBreak/>
        <w:t>Savienošana ar sertifikātu (</w:t>
      </w:r>
      <w:proofErr w:type="spellStart"/>
      <w:r w:rsidRPr="00A30882">
        <w:t>LoginCert</w:t>
      </w:r>
      <w:proofErr w:type="spellEnd"/>
      <w:r w:rsidRPr="00A30882">
        <w:t>)</w:t>
      </w:r>
      <w:bookmarkEnd w:id="175"/>
    </w:p>
    <w:p w14:paraId="22A97894" w14:textId="77777777" w:rsidR="0089619F" w:rsidRPr="00A30882" w:rsidRDefault="0089619F" w:rsidP="0089619F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&lt;?</w:t>
      </w:r>
      <w:proofErr w:type="spellStart"/>
      <w:r w:rsidRPr="00A30882">
        <w:rPr>
          <w:color w:val="000000"/>
        </w:rPr>
        <w:t>php</w:t>
      </w:r>
      <w:proofErr w:type="spellEnd"/>
    </w:p>
    <w:p w14:paraId="5A839BC8" w14:textId="77777777" w:rsidR="0089619F" w:rsidRPr="00A30882" w:rsidRDefault="0089619F" w:rsidP="0089619F">
      <w:pPr>
        <w:pStyle w:val="Sourcewithforeground"/>
        <w:jc w:val="left"/>
        <w:rPr>
          <w:color w:val="000000"/>
        </w:rPr>
      </w:pPr>
      <w:proofErr w:type="spellStart"/>
      <w:r w:rsidRPr="00A30882">
        <w:rPr>
          <w:color w:val="000000"/>
        </w:rPr>
        <w:t>header</w:t>
      </w:r>
      <w:proofErr w:type="spellEnd"/>
      <w:r w:rsidRPr="00A30882">
        <w:rPr>
          <w:color w:val="000000"/>
        </w:rPr>
        <w:t>("</w:t>
      </w:r>
      <w:proofErr w:type="spellStart"/>
      <w:r w:rsidRPr="00A30882">
        <w:rPr>
          <w:color w:val="000000"/>
        </w:rPr>
        <w:t>Content-Type</w:t>
      </w:r>
      <w:proofErr w:type="spellEnd"/>
      <w:r w:rsidRPr="00A30882">
        <w:rPr>
          <w:color w:val="000000"/>
        </w:rPr>
        <w:t>: </w:t>
      </w:r>
      <w:proofErr w:type="spellStart"/>
      <w:r w:rsidRPr="00A30882">
        <w:rPr>
          <w:color w:val="000000"/>
        </w:rPr>
        <w:t>application</w:t>
      </w:r>
      <w:proofErr w:type="spellEnd"/>
      <w:r w:rsidRPr="00A30882">
        <w:rPr>
          <w:color w:val="000000"/>
        </w:rPr>
        <w:t>/</w:t>
      </w:r>
      <w:proofErr w:type="spellStart"/>
      <w:r w:rsidRPr="00A30882">
        <w:rPr>
          <w:color w:val="000000"/>
        </w:rPr>
        <w:t>json</w:t>
      </w:r>
      <w:proofErr w:type="spellEnd"/>
      <w:r w:rsidRPr="00A30882">
        <w:rPr>
          <w:color w:val="000000"/>
        </w:rPr>
        <w:t>; </w:t>
      </w:r>
      <w:proofErr w:type="spellStart"/>
      <w:r w:rsidRPr="00A30882">
        <w:rPr>
          <w:color w:val="000000"/>
        </w:rPr>
        <w:t>charset</w:t>
      </w:r>
      <w:proofErr w:type="spellEnd"/>
      <w:r w:rsidRPr="00A30882">
        <w:rPr>
          <w:color w:val="000000"/>
        </w:rPr>
        <w:t>=UTF-8");</w:t>
      </w:r>
    </w:p>
    <w:p w14:paraId="05FC3594" w14:textId="77777777" w:rsidR="0089619F" w:rsidRPr="00A30882" w:rsidRDefault="0089619F" w:rsidP="0089619F">
      <w:pPr>
        <w:pStyle w:val="Sourcewithforeground"/>
        <w:jc w:val="left"/>
        <w:rPr>
          <w:color w:val="000000"/>
        </w:rPr>
      </w:pPr>
    </w:p>
    <w:p w14:paraId="37A03426" w14:textId="77777777" w:rsidR="0089619F" w:rsidRPr="00A30882" w:rsidRDefault="0089619F" w:rsidP="0089619F">
      <w:pPr>
        <w:pStyle w:val="Sourcewithforeground"/>
        <w:jc w:val="left"/>
        <w:rPr>
          <w:color w:val="000000"/>
        </w:rPr>
      </w:pPr>
      <w:proofErr w:type="spellStart"/>
      <w:r w:rsidRPr="00A30882">
        <w:rPr>
          <w:color w:val="000000"/>
        </w:rPr>
        <w:t>require_once</w:t>
      </w:r>
      <w:proofErr w:type="spellEnd"/>
      <w:r w:rsidRPr="00A30882">
        <w:rPr>
          <w:color w:val="000000"/>
        </w:rPr>
        <w:t>('</w:t>
      </w:r>
      <w:proofErr w:type="spellStart"/>
      <w:r w:rsidRPr="00A30882">
        <w:rPr>
          <w:color w:val="000000"/>
        </w:rPr>
        <w:t>lib</w:t>
      </w:r>
      <w:proofErr w:type="spellEnd"/>
      <w:r w:rsidRPr="00A30882">
        <w:rPr>
          <w:color w:val="000000"/>
        </w:rPr>
        <w:t>/</w:t>
      </w:r>
      <w:proofErr w:type="spellStart"/>
      <w:r w:rsidRPr="00A30882">
        <w:rPr>
          <w:color w:val="000000"/>
        </w:rPr>
        <w:t>milestone.php</w:t>
      </w:r>
      <w:proofErr w:type="spellEnd"/>
      <w:r w:rsidRPr="00A30882">
        <w:rPr>
          <w:color w:val="000000"/>
        </w:rPr>
        <w:t>'); </w:t>
      </w:r>
    </w:p>
    <w:p w14:paraId="17FD774A" w14:textId="77777777" w:rsidR="0089619F" w:rsidRPr="00A30882" w:rsidRDefault="0089619F" w:rsidP="0089619F">
      <w:pPr>
        <w:pStyle w:val="Sourcewithforeground"/>
        <w:jc w:val="left"/>
        <w:rPr>
          <w:color w:val="000000"/>
        </w:rPr>
      </w:pPr>
      <w:proofErr w:type="spellStart"/>
      <w:r w:rsidRPr="00A30882">
        <w:rPr>
          <w:color w:val="000000"/>
        </w:rPr>
        <w:t>require_once</w:t>
      </w:r>
      <w:proofErr w:type="spellEnd"/>
      <w:r w:rsidRPr="00A30882">
        <w:rPr>
          <w:color w:val="000000"/>
        </w:rPr>
        <w:t>('</w:t>
      </w:r>
      <w:proofErr w:type="spellStart"/>
      <w:r w:rsidRPr="00A30882">
        <w:rPr>
          <w:color w:val="000000"/>
        </w:rPr>
        <w:t>client.my.php</w:t>
      </w:r>
      <w:proofErr w:type="spellEnd"/>
      <w:r w:rsidRPr="00A30882">
        <w:rPr>
          <w:color w:val="000000"/>
        </w:rPr>
        <w:t>');</w:t>
      </w:r>
    </w:p>
    <w:p w14:paraId="71D6116B" w14:textId="77777777" w:rsidR="0089619F" w:rsidRPr="00A30882" w:rsidRDefault="0089619F" w:rsidP="0089619F">
      <w:pPr>
        <w:pStyle w:val="Sourcewithforeground"/>
        <w:jc w:val="left"/>
        <w:rPr>
          <w:color w:val="000000"/>
        </w:rPr>
      </w:pPr>
      <w:proofErr w:type="spellStart"/>
      <w:r w:rsidRPr="00A30882">
        <w:rPr>
          <w:color w:val="000000"/>
        </w:rPr>
        <w:t>require_once</w:t>
      </w:r>
      <w:proofErr w:type="spellEnd"/>
      <w:r w:rsidRPr="00A30882">
        <w:rPr>
          <w:color w:val="000000"/>
        </w:rPr>
        <w:t>('</w:t>
      </w:r>
      <w:proofErr w:type="spellStart"/>
      <w:r w:rsidRPr="00A30882">
        <w:rPr>
          <w:color w:val="000000"/>
        </w:rPr>
        <w:t>config.php</w:t>
      </w:r>
      <w:proofErr w:type="spellEnd"/>
      <w:r w:rsidRPr="00A30882">
        <w:rPr>
          <w:color w:val="000000"/>
        </w:rPr>
        <w:t>');</w:t>
      </w:r>
    </w:p>
    <w:p w14:paraId="3C673746" w14:textId="77777777" w:rsidR="0089619F" w:rsidRPr="00A30882" w:rsidRDefault="0089619F" w:rsidP="0089619F">
      <w:pPr>
        <w:pStyle w:val="Sourcewithforeground"/>
        <w:jc w:val="left"/>
        <w:rPr>
          <w:color w:val="000000"/>
        </w:rPr>
      </w:pPr>
    </w:p>
    <w:p w14:paraId="5EC04694" w14:textId="77777777" w:rsidR="0089619F" w:rsidRPr="00A30882" w:rsidRDefault="0089619F" w:rsidP="0089619F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$</w:t>
      </w:r>
      <w:proofErr w:type="spellStart"/>
      <w:r w:rsidRPr="00A30882">
        <w:rPr>
          <w:color w:val="000000"/>
        </w:rPr>
        <w:t>sts</w:t>
      </w:r>
      <w:proofErr w:type="spellEnd"/>
      <w:r w:rsidRPr="00A30882">
        <w:rPr>
          <w:color w:val="000000"/>
        </w:rPr>
        <w:t> = </w:t>
      </w:r>
      <w:proofErr w:type="spellStart"/>
      <w:r w:rsidRPr="00A30882">
        <w:rPr>
          <w:color w:val="000000"/>
        </w:rPr>
        <w:t>new</w:t>
      </w:r>
      <w:proofErr w:type="spellEnd"/>
      <w:r w:rsidRPr="00A30882">
        <w:rPr>
          <w:color w:val="000000"/>
        </w:rPr>
        <w:t> </w:t>
      </w:r>
      <w:proofErr w:type="spellStart"/>
      <w:r w:rsidRPr="00A30882">
        <w:rPr>
          <w:color w:val="000000"/>
        </w:rPr>
        <w:t>STSClient</w:t>
      </w:r>
      <w:proofErr w:type="spellEnd"/>
      <w:r w:rsidRPr="00A30882">
        <w:rPr>
          <w:color w:val="000000"/>
        </w:rPr>
        <w:t>(NULL, </w:t>
      </w:r>
      <w:proofErr w:type="spellStart"/>
      <w:r w:rsidRPr="00A30882">
        <w:rPr>
          <w:color w:val="000000"/>
        </w:rPr>
        <w:t>array</w:t>
      </w:r>
      <w:proofErr w:type="spellEnd"/>
      <w:r w:rsidRPr="00A30882">
        <w:rPr>
          <w:color w:val="000000"/>
        </w:rPr>
        <w:t>(</w:t>
      </w:r>
    </w:p>
    <w:p w14:paraId="116086EB" w14:textId="77777777" w:rsidR="0089619F" w:rsidRPr="00A30882" w:rsidRDefault="0089619F" w:rsidP="0089619F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                        '</w:t>
      </w:r>
      <w:proofErr w:type="spellStart"/>
      <w:r w:rsidRPr="00A30882">
        <w:rPr>
          <w:color w:val="000000"/>
        </w:rPr>
        <w:t>trace</w:t>
      </w:r>
      <w:proofErr w:type="spellEnd"/>
      <w:r w:rsidRPr="00A30882">
        <w:rPr>
          <w:color w:val="000000"/>
        </w:rPr>
        <w:t>' =&gt; 1,</w:t>
      </w:r>
    </w:p>
    <w:p w14:paraId="3F248F1B" w14:textId="77777777" w:rsidR="0089619F" w:rsidRPr="00A30882" w:rsidRDefault="0089619F" w:rsidP="0089619F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                        'location' =&gt; $sts_address.'/trust/13/certificatemixed',</w:t>
      </w:r>
    </w:p>
    <w:p w14:paraId="7892DF50" w14:textId="77777777" w:rsidR="0089619F" w:rsidRPr="00A30882" w:rsidRDefault="0089619F" w:rsidP="0089619F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                        'uri' =&gt; 'http://docs.oasis-open.org/ws-sx/ws-trust/200512',</w:t>
      </w:r>
    </w:p>
    <w:p w14:paraId="358DFE78" w14:textId="77777777" w:rsidR="0089619F" w:rsidRPr="00A30882" w:rsidRDefault="0089619F" w:rsidP="0089619F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                        '</w:t>
      </w:r>
      <w:proofErr w:type="spellStart"/>
      <w:r w:rsidRPr="00A30882">
        <w:rPr>
          <w:color w:val="000000"/>
        </w:rPr>
        <w:t>exceptions</w:t>
      </w:r>
      <w:proofErr w:type="spellEnd"/>
      <w:r w:rsidRPr="00A30882">
        <w:rPr>
          <w:color w:val="000000"/>
        </w:rPr>
        <w:t>' =&gt; TRUE,</w:t>
      </w:r>
    </w:p>
    <w:p w14:paraId="2368058E" w14:textId="77777777" w:rsidR="0089619F" w:rsidRPr="00A30882" w:rsidRDefault="0089619F" w:rsidP="0089619F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                        '</w:t>
      </w:r>
      <w:proofErr w:type="spellStart"/>
      <w:r w:rsidRPr="00A30882">
        <w:rPr>
          <w:color w:val="000000"/>
        </w:rPr>
        <w:t>style</w:t>
      </w:r>
      <w:proofErr w:type="spellEnd"/>
      <w:r w:rsidRPr="00A30882">
        <w:rPr>
          <w:color w:val="000000"/>
        </w:rPr>
        <w:t>'    =&gt; SOAP_DOCUMENT,</w:t>
      </w:r>
    </w:p>
    <w:p w14:paraId="68A9E8C2" w14:textId="77777777" w:rsidR="0089619F" w:rsidRPr="00A30882" w:rsidRDefault="0089619F" w:rsidP="0089619F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                        '</w:t>
      </w:r>
      <w:proofErr w:type="spellStart"/>
      <w:r w:rsidRPr="00A30882">
        <w:rPr>
          <w:color w:val="000000"/>
        </w:rPr>
        <w:t>use</w:t>
      </w:r>
      <w:proofErr w:type="spellEnd"/>
      <w:r w:rsidRPr="00A30882">
        <w:rPr>
          <w:color w:val="000000"/>
        </w:rPr>
        <w:t>'      =&gt; SOAP_LITERAL,</w:t>
      </w:r>
    </w:p>
    <w:p w14:paraId="595341F4" w14:textId="77777777" w:rsidR="0089619F" w:rsidRPr="00A30882" w:rsidRDefault="0089619F" w:rsidP="0089619F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                        '</w:t>
      </w:r>
      <w:proofErr w:type="spellStart"/>
      <w:r w:rsidRPr="00A30882">
        <w:rPr>
          <w:color w:val="000000"/>
        </w:rPr>
        <w:t>soap_version</w:t>
      </w:r>
      <w:proofErr w:type="spellEnd"/>
      <w:r w:rsidRPr="00A30882">
        <w:rPr>
          <w:color w:val="000000"/>
        </w:rPr>
        <w:t>' =&gt; SOAP_1_2</w:t>
      </w:r>
    </w:p>
    <w:p w14:paraId="6A16018F" w14:textId="77777777" w:rsidR="0089619F" w:rsidRPr="00A30882" w:rsidRDefault="0089619F" w:rsidP="0089619F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                        ));</w:t>
      </w:r>
    </w:p>
    <w:p w14:paraId="6946B592" w14:textId="77777777" w:rsidR="0089619F" w:rsidRPr="00A30882" w:rsidRDefault="0089619F" w:rsidP="0089619F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                        </w:t>
      </w:r>
    </w:p>
    <w:p w14:paraId="58B08E16" w14:textId="77777777" w:rsidR="0089619F" w:rsidRPr="00A30882" w:rsidRDefault="0089619F" w:rsidP="0089619F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$ms = </w:t>
      </w:r>
      <w:proofErr w:type="spellStart"/>
      <w:r w:rsidRPr="00A30882">
        <w:rPr>
          <w:color w:val="000000"/>
        </w:rPr>
        <w:t>Milestone</w:t>
      </w:r>
      <w:proofErr w:type="spellEnd"/>
      <w:r w:rsidRPr="00A30882">
        <w:rPr>
          <w:color w:val="000000"/>
        </w:rPr>
        <w:t>::</w:t>
      </w:r>
      <w:proofErr w:type="spellStart"/>
      <w:r w:rsidRPr="00A30882">
        <w:rPr>
          <w:color w:val="000000"/>
        </w:rPr>
        <w:t>getInstance</w:t>
      </w:r>
      <w:proofErr w:type="spellEnd"/>
      <w:r w:rsidRPr="00A30882">
        <w:rPr>
          <w:color w:val="000000"/>
        </w:rPr>
        <w:t>();</w:t>
      </w:r>
    </w:p>
    <w:p w14:paraId="0847B8FD" w14:textId="77777777" w:rsidR="0089619F" w:rsidRPr="00A30882" w:rsidRDefault="0089619F" w:rsidP="0089619F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                                    </w:t>
      </w:r>
    </w:p>
    <w:p w14:paraId="429070F7" w14:textId="77777777" w:rsidR="0089619F" w:rsidRPr="00A30882" w:rsidRDefault="0089619F" w:rsidP="0089619F">
      <w:pPr>
        <w:pStyle w:val="Sourcewithforeground"/>
        <w:jc w:val="left"/>
        <w:rPr>
          <w:color w:val="000000"/>
        </w:rPr>
      </w:pPr>
      <w:proofErr w:type="spellStart"/>
      <w:r w:rsidRPr="00A30882">
        <w:rPr>
          <w:color w:val="000000"/>
        </w:rPr>
        <w:t>try</w:t>
      </w:r>
      <w:proofErr w:type="spellEnd"/>
      <w:r w:rsidRPr="00A30882">
        <w:rPr>
          <w:color w:val="000000"/>
        </w:rPr>
        <w:t> {</w:t>
      </w:r>
    </w:p>
    <w:p w14:paraId="3A4A9045" w14:textId="77777777" w:rsidR="0089619F" w:rsidRPr="00A30882" w:rsidRDefault="0089619F" w:rsidP="0089619F">
      <w:pPr>
        <w:pStyle w:val="Sourcewithforeground"/>
        <w:jc w:val="left"/>
        <w:rPr>
          <w:color w:val="000000"/>
        </w:rPr>
      </w:pPr>
      <w:proofErr w:type="spellStart"/>
      <w:r w:rsidRPr="00A30882">
        <w:rPr>
          <w:color w:val="000000"/>
        </w:rPr>
        <w:t>try</w:t>
      </w:r>
      <w:proofErr w:type="spellEnd"/>
      <w:r w:rsidRPr="00A30882">
        <w:rPr>
          <w:color w:val="000000"/>
        </w:rPr>
        <w:t> {</w:t>
      </w:r>
    </w:p>
    <w:p w14:paraId="598D670E" w14:textId="77777777" w:rsidR="0089619F" w:rsidRPr="00A30882" w:rsidRDefault="0089619F" w:rsidP="0089619F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$claims[] = array('uri' =&gt; "http://www.oasis-open.org/RSA2004/attributes/AUTHORITY");</w:t>
      </w:r>
    </w:p>
    <w:p w14:paraId="20B76293" w14:textId="77777777" w:rsidR="0089619F" w:rsidRPr="00A30882" w:rsidRDefault="0089619F" w:rsidP="0089619F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$claims[] = array('uri' =&gt; "http://docs.oasis-open.org/wsfed/authorization/200706/claims/action");</w:t>
      </w:r>
    </w:p>
    <w:p w14:paraId="364D56C1" w14:textId="77777777" w:rsidR="0089619F" w:rsidRPr="00A30882" w:rsidRDefault="0089619F" w:rsidP="0089619F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$claims[] = array('uri' =&gt; "http://schemas.xmlsoap.org/ws/2005/05/identity/claims/privatepersonalidentifier");</w:t>
      </w:r>
    </w:p>
    <w:p w14:paraId="5005EA2D" w14:textId="77777777" w:rsidR="0089619F" w:rsidRPr="00A30882" w:rsidRDefault="0089619F" w:rsidP="0089619F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$claims[] = array('uri' =&gt; "http://schemas.xmlsoap.org/ws/2005/05/identity/claims/sid");</w:t>
      </w:r>
    </w:p>
    <w:p w14:paraId="0DF5A5CE" w14:textId="77777777" w:rsidR="0089619F" w:rsidRPr="00A30882" w:rsidRDefault="0089619F" w:rsidP="0089619F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$claims[] = array('uri' =&gt; "http://ivis.eps.gov.lv/schema/identity/claims/employeegroup");</w:t>
      </w:r>
    </w:p>
    <w:p w14:paraId="23E68111" w14:textId="77777777" w:rsidR="0089619F" w:rsidRPr="00A30882" w:rsidRDefault="0089619F" w:rsidP="0089619F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$claims[] = array('uri' =&gt; "http://schemas.xmlsoap.org/ws/2005/05/identity/claims/surname");</w:t>
      </w:r>
    </w:p>
    <w:p w14:paraId="5CF2299D" w14:textId="77777777" w:rsidR="0089619F" w:rsidRPr="00A30882" w:rsidRDefault="0089619F" w:rsidP="0089619F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$claims[] = array('uri' =&gt; "http://schemas.xmlsoap.org/ws/2005/05/identity/claims/givenname");</w:t>
      </w:r>
    </w:p>
    <w:p w14:paraId="51334DF7" w14:textId="77777777" w:rsidR="0089619F" w:rsidRPr="00A30882" w:rsidRDefault="0089619F" w:rsidP="0089619F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$claims[] = array('uri' =&gt; "http://schemas.xmlsoap.org/ws/2005/05/identity/claims/name");</w:t>
      </w:r>
    </w:p>
    <w:p w14:paraId="3842E615" w14:textId="77777777" w:rsidR="0089619F" w:rsidRPr="00A30882" w:rsidRDefault="0089619F" w:rsidP="0089619F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$</w:t>
      </w:r>
      <w:proofErr w:type="spellStart"/>
      <w:r w:rsidRPr="00A30882">
        <w:rPr>
          <w:color w:val="000000"/>
        </w:rPr>
        <w:t>claims</w:t>
      </w:r>
      <w:proofErr w:type="spellEnd"/>
      <w:r w:rsidRPr="00A30882">
        <w:rPr>
          <w:color w:val="000000"/>
        </w:rPr>
        <w:t>[] = </w:t>
      </w:r>
      <w:proofErr w:type="spellStart"/>
      <w:r w:rsidRPr="00A30882">
        <w:rPr>
          <w:color w:val="000000"/>
        </w:rPr>
        <w:t>array</w:t>
      </w:r>
      <w:proofErr w:type="spellEnd"/>
      <w:r w:rsidRPr="00A30882">
        <w:rPr>
          <w:color w:val="000000"/>
        </w:rPr>
        <w:t>('</w:t>
      </w:r>
      <w:proofErr w:type="spellStart"/>
      <w:r w:rsidRPr="00A30882">
        <w:rPr>
          <w:color w:val="000000"/>
        </w:rPr>
        <w:t>uri</w:t>
      </w:r>
      <w:proofErr w:type="spellEnd"/>
      <w:r w:rsidRPr="00A30882">
        <w:rPr>
          <w:color w:val="000000"/>
        </w:rPr>
        <w:t>' =&gt; "urn:ivis:100001:name.id-viss");</w:t>
      </w:r>
    </w:p>
    <w:p w14:paraId="798175F0" w14:textId="77777777" w:rsidR="0089619F" w:rsidRPr="00A30882" w:rsidRDefault="0089619F" w:rsidP="0089619F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</w:t>
      </w:r>
    </w:p>
    <w:p w14:paraId="76966EDF" w14:textId="77777777" w:rsidR="0089619F" w:rsidRPr="00A30882" w:rsidRDefault="0089619F" w:rsidP="0089619F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</w:t>
      </w:r>
    </w:p>
    <w:p w14:paraId="0428566E" w14:textId="77777777" w:rsidR="0089619F" w:rsidRPr="00A30882" w:rsidRDefault="0089619F" w:rsidP="0089619F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$</w:t>
      </w:r>
      <w:proofErr w:type="spellStart"/>
      <w:r w:rsidRPr="00A30882">
        <w:rPr>
          <w:color w:val="000000"/>
        </w:rPr>
        <w:t>cert</w:t>
      </w:r>
      <w:proofErr w:type="spellEnd"/>
      <w:r w:rsidRPr="00A30882">
        <w:rPr>
          <w:color w:val="000000"/>
        </w:rPr>
        <w:t> = </w:t>
      </w:r>
      <w:proofErr w:type="spellStart"/>
      <w:r w:rsidRPr="00A30882">
        <w:rPr>
          <w:color w:val="000000"/>
        </w:rPr>
        <w:t>file_get_contents</w:t>
      </w:r>
      <w:proofErr w:type="spellEnd"/>
      <w:r w:rsidRPr="00A30882">
        <w:rPr>
          <w:color w:val="000000"/>
        </w:rPr>
        <w:t>('</w:t>
      </w:r>
      <w:proofErr w:type="spellStart"/>
      <w:r w:rsidRPr="00A30882">
        <w:rPr>
          <w:color w:val="000000"/>
        </w:rPr>
        <w:t>cert</w:t>
      </w:r>
      <w:proofErr w:type="spellEnd"/>
      <w:r w:rsidRPr="00A30882">
        <w:rPr>
          <w:color w:val="000000"/>
        </w:rPr>
        <w:t>/</w:t>
      </w:r>
      <w:proofErr w:type="spellStart"/>
      <w:r w:rsidRPr="00A30882">
        <w:rPr>
          <w:color w:val="000000"/>
        </w:rPr>
        <w:t>public.pem</w:t>
      </w:r>
      <w:proofErr w:type="spellEnd"/>
      <w:r w:rsidRPr="00A30882">
        <w:rPr>
          <w:color w:val="000000"/>
        </w:rPr>
        <w:t>');</w:t>
      </w:r>
    </w:p>
    <w:p w14:paraId="1A885F5A" w14:textId="77777777" w:rsidR="0089619F" w:rsidRPr="00A30882" w:rsidRDefault="0089619F" w:rsidP="0089619F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$</w:t>
      </w:r>
      <w:proofErr w:type="spellStart"/>
      <w:r w:rsidRPr="00A30882">
        <w:rPr>
          <w:color w:val="000000"/>
        </w:rPr>
        <w:t>private_key</w:t>
      </w:r>
      <w:proofErr w:type="spellEnd"/>
      <w:r w:rsidRPr="00A30882">
        <w:rPr>
          <w:color w:val="000000"/>
        </w:rPr>
        <w:t> = </w:t>
      </w:r>
      <w:proofErr w:type="spellStart"/>
      <w:r w:rsidRPr="00A30882">
        <w:rPr>
          <w:color w:val="000000"/>
        </w:rPr>
        <w:t>file_get_contents</w:t>
      </w:r>
      <w:proofErr w:type="spellEnd"/>
      <w:r w:rsidRPr="00A30882">
        <w:rPr>
          <w:color w:val="000000"/>
        </w:rPr>
        <w:t>('</w:t>
      </w:r>
      <w:proofErr w:type="spellStart"/>
      <w:r w:rsidRPr="00A30882">
        <w:rPr>
          <w:color w:val="000000"/>
        </w:rPr>
        <w:t>cert</w:t>
      </w:r>
      <w:proofErr w:type="spellEnd"/>
      <w:r w:rsidRPr="00A30882">
        <w:rPr>
          <w:color w:val="000000"/>
        </w:rPr>
        <w:t>/</w:t>
      </w:r>
      <w:proofErr w:type="spellStart"/>
      <w:r w:rsidRPr="00A30882">
        <w:rPr>
          <w:color w:val="000000"/>
        </w:rPr>
        <w:t>not_enc.pem</w:t>
      </w:r>
      <w:proofErr w:type="spellEnd"/>
      <w:r w:rsidRPr="00A30882">
        <w:rPr>
          <w:color w:val="000000"/>
        </w:rPr>
        <w:t>');</w:t>
      </w:r>
    </w:p>
    <w:p w14:paraId="7CBECBAB" w14:textId="77777777" w:rsidR="0089619F" w:rsidRPr="00A30882" w:rsidRDefault="0089619F" w:rsidP="0089619F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</w:t>
      </w:r>
    </w:p>
    <w:p w14:paraId="3E98665E" w14:textId="77777777" w:rsidR="0089619F" w:rsidRPr="00A30882" w:rsidRDefault="0089619F" w:rsidP="0089619F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lastRenderedPageBreak/>
        <w:t>    $tokens = $sts-&gt;issueTokenCert($cert, $private_key, $apply_to);</w:t>
      </w:r>
    </w:p>
    <w:p w14:paraId="779BF8BD" w14:textId="77777777" w:rsidR="0089619F" w:rsidRPr="00A30882" w:rsidRDefault="0089619F" w:rsidP="0089619F">
      <w:pPr>
        <w:pStyle w:val="Sourcewithforeground"/>
        <w:jc w:val="left"/>
        <w:rPr>
          <w:color w:val="000000"/>
        </w:rPr>
      </w:pPr>
    </w:p>
    <w:p w14:paraId="35A26DA3" w14:textId="77777777" w:rsidR="0089619F" w:rsidRPr="00A30882" w:rsidRDefault="0089619F" w:rsidP="0089619F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$ms-&gt;</w:t>
      </w:r>
      <w:proofErr w:type="spellStart"/>
      <w:r w:rsidRPr="00A30882">
        <w:rPr>
          <w:color w:val="000000"/>
        </w:rPr>
        <w:t>addSTSCallmilestone</w:t>
      </w:r>
      <w:proofErr w:type="spellEnd"/>
      <w:r w:rsidRPr="00A30882">
        <w:rPr>
          <w:color w:val="000000"/>
        </w:rPr>
        <w:t>($</w:t>
      </w:r>
      <w:proofErr w:type="spellStart"/>
      <w:r w:rsidRPr="00A30882">
        <w:rPr>
          <w:color w:val="000000"/>
        </w:rPr>
        <w:t>sts</w:t>
      </w:r>
      <w:proofErr w:type="spellEnd"/>
      <w:r w:rsidRPr="00A30882">
        <w:rPr>
          <w:color w:val="000000"/>
        </w:rPr>
        <w:t>, $</w:t>
      </w:r>
      <w:proofErr w:type="spellStart"/>
      <w:r w:rsidRPr="00A30882">
        <w:rPr>
          <w:color w:val="000000"/>
        </w:rPr>
        <w:t>sts_address</w:t>
      </w:r>
      <w:proofErr w:type="spellEnd"/>
      <w:r w:rsidRPr="00A30882">
        <w:rPr>
          <w:color w:val="000000"/>
        </w:rPr>
        <w:t>);</w:t>
      </w:r>
    </w:p>
    <w:p w14:paraId="3354CD2C" w14:textId="77777777" w:rsidR="0089619F" w:rsidRPr="00A30882" w:rsidRDefault="0089619F" w:rsidP="0089619F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    </w:t>
      </w:r>
    </w:p>
    <w:p w14:paraId="574FEB59" w14:textId="77777777" w:rsidR="0089619F" w:rsidRPr="00A30882" w:rsidRDefault="0089619F" w:rsidP="0089619F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// set Token for service call - we use only first token from collection if many returned</w:t>
      </w:r>
    </w:p>
    <w:p w14:paraId="3004916C" w14:textId="77777777" w:rsidR="0089619F" w:rsidRPr="00A30882" w:rsidRDefault="0089619F" w:rsidP="0089619F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//$</w:t>
      </w:r>
      <w:proofErr w:type="spellStart"/>
      <w:r w:rsidRPr="00A30882">
        <w:rPr>
          <w:color w:val="000000"/>
        </w:rPr>
        <w:t>service</w:t>
      </w:r>
      <w:proofErr w:type="spellEnd"/>
      <w:r w:rsidRPr="00A30882">
        <w:rPr>
          <w:color w:val="000000"/>
        </w:rPr>
        <w:t>-&gt;</w:t>
      </w:r>
      <w:proofErr w:type="spellStart"/>
      <w:r w:rsidRPr="00A30882">
        <w:rPr>
          <w:color w:val="000000"/>
        </w:rPr>
        <w:t>customtoken</w:t>
      </w:r>
      <w:proofErr w:type="spellEnd"/>
      <w:r w:rsidRPr="00A30882">
        <w:rPr>
          <w:color w:val="000000"/>
        </w:rPr>
        <w:t> = $</w:t>
      </w:r>
      <w:proofErr w:type="spellStart"/>
      <w:r w:rsidRPr="00A30882">
        <w:rPr>
          <w:color w:val="000000"/>
        </w:rPr>
        <w:t>tokens</w:t>
      </w:r>
      <w:proofErr w:type="spellEnd"/>
      <w:r w:rsidRPr="00A30882">
        <w:rPr>
          <w:color w:val="000000"/>
        </w:rPr>
        <w:t>[0];</w:t>
      </w:r>
    </w:p>
    <w:p w14:paraId="3A4B98C7" w14:textId="77777777" w:rsidR="0089619F" w:rsidRPr="00A30882" w:rsidRDefault="0089619F" w:rsidP="0089619F">
      <w:pPr>
        <w:pStyle w:val="Sourcewithforeground"/>
        <w:jc w:val="left"/>
        <w:rPr>
          <w:color w:val="000000"/>
        </w:rPr>
      </w:pPr>
    </w:p>
    <w:p w14:paraId="0130DB25" w14:textId="77777777" w:rsidR="0089619F" w:rsidRPr="00A30882" w:rsidRDefault="0089619F" w:rsidP="0089619F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$ms-&gt;</w:t>
      </w:r>
      <w:proofErr w:type="spellStart"/>
      <w:r w:rsidRPr="00A30882">
        <w:rPr>
          <w:color w:val="000000"/>
        </w:rPr>
        <w:t>fromatXML</w:t>
      </w:r>
      <w:proofErr w:type="spellEnd"/>
      <w:r w:rsidRPr="00A30882">
        <w:rPr>
          <w:color w:val="000000"/>
        </w:rPr>
        <w:t>();</w:t>
      </w:r>
    </w:p>
    <w:p w14:paraId="4A53CD8B" w14:textId="77777777" w:rsidR="0089619F" w:rsidRPr="00A30882" w:rsidRDefault="0089619F" w:rsidP="0089619F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</w:t>
      </w:r>
      <w:proofErr w:type="spellStart"/>
      <w:r w:rsidRPr="00A30882">
        <w:rPr>
          <w:color w:val="000000"/>
        </w:rPr>
        <w:t>echo</w:t>
      </w:r>
      <w:proofErr w:type="spellEnd"/>
      <w:r w:rsidRPr="00A30882">
        <w:rPr>
          <w:color w:val="000000"/>
        </w:rPr>
        <w:t> $ms-&gt;</w:t>
      </w:r>
      <w:proofErr w:type="spellStart"/>
      <w:r w:rsidRPr="00A30882">
        <w:rPr>
          <w:color w:val="000000"/>
        </w:rPr>
        <w:t>getJSON</w:t>
      </w:r>
      <w:proofErr w:type="spellEnd"/>
      <w:r w:rsidRPr="00A30882">
        <w:rPr>
          <w:color w:val="000000"/>
        </w:rPr>
        <w:t>();</w:t>
      </w:r>
    </w:p>
    <w:p w14:paraId="0C0122B2" w14:textId="77777777" w:rsidR="0089619F" w:rsidRPr="00A30882" w:rsidRDefault="0089619F" w:rsidP="0089619F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</w:t>
      </w:r>
    </w:p>
    <w:p w14:paraId="229CB366" w14:textId="77777777" w:rsidR="0089619F" w:rsidRPr="00A30882" w:rsidRDefault="0089619F" w:rsidP="0089619F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} </w:t>
      </w:r>
      <w:proofErr w:type="spellStart"/>
      <w:r w:rsidRPr="00A30882">
        <w:rPr>
          <w:color w:val="000000"/>
        </w:rPr>
        <w:t>catch</w:t>
      </w:r>
      <w:proofErr w:type="spellEnd"/>
      <w:r w:rsidRPr="00A30882">
        <w:rPr>
          <w:color w:val="000000"/>
        </w:rPr>
        <w:t> (</w:t>
      </w:r>
      <w:proofErr w:type="spellStart"/>
      <w:r w:rsidRPr="00A30882">
        <w:rPr>
          <w:color w:val="000000"/>
        </w:rPr>
        <w:t>SoapFault</w:t>
      </w:r>
      <w:proofErr w:type="spellEnd"/>
      <w:r w:rsidRPr="00A30882">
        <w:rPr>
          <w:color w:val="000000"/>
        </w:rPr>
        <w:t> $</w:t>
      </w:r>
      <w:proofErr w:type="spellStart"/>
      <w:r w:rsidRPr="00A30882">
        <w:rPr>
          <w:color w:val="000000"/>
        </w:rPr>
        <w:t>fault</w:t>
      </w:r>
      <w:proofErr w:type="spellEnd"/>
      <w:r w:rsidRPr="00A30882">
        <w:rPr>
          <w:color w:val="000000"/>
        </w:rPr>
        <w:t>) {</w:t>
      </w:r>
    </w:p>
    <w:p w14:paraId="709B1463" w14:textId="77777777" w:rsidR="0089619F" w:rsidRPr="00A30882" w:rsidRDefault="0089619F" w:rsidP="0089619F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//</w:t>
      </w:r>
      <w:proofErr w:type="spellStart"/>
      <w:r w:rsidRPr="00A30882">
        <w:rPr>
          <w:color w:val="000000"/>
        </w:rPr>
        <w:t>var_dump</w:t>
      </w:r>
      <w:proofErr w:type="spellEnd"/>
      <w:r w:rsidRPr="00A30882">
        <w:rPr>
          <w:color w:val="000000"/>
        </w:rPr>
        <w:t>($</w:t>
      </w:r>
      <w:proofErr w:type="spellStart"/>
      <w:r w:rsidRPr="00A30882">
        <w:rPr>
          <w:color w:val="000000"/>
        </w:rPr>
        <w:t>fault</w:t>
      </w:r>
      <w:proofErr w:type="spellEnd"/>
      <w:r w:rsidRPr="00A30882">
        <w:rPr>
          <w:color w:val="000000"/>
        </w:rPr>
        <w:t>);</w:t>
      </w:r>
    </w:p>
    <w:p w14:paraId="086A0CFC" w14:textId="77777777" w:rsidR="0089619F" w:rsidRPr="00A30882" w:rsidRDefault="0089619F" w:rsidP="0089619F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</w:t>
      </w:r>
      <w:proofErr w:type="spellStart"/>
      <w:r w:rsidRPr="00A30882">
        <w:rPr>
          <w:color w:val="000000"/>
        </w:rPr>
        <w:t>echo</w:t>
      </w:r>
      <w:proofErr w:type="spellEnd"/>
      <w:r w:rsidRPr="00A30882">
        <w:rPr>
          <w:color w:val="000000"/>
        </w:rPr>
        <w:t> $</w:t>
      </w:r>
      <w:proofErr w:type="spellStart"/>
      <w:r w:rsidRPr="00A30882">
        <w:rPr>
          <w:color w:val="000000"/>
        </w:rPr>
        <w:t>fault</w:t>
      </w:r>
      <w:proofErr w:type="spellEnd"/>
      <w:r w:rsidRPr="00A30882">
        <w:rPr>
          <w:color w:val="000000"/>
        </w:rPr>
        <w:t>;</w:t>
      </w:r>
    </w:p>
    <w:p w14:paraId="6780CC21" w14:textId="77777777" w:rsidR="0089619F" w:rsidRPr="00A30882" w:rsidRDefault="0089619F" w:rsidP="0089619F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}</w:t>
      </w:r>
    </w:p>
    <w:p w14:paraId="5323EAC0" w14:textId="77777777" w:rsidR="0089619F" w:rsidRPr="00A30882" w:rsidRDefault="0089619F" w:rsidP="0089619F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} </w:t>
      </w:r>
      <w:proofErr w:type="spellStart"/>
      <w:r w:rsidRPr="00A30882">
        <w:rPr>
          <w:color w:val="000000"/>
        </w:rPr>
        <w:t>catch</w:t>
      </w:r>
      <w:proofErr w:type="spellEnd"/>
      <w:r w:rsidRPr="00A30882">
        <w:rPr>
          <w:color w:val="000000"/>
        </w:rPr>
        <w:t> (</w:t>
      </w:r>
      <w:proofErr w:type="spellStart"/>
      <w:r w:rsidRPr="00A30882">
        <w:rPr>
          <w:color w:val="000000"/>
        </w:rPr>
        <w:t>Exception</w:t>
      </w:r>
      <w:proofErr w:type="spellEnd"/>
      <w:r w:rsidRPr="00A30882">
        <w:rPr>
          <w:color w:val="000000"/>
        </w:rPr>
        <w:t> $</w:t>
      </w:r>
      <w:proofErr w:type="spellStart"/>
      <w:r w:rsidRPr="00A30882">
        <w:rPr>
          <w:color w:val="000000"/>
        </w:rPr>
        <w:t>ex</w:t>
      </w:r>
      <w:proofErr w:type="spellEnd"/>
      <w:r w:rsidRPr="00A30882">
        <w:rPr>
          <w:color w:val="000000"/>
        </w:rPr>
        <w:t>)  {</w:t>
      </w:r>
    </w:p>
    <w:p w14:paraId="23F19CA5" w14:textId="77777777" w:rsidR="0089619F" w:rsidRPr="00A30882" w:rsidRDefault="0089619F" w:rsidP="0089619F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</w:t>
      </w:r>
      <w:proofErr w:type="spellStart"/>
      <w:r w:rsidRPr="00A30882">
        <w:rPr>
          <w:color w:val="000000"/>
        </w:rPr>
        <w:t>echo</w:t>
      </w:r>
      <w:proofErr w:type="spellEnd"/>
      <w:r w:rsidRPr="00A30882">
        <w:rPr>
          <w:color w:val="000000"/>
        </w:rPr>
        <w:t> $</w:t>
      </w:r>
      <w:proofErr w:type="spellStart"/>
      <w:r w:rsidRPr="00A30882">
        <w:rPr>
          <w:color w:val="000000"/>
        </w:rPr>
        <w:t>ex</w:t>
      </w:r>
      <w:proofErr w:type="spellEnd"/>
      <w:r w:rsidRPr="00A30882">
        <w:rPr>
          <w:color w:val="000000"/>
        </w:rPr>
        <w:t>-&gt;</w:t>
      </w:r>
      <w:proofErr w:type="spellStart"/>
      <w:r w:rsidRPr="00A30882">
        <w:rPr>
          <w:color w:val="000000"/>
        </w:rPr>
        <w:t>getMessage</w:t>
      </w:r>
      <w:proofErr w:type="spellEnd"/>
      <w:r w:rsidRPr="00A30882">
        <w:rPr>
          <w:color w:val="000000"/>
        </w:rPr>
        <w:t>();</w:t>
      </w:r>
    </w:p>
    <w:p w14:paraId="07133811" w14:textId="77777777" w:rsidR="0089619F" w:rsidRPr="00A30882" w:rsidRDefault="0089619F" w:rsidP="0089619F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//</w:t>
      </w:r>
      <w:proofErr w:type="spellStart"/>
      <w:r w:rsidRPr="00A30882">
        <w:rPr>
          <w:color w:val="000000"/>
        </w:rPr>
        <w:t>var_dump</w:t>
      </w:r>
      <w:proofErr w:type="spellEnd"/>
      <w:r w:rsidRPr="00A30882">
        <w:rPr>
          <w:color w:val="000000"/>
        </w:rPr>
        <w:t>($</w:t>
      </w:r>
      <w:proofErr w:type="spellStart"/>
      <w:r w:rsidRPr="00A30882">
        <w:rPr>
          <w:color w:val="000000"/>
        </w:rPr>
        <w:t>ex</w:t>
      </w:r>
      <w:proofErr w:type="spellEnd"/>
      <w:r w:rsidRPr="00A30882">
        <w:rPr>
          <w:color w:val="000000"/>
        </w:rPr>
        <w:t>);</w:t>
      </w:r>
    </w:p>
    <w:p w14:paraId="075A9AA7" w14:textId="77777777" w:rsidR="0089619F" w:rsidRPr="00A30882" w:rsidRDefault="0089619F" w:rsidP="0089619F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}</w:t>
      </w:r>
    </w:p>
    <w:p w14:paraId="39EBAE2B" w14:textId="77777777" w:rsidR="0089619F" w:rsidRPr="00A30882" w:rsidRDefault="0089619F" w:rsidP="0089619F">
      <w:pPr>
        <w:pStyle w:val="Sourcewithforeground"/>
        <w:jc w:val="left"/>
        <w:rPr>
          <w:color w:val="000000"/>
        </w:rPr>
      </w:pPr>
    </w:p>
    <w:p w14:paraId="292C6BA9" w14:textId="6FD27965" w:rsidR="0089619F" w:rsidRPr="00A30882" w:rsidRDefault="0089619F" w:rsidP="00976125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?&gt;</w:t>
      </w:r>
    </w:p>
    <w:p w14:paraId="3E74FCFB" w14:textId="07A8E16D" w:rsidR="00C75FD0" w:rsidRPr="00A30882" w:rsidRDefault="002E7F4B" w:rsidP="00C75FD0">
      <w:pPr>
        <w:pStyle w:val="Heading4"/>
      </w:pPr>
      <w:bookmarkStart w:id="176" w:name="_Toc110419734"/>
      <w:r w:rsidRPr="00A30882">
        <w:t>Savienošana ar lietotāja vārdu un paroli (</w:t>
      </w:r>
      <w:proofErr w:type="spellStart"/>
      <w:r w:rsidRPr="00A30882">
        <w:t>LoginUserName</w:t>
      </w:r>
      <w:proofErr w:type="spellEnd"/>
      <w:r w:rsidRPr="00A30882">
        <w:t>)</w:t>
      </w:r>
      <w:bookmarkEnd w:id="176"/>
    </w:p>
    <w:p w14:paraId="1B887A68" w14:textId="77777777" w:rsidR="00F36703" w:rsidRPr="00A30882" w:rsidRDefault="00F36703" w:rsidP="00F36703">
      <w:pPr>
        <w:pStyle w:val="Sourcewithforeground"/>
        <w:jc w:val="left"/>
      </w:pPr>
      <w:r w:rsidRPr="00A30882">
        <w:t>&lt;?</w:t>
      </w:r>
      <w:proofErr w:type="spellStart"/>
      <w:r w:rsidRPr="00A30882">
        <w:t>php</w:t>
      </w:r>
      <w:proofErr w:type="spellEnd"/>
    </w:p>
    <w:p w14:paraId="5DCCBB40" w14:textId="77777777" w:rsidR="00F36703" w:rsidRPr="00A30882" w:rsidRDefault="00F36703" w:rsidP="00F36703">
      <w:pPr>
        <w:pStyle w:val="Sourcewithforeground"/>
        <w:jc w:val="left"/>
      </w:pPr>
      <w:proofErr w:type="spellStart"/>
      <w:r w:rsidRPr="00A30882">
        <w:t>header</w:t>
      </w:r>
      <w:proofErr w:type="spellEnd"/>
      <w:r w:rsidRPr="00A30882">
        <w:t>("</w:t>
      </w:r>
      <w:proofErr w:type="spellStart"/>
      <w:r w:rsidRPr="00A30882">
        <w:t>Content-Type</w:t>
      </w:r>
      <w:proofErr w:type="spellEnd"/>
      <w:r w:rsidRPr="00A30882">
        <w:t>: </w:t>
      </w:r>
      <w:proofErr w:type="spellStart"/>
      <w:r w:rsidRPr="00A30882">
        <w:t>application</w:t>
      </w:r>
      <w:proofErr w:type="spellEnd"/>
      <w:r w:rsidRPr="00A30882">
        <w:t>/</w:t>
      </w:r>
      <w:proofErr w:type="spellStart"/>
      <w:r w:rsidRPr="00A30882">
        <w:t>json</w:t>
      </w:r>
      <w:proofErr w:type="spellEnd"/>
      <w:r w:rsidRPr="00A30882">
        <w:t>; </w:t>
      </w:r>
      <w:proofErr w:type="spellStart"/>
      <w:r w:rsidRPr="00A30882">
        <w:t>charset</w:t>
      </w:r>
      <w:proofErr w:type="spellEnd"/>
      <w:r w:rsidRPr="00A30882">
        <w:t>=UTF-8");</w:t>
      </w:r>
    </w:p>
    <w:p w14:paraId="12386D6E" w14:textId="77777777" w:rsidR="00F36703" w:rsidRPr="00A30882" w:rsidRDefault="00F36703" w:rsidP="00F36703">
      <w:pPr>
        <w:pStyle w:val="Sourcewithforeground"/>
        <w:jc w:val="left"/>
      </w:pPr>
    </w:p>
    <w:p w14:paraId="19CACD03" w14:textId="77777777" w:rsidR="00F36703" w:rsidRPr="00A30882" w:rsidRDefault="00F36703" w:rsidP="00F36703">
      <w:pPr>
        <w:pStyle w:val="Sourcewithforeground"/>
        <w:jc w:val="left"/>
      </w:pPr>
      <w:proofErr w:type="spellStart"/>
      <w:r w:rsidRPr="00A30882">
        <w:t>require_once</w:t>
      </w:r>
      <w:proofErr w:type="spellEnd"/>
      <w:r w:rsidRPr="00A30882">
        <w:t>('</w:t>
      </w:r>
      <w:proofErr w:type="spellStart"/>
      <w:r w:rsidRPr="00A30882">
        <w:t>lib</w:t>
      </w:r>
      <w:proofErr w:type="spellEnd"/>
      <w:r w:rsidRPr="00A30882">
        <w:t>/</w:t>
      </w:r>
      <w:proofErr w:type="spellStart"/>
      <w:r w:rsidRPr="00A30882">
        <w:t>milestone.php</w:t>
      </w:r>
      <w:proofErr w:type="spellEnd"/>
      <w:r w:rsidRPr="00A30882">
        <w:t>'); </w:t>
      </w:r>
    </w:p>
    <w:p w14:paraId="14279A79" w14:textId="77777777" w:rsidR="00F36703" w:rsidRPr="00A30882" w:rsidRDefault="00F36703" w:rsidP="00F36703">
      <w:pPr>
        <w:pStyle w:val="Sourcewithforeground"/>
        <w:jc w:val="left"/>
      </w:pPr>
      <w:proofErr w:type="spellStart"/>
      <w:r w:rsidRPr="00A30882">
        <w:t>require_once</w:t>
      </w:r>
      <w:proofErr w:type="spellEnd"/>
      <w:r w:rsidRPr="00A30882">
        <w:t>('</w:t>
      </w:r>
      <w:proofErr w:type="spellStart"/>
      <w:r w:rsidRPr="00A30882">
        <w:t>client.my.php</w:t>
      </w:r>
      <w:proofErr w:type="spellEnd"/>
      <w:r w:rsidRPr="00A30882">
        <w:t>');</w:t>
      </w:r>
    </w:p>
    <w:p w14:paraId="4E5DD824" w14:textId="77777777" w:rsidR="00F36703" w:rsidRPr="00A30882" w:rsidRDefault="00F36703" w:rsidP="00F36703">
      <w:pPr>
        <w:pStyle w:val="Sourcewithforeground"/>
        <w:jc w:val="left"/>
      </w:pPr>
    </w:p>
    <w:p w14:paraId="0139C229" w14:textId="77777777" w:rsidR="00F36703" w:rsidRPr="00A30882" w:rsidRDefault="00F36703" w:rsidP="00F36703">
      <w:pPr>
        <w:pStyle w:val="Sourcewithforeground"/>
        <w:jc w:val="left"/>
      </w:pPr>
      <w:proofErr w:type="spellStart"/>
      <w:r w:rsidRPr="00A30882">
        <w:t>require_once</w:t>
      </w:r>
      <w:proofErr w:type="spellEnd"/>
      <w:r w:rsidRPr="00A30882">
        <w:t>('</w:t>
      </w:r>
      <w:proofErr w:type="spellStart"/>
      <w:r w:rsidRPr="00A30882">
        <w:t>config.php</w:t>
      </w:r>
      <w:proofErr w:type="spellEnd"/>
      <w:r w:rsidRPr="00A30882">
        <w:t>');</w:t>
      </w:r>
    </w:p>
    <w:p w14:paraId="1FDA53A5" w14:textId="77777777" w:rsidR="00F36703" w:rsidRPr="00A30882" w:rsidRDefault="00F36703" w:rsidP="00F36703">
      <w:pPr>
        <w:pStyle w:val="Sourcewithforeground"/>
        <w:jc w:val="left"/>
      </w:pPr>
    </w:p>
    <w:p w14:paraId="15C7B5FD" w14:textId="77777777" w:rsidR="00F36703" w:rsidRPr="00A30882" w:rsidRDefault="00F36703" w:rsidP="00F36703">
      <w:pPr>
        <w:pStyle w:val="Sourcewithforeground"/>
        <w:jc w:val="left"/>
      </w:pPr>
      <w:r w:rsidRPr="00A30882">
        <w:t>$</w:t>
      </w:r>
      <w:proofErr w:type="spellStart"/>
      <w:r w:rsidRPr="00A30882">
        <w:t>sts</w:t>
      </w:r>
      <w:proofErr w:type="spellEnd"/>
      <w:r w:rsidRPr="00A30882">
        <w:t> = </w:t>
      </w:r>
      <w:proofErr w:type="spellStart"/>
      <w:r w:rsidRPr="00A30882">
        <w:t>new</w:t>
      </w:r>
      <w:proofErr w:type="spellEnd"/>
      <w:r w:rsidRPr="00A30882">
        <w:t> </w:t>
      </w:r>
      <w:proofErr w:type="spellStart"/>
      <w:r w:rsidRPr="00A30882">
        <w:t>STSClient</w:t>
      </w:r>
      <w:proofErr w:type="spellEnd"/>
      <w:r w:rsidRPr="00A30882">
        <w:t>(NULL, </w:t>
      </w:r>
      <w:proofErr w:type="spellStart"/>
      <w:r w:rsidRPr="00A30882">
        <w:t>array</w:t>
      </w:r>
      <w:proofErr w:type="spellEnd"/>
      <w:r w:rsidRPr="00A30882">
        <w:t>(</w:t>
      </w:r>
    </w:p>
    <w:p w14:paraId="299D701C" w14:textId="77777777" w:rsidR="00F36703" w:rsidRPr="00A30882" w:rsidRDefault="00F36703" w:rsidP="00F36703">
      <w:pPr>
        <w:pStyle w:val="Sourcewithforeground"/>
        <w:jc w:val="left"/>
      </w:pPr>
      <w:r w:rsidRPr="00A30882">
        <w:t>                            '</w:t>
      </w:r>
      <w:proofErr w:type="spellStart"/>
      <w:r w:rsidRPr="00A30882">
        <w:t>trace</w:t>
      </w:r>
      <w:proofErr w:type="spellEnd"/>
      <w:r w:rsidRPr="00A30882">
        <w:t>' =&gt; 1,</w:t>
      </w:r>
    </w:p>
    <w:p w14:paraId="17E29F0E" w14:textId="77777777" w:rsidR="00F36703" w:rsidRPr="00A30882" w:rsidRDefault="00F36703" w:rsidP="00F36703">
      <w:pPr>
        <w:pStyle w:val="Sourcewithforeground"/>
        <w:jc w:val="left"/>
      </w:pPr>
      <w:r w:rsidRPr="00A30882">
        <w:t>                            'location' =&gt; $sts_address.'/trust/13/usernamemixed',</w:t>
      </w:r>
    </w:p>
    <w:p w14:paraId="6BFC92BE" w14:textId="77777777" w:rsidR="00F36703" w:rsidRPr="00A30882" w:rsidRDefault="00F36703" w:rsidP="00F36703">
      <w:pPr>
        <w:pStyle w:val="Sourcewithforeground"/>
        <w:jc w:val="left"/>
      </w:pPr>
      <w:r w:rsidRPr="00A30882">
        <w:t>                            'uri' =&gt; 'http://docs.oasis-open.org/ws-sx/ws-trust/200512',</w:t>
      </w:r>
    </w:p>
    <w:p w14:paraId="5396837D" w14:textId="77777777" w:rsidR="00F36703" w:rsidRPr="00A30882" w:rsidRDefault="00F36703" w:rsidP="00F36703">
      <w:pPr>
        <w:pStyle w:val="Sourcewithforeground"/>
        <w:jc w:val="left"/>
      </w:pPr>
      <w:r w:rsidRPr="00A30882">
        <w:t>                            '</w:t>
      </w:r>
      <w:proofErr w:type="spellStart"/>
      <w:r w:rsidRPr="00A30882">
        <w:t>exceptions</w:t>
      </w:r>
      <w:proofErr w:type="spellEnd"/>
      <w:r w:rsidRPr="00A30882">
        <w:t>' =&gt; TRUE,</w:t>
      </w:r>
    </w:p>
    <w:p w14:paraId="503F2967" w14:textId="77777777" w:rsidR="00F36703" w:rsidRPr="00A30882" w:rsidRDefault="00F36703" w:rsidP="00F36703">
      <w:pPr>
        <w:pStyle w:val="Sourcewithforeground"/>
        <w:jc w:val="left"/>
      </w:pPr>
      <w:r w:rsidRPr="00A30882">
        <w:t>                            '</w:t>
      </w:r>
      <w:proofErr w:type="spellStart"/>
      <w:r w:rsidRPr="00A30882">
        <w:t>style</w:t>
      </w:r>
      <w:proofErr w:type="spellEnd"/>
      <w:r w:rsidRPr="00A30882">
        <w:t>'    =&gt; SOAP_DOCUMENT,</w:t>
      </w:r>
    </w:p>
    <w:p w14:paraId="222429D7" w14:textId="77777777" w:rsidR="00F36703" w:rsidRPr="00A30882" w:rsidRDefault="00F36703" w:rsidP="00F36703">
      <w:pPr>
        <w:pStyle w:val="Sourcewithforeground"/>
        <w:jc w:val="left"/>
      </w:pPr>
      <w:r w:rsidRPr="00A30882">
        <w:t>                            '</w:t>
      </w:r>
      <w:proofErr w:type="spellStart"/>
      <w:r w:rsidRPr="00A30882">
        <w:t>use</w:t>
      </w:r>
      <w:proofErr w:type="spellEnd"/>
      <w:r w:rsidRPr="00A30882">
        <w:t>'      =&gt; SOAP_LITERAL,</w:t>
      </w:r>
    </w:p>
    <w:p w14:paraId="6065D347" w14:textId="77777777" w:rsidR="00F36703" w:rsidRPr="00A30882" w:rsidRDefault="00F36703" w:rsidP="00F36703">
      <w:pPr>
        <w:pStyle w:val="Sourcewithforeground"/>
        <w:jc w:val="left"/>
      </w:pPr>
      <w:r w:rsidRPr="00A30882">
        <w:t>                            '</w:t>
      </w:r>
      <w:proofErr w:type="spellStart"/>
      <w:r w:rsidRPr="00A30882">
        <w:t>soap_version</w:t>
      </w:r>
      <w:proofErr w:type="spellEnd"/>
      <w:r w:rsidRPr="00A30882">
        <w:t>' =&gt; SOAP_1_2</w:t>
      </w:r>
    </w:p>
    <w:p w14:paraId="3D673125" w14:textId="77777777" w:rsidR="00F36703" w:rsidRPr="00A30882" w:rsidRDefault="00F36703" w:rsidP="00F36703">
      <w:pPr>
        <w:pStyle w:val="Sourcewithforeground"/>
        <w:jc w:val="left"/>
      </w:pPr>
      <w:r w:rsidRPr="00A30882">
        <w:t>                            ));</w:t>
      </w:r>
    </w:p>
    <w:p w14:paraId="3AD536ED" w14:textId="77777777" w:rsidR="00F36703" w:rsidRPr="00A30882" w:rsidRDefault="00F36703" w:rsidP="00F36703">
      <w:pPr>
        <w:pStyle w:val="Sourcewithforeground"/>
        <w:jc w:val="left"/>
      </w:pPr>
      <w:r w:rsidRPr="00A30882">
        <w:t>                            </w:t>
      </w:r>
    </w:p>
    <w:p w14:paraId="20A8FDD0" w14:textId="77777777" w:rsidR="00F36703" w:rsidRPr="00A30882" w:rsidRDefault="00F36703" w:rsidP="00F36703">
      <w:pPr>
        <w:pStyle w:val="Sourcewithforeground"/>
        <w:jc w:val="left"/>
      </w:pPr>
      <w:r w:rsidRPr="00A30882">
        <w:t>$ms = </w:t>
      </w:r>
      <w:proofErr w:type="spellStart"/>
      <w:r w:rsidRPr="00A30882">
        <w:t>Milestone</w:t>
      </w:r>
      <w:proofErr w:type="spellEnd"/>
      <w:r w:rsidRPr="00A30882">
        <w:t>::</w:t>
      </w:r>
      <w:proofErr w:type="spellStart"/>
      <w:r w:rsidRPr="00A30882">
        <w:t>getInstance</w:t>
      </w:r>
      <w:proofErr w:type="spellEnd"/>
      <w:r w:rsidRPr="00A30882">
        <w:t>();</w:t>
      </w:r>
    </w:p>
    <w:p w14:paraId="0E1DD4A1" w14:textId="77777777" w:rsidR="00F36703" w:rsidRPr="00A30882" w:rsidRDefault="00F36703" w:rsidP="00F36703">
      <w:pPr>
        <w:pStyle w:val="Sourcewithforeground"/>
        <w:jc w:val="left"/>
      </w:pPr>
      <w:r w:rsidRPr="00A30882">
        <w:t>                                        </w:t>
      </w:r>
    </w:p>
    <w:p w14:paraId="2972E394" w14:textId="77777777" w:rsidR="00F36703" w:rsidRPr="00A30882" w:rsidRDefault="00F36703" w:rsidP="00F36703">
      <w:pPr>
        <w:pStyle w:val="Sourcewithforeground"/>
        <w:jc w:val="left"/>
      </w:pPr>
      <w:proofErr w:type="spellStart"/>
      <w:r w:rsidRPr="00A30882">
        <w:lastRenderedPageBreak/>
        <w:t>try</w:t>
      </w:r>
      <w:proofErr w:type="spellEnd"/>
      <w:r w:rsidRPr="00A30882">
        <w:t> {                                         </w:t>
      </w:r>
    </w:p>
    <w:p w14:paraId="37917C5C" w14:textId="77777777" w:rsidR="00F36703" w:rsidRPr="00A30882" w:rsidRDefault="00F36703" w:rsidP="00F36703">
      <w:pPr>
        <w:pStyle w:val="Sourcewithforeground"/>
        <w:jc w:val="left"/>
      </w:pPr>
      <w:proofErr w:type="spellStart"/>
      <w:r w:rsidRPr="00A30882">
        <w:t>try</w:t>
      </w:r>
      <w:proofErr w:type="spellEnd"/>
      <w:r w:rsidRPr="00A30882">
        <w:t> {</w:t>
      </w:r>
    </w:p>
    <w:p w14:paraId="635C95DC" w14:textId="77777777" w:rsidR="00F36703" w:rsidRPr="00A30882" w:rsidRDefault="00F36703" w:rsidP="00F36703">
      <w:pPr>
        <w:pStyle w:val="Sourcewithforeground"/>
        <w:jc w:val="left"/>
      </w:pPr>
      <w:r w:rsidRPr="00A30882">
        <w:t>    // set </w:t>
      </w:r>
      <w:proofErr w:type="spellStart"/>
      <w:r w:rsidRPr="00A30882">
        <w:t>UsernameToken</w:t>
      </w:r>
      <w:proofErr w:type="spellEnd"/>
      <w:r w:rsidRPr="00A30882">
        <w:t> </w:t>
      </w:r>
      <w:proofErr w:type="spellStart"/>
      <w:r w:rsidRPr="00A30882">
        <w:t>variables</w:t>
      </w:r>
      <w:proofErr w:type="spellEnd"/>
      <w:r w:rsidRPr="00A30882">
        <w:t> </w:t>
      </w:r>
      <w:proofErr w:type="spellStart"/>
      <w:r w:rsidRPr="00A30882">
        <w:t>and</w:t>
      </w:r>
      <w:proofErr w:type="spellEnd"/>
      <w:r w:rsidRPr="00A30882">
        <w:t> </w:t>
      </w:r>
      <w:proofErr w:type="spellStart"/>
      <w:r w:rsidRPr="00A30882">
        <w:t>request</w:t>
      </w:r>
      <w:proofErr w:type="spellEnd"/>
      <w:r w:rsidRPr="00A30882">
        <w:t> </w:t>
      </w:r>
      <w:proofErr w:type="spellStart"/>
      <w:r w:rsidRPr="00A30882">
        <w:t>for</w:t>
      </w:r>
      <w:proofErr w:type="spellEnd"/>
      <w:r w:rsidRPr="00A30882">
        <w:t> </w:t>
      </w:r>
      <w:proofErr w:type="spellStart"/>
      <w:r w:rsidRPr="00A30882">
        <w:t>tokens</w:t>
      </w:r>
      <w:proofErr w:type="spellEnd"/>
    </w:p>
    <w:p w14:paraId="71EDFADA" w14:textId="77777777" w:rsidR="00F36703" w:rsidRPr="00A30882" w:rsidRDefault="00F36703" w:rsidP="00F36703">
      <w:pPr>
        <w:pStyle w:val="Sourcewithforeground"/>
        <w:jc w:val="left"/>
      </w:pPr>
      <w:r w:rsidRPr="00A30882">
        <w:t>    $</w:t>
      </w:r>
      <w:proofErr w:type="spellStart"/>
      <w:r w:rsidRPr="00A30882">
        <w:t>username</w:t>
      </w:r>
      <w:proofErr w:type="spellEnd"/>
      <w:r w:rsidRPr="00A30882">
        <w:t> = '</w:t>
      </w:r>
      <w:proofErr w:type="spellStart"/>
      <w:r w:rsidRPr="00A30882">
        <w:t>DitAdmin</w:t>
      </w:r>
      <w:proofErr w:type="spellEnd"/>
      <w:r w:rsidRPr="00A30882">
        <w:t>';</w:t>
      </w:r>
    </w:p>
    <w:p w14:paraId="51BD668B" w14:textId="2607D115" w:rsidR="00F36703" w:rsidRPr="00A30882" w:rsidRDefault="00F36703" w:rsidP="00F36703">
      <w:pPr>
        <w:pStyle w:val="Sourcewithforeground"/>
        <w:jc w:val="left"/>
      </w:pPr>
      <w:r w:rsidRPr="00A30882">
        <w:t>    $</w:t>
      </w:r>
      <w:proofErr w:type="spellStart"/>
      <w:r w:rsidRPr="00A30882">
        <w:t>password</w:t>
      </w:r>
      <w:proofErr w:type="spellEnd"/>
      <w:r w:rsidRPr="00A30882">
        <w:t> = '</w:t>
      </w:r>
      <w:proofErr w:type="spellStart"/>
      <w:r w:rsidR="004756B8">
        <w:t>Password</w:t>
      </w:r>
      <w:proofErr w:type="spellEnd"/>
      <w:r w:rsidRPr="00A30882">
        <w:t>';</w:t>
      </w:r>
    </w:p>
    <w:p w14:paraId="6A13CB52" w14:textId="77777777" w:rsidR="00F36703" w:rsidRPr="00A30882" w:rsidRDefault="00F36703" w:rsidP="00F36703">
      <w:pPr>
        <w:pStyle w:val="Sourcewithforeground"/>
        <w:jc w:val="left"/>
      </w:pPr>
      <w:r w:rsidRPr="00A30882">
        <w:t>    </w:t>
      </w:r>
    </w:p>
    <w:p w14:paraId="146BE70D" w14:textId="77777777" w:rsidR="00F36703" w:rsidRPr="00A30882" w:rsidRDefault="00F36703" w:rsidP="00F36703">
      <w:pPr>
        <w:pStyle w:val="Sourcewithforeground"/>
        <w:jc w:val="left"/>
      </w:pPr>
      <w:r w:rsidRPr="00A30882">
        <w:t>    $claims[] = array('uri' =&gt; "http://www.oasis-open.org/RSA2004/attributes/AUTHORITY");</w:t>
      </w:r>
    </w:p>
    <w:p w14:paraId="0A8BA489" w14:textId="77777777" w:rsidR="00F36703" w:rsidRPr="00A30882" w:rsidRDefault="00F36703" w:rsidP="00F36703">
      <w:pPr>
        <w:pStyle w:val="Sourcewithforeground"/>
        <w:jc w:val="left"/>
      </w:pPr>
      <w:r w:rsidRPr="00A30882">
        <w:t>    $claims[] = array('uri' =&gt; "http://docs.oasis-open.org/wsfed/authorization/200706/claims/action");</w:t>
      </w:r>
    </w:p>
    <w:p w14:paraId="2A33C1D6" w14:textId="77777777" w:rsidR="00F36703" w:rsidRPr="00A30882" w:rsidRDefault="00F36703" w:rsidP="00F36703">
      <w:pPr>
        <w:pStyle w:val="Sourcewithforeground"/>
        <w:jc w:val="left"/>
      </w:pPr>
      <w:r w:rsidRPr="00A30882">
        <w:t>    $claims[] = array('uri' =&gt; "http://schemas.xmlsoap.org/ws/2005/05/identity/claims/privatepersonalidentifier");</w:t>
      </w:r>
    </w:p>
    <w:p w14:paraId="1E9FECB6" w14:textId="77777777" w:rsidR="00F36703" w:rsidRPr="00A30882" w:rsidRDefault="00F36703" w:rsidP="00F36703">
      <w:pPr>
        <w:pStyle w:val="Sourcewithforeground"/>
        <w:jc w:val="left"/>
      </w:pPr>
      <w:r w:rsidRPr="00A30882">
        <w:t>    $claims[] = array('uri' =&gt; "http://schemas.xmlsoap.org/ws/2005/05/identity/claims/sid");</w:t>
      </w:r>
    </w:p>
    <w:p w14:paraId="7848BDE8" w14:textId="77777777" w:rsidR="00F36703" w:rsidRPr="00A30882" w:rsidRDefault="00F36703" w:rsidP="00F36703">
      <w:pPr>
        <w:pStyle w:val="Sourcewithforeground"/>
        <w:jc w:val="left"/>
      </w:pPr>
      <w:r w:rsidRPr="00A30882">
        <w:t>    $claims[] = array('uri' =&gt; "http://ivis.eps.gov.lv/schema/identity/claims/employeegroup");</w:t>
      </w:r>
    </w:p>
    <w:p w14:paraId="19AA6B8A" w14:textId="77777777" w:rsidR="00F36703" w:rsidRPr="00A30882" w:rsidRDefault="00F36703" w:rsidP="00F36703">
      <w:pPr>
        <w:pStyle w:val="Sourcewithforeground"/>
        <w:jc w:val="left"/>
      </w:pPr>
      <w:r w:rsidRPr="00A30882">
        <w:t>    $claims[] = array('uri' =&gt; "http://schemas.xmlsoap.org/ws/2005/05/identity/claims/surname");</w:t>
      </w:r>
    </w:p>
    <w:p w14:paraId="39EC4328" w14:textId="77777777" w:rsidR="00F36703" w:rsidRPr="00A30882" w:rsidRDefault="00F36703" w:rsidP="00F36703">
      <w:pPr>
        <w:pStyle w:val="Sourcewithforeground"/>
        <w:jc w:val="left"/>
      </w:pPr>
      <w:r w:rsidRPr="00A30882">
        <w:t>    $claims[] = array('uri' =&gt; "http://schemas.xmlsoap.org/ws/2005/05/identity/claims/givenname");</w:t>
      </w:r>
    </w:p>
    <w:p w14:paraId="37D92DF3" w14:textId="77777777" w:rsidR="00F36703" w:rsidRPr="00A30882" w:rsidRDefault="00F36703" w:rsidP="00F36703">
      <w:pPr>
        <w:pStyle w:val="Sourcewithforeground"/>
        <w:jc w:val="left"/>
      </w:pPr>
      <w:r w:rsidRPr="00A30882">
        <w:t>    $claims[] = array('uri' =&gt; "http://schemas.xmlsoap.org/ws/2005/05/identity/claims/name");</w:t>
      </w:r>
    </w:p>
    <w:p w14:paraId="21C483A5" w14:textId="77777777" w:rsidR="00F36703" w:rsidRPr="00A30882" w:rsidRDefault="00F36703" w:rsidP="00F36703">
      <w:pPr>
        <w:pStyle w:val="Sourcewithforeground"/>
        <w:jc w:val="left"/>
      </w:pPr>
      <w:r w:rsidRPr="00A30882">
        <w:t>    $</w:t>
      </w:r>
      <w:proofErr w:type="spellStart"/>
      <w:r w:rsidRPr="00A30882">
        <w:t>claims</w:t>
      </w:r>
      <w:proofErr w:type="spellEnd"/>
      <w:r w:rsidRPr="00A30882">
        <w:t>[] = </w:t>
      </w:r>
      <w:proofErr w:type="spellStart"/>
      <w:r w:rsidRPr="00A30882">
        <w:t>array</w:t>
      </w:r>
      <w:proofErr w:type="spellEnd"/>
      <w:r w:rsidRPr="00A30882">
        <w:t>('</w:t>
      </w:r>
      <w:proofErr w:type="spellStart"/>
      <w:r w:rsidRPr="00A30882">
        <w:t>uri</w:t>
      </w:r>
      <w:proofErr w:type="spellEnd"/>
      <w:r w:rsidRPr="00A30882">
        <w:t>' =&gt; "urn:ivis:100001:name.id-viss");</w:t>
      </w:r>
    </w:p>
    <w:p w14:paraId="0AFB058B" w14:textId="77777777" w:rsidR="00F36703" w:rsidRPr="00A30882" w:rsidRDefault="00F36703" w:rsidP="00F36703">
      <w:pPr>
        <w:pStyle w:val="Sourcewithforeground"/>
        <w:jc w:val="left"/>
      </w:pPr>
      <w:r w:rsidRPr="00A30882">
        <w:t>    </w:t>
      </w:r>
    </w:p>
    <w:p w14:paraId="5B106C9A" w14:textId="77777777" w:rsidR="00F36703" w:rsidRPr="00A30882" w:rsidRDefault="00F36703" w:rsidP="00F36703">
      <w:pPr>
        <w:pStyle w:val="Sourcewithforeground"/>
        <w:jc w:val="left"/>
      </w:pPr>
      <w:r w:rsidRPr="00A30882">
        <w:t>    $tokens = $sts-&gt;issueToken($username, $password, $apply_to, $claims);</w:t>
      </w:r>
    </w:p>
    <w:p w14:paraId="2023383F" w14:textId="77777777" w:rsidR="00F36703" w:rsidRPr="00A30882" w:rsidRDefault="00F36703" w:rsidP="00F36703">
      <w:pPr>
        <w:pStyle w:val="Sourcewithforeground"/>
        <w:jc w:val="left"/>
      </w:pPr>
      <w:r w:rsidRPr="00A30882">
        <w:t>          </w:t>
      </w:r>
    </w:p>
    <w:p w14:paraId="02319CBC" w14:textId="77777777" w:rsidR="00F36703" w:rsidRPr="00A30882" w:rsidRDefault="00F36703" w:rsidP="00F36703">
      <w:pPr>
        <w:pStyle w:val="Sourcewithforeground"/>
        <w:jc w:val="left"/>
      </w:pPr>
      <w:r w:rsidRPr="00A30882">
        <w:t>    $ms-&gt;</w:t>
      </w:r>
      <w:proofErr w:type="spellStart"/>
      <w:r w:rsidRPr="00A30882">
        <w:t>addSTSCallmilestone</w:t>
      </w:r>
      <w:proofErr w:type="spellEnd"/>
      <w:r w:rsidRPr="00A30882">
        <w:t>($</w:t>
      </w:r>
      <w:proofErr w:type="spellStart"/>
      <w:r w:rsidRPr="00A30882">
        <w:t>sts</w:t>
      </w:r>
      <w:proofErr w:type="spellEnd"/>
      <w:r w:rsidRPr="00A30882">
        <w:t>, $</w:t>
      </w:r>
      <w:proofErr w:type="spellStart"/>
      <w:r w:rsidRPr="00A30882">
        <w:t>sts_address</w:t>
      </w:r>
      <w:proofErr w:type="spellEnd"/>
      <w:r w:rsidRPr="00A30882">
        <w:t>);</w:t>
      </w:r>
    </w:p>
    <w:p w14:paraId="44569597" w14:textId="77777777" w:rsidR="00F36703" w:rsidRPr="00A30882" w:rsidRDefault="00F36703" w:rsidP="00F36703">
      <w:pPr>
        <w:pStyle w:val="Sourcewithforeground"/>
        <w:jc w:val="left"/>
      </w:pPr>
      <w:r w:rsidRPr="00A30882">
        <w:t>        </w:t>
      </w:r>
    </w:p>
    <w:p w14:paraId="48B58BA9" w14:textId="77777777" w:rsidR="00F36703" w:rsidRPr="00A30882" w:rsidRDefault="00F36703" w:rsidP="00F36703">
      <w:pPr>
        <w:pStyle w:val="Sourcewithforeground"/>
        <w:jc w:val="left"/>
      </w:pPr>
      <w:r w:rsidRPr="00A30882">
        <w:t>    // set Token for service call - we use only first token from collection if many returned</w:t>
      </w:r>
    </w:p>
    <w:p w14:paraId="77BBC003" w14:textId="77777777" w:rsidR="00F36703" w:rsidRPr="00A30882" w:rsidRDefault="00F36703" w:rsidP="00F36703">
      <w:pPr>
        <w:pStyle w:val="Sourcewithforeground"/>
        <w:jc w:val="left"/>
      </w:pPr>
      <w:r w:rsidRPr="00A30882">
        <w:t>    //$</w:t>
      </w:r>
      <w:proofErr w:type="spellStart"/>
      <w:r w:rsidRPr="00A30882">
        <w:t>service</w:t>
      </w:r>
      <w:proofErr w:type="spellEnd"/>
      <w:r w:rsidRPr="00A30882">
        <w:t>-&gt;</w:t>
      </w:r>
      <w:proofErr w:type="spellStart"/>
      <w:r w:rsidRPr="00A30882">
        <w:t>customtoken</w:t>
      </w:r>
      <w:proofErr w:type="spellEnd"/>
      <w:r w:rsidRPr="00A30882">
        <w:t> = $</w:t>
      </w:r>
      <w:proofErr w:type="spellStart"/>
      <w:r w:rsidRPr="00A30882">
        <w:t>tokens</w:t>
      </w:r>
      <w:proofErr w:type="spellEnd"/>
      <w:r w:rsidRPr="00A30882">
        <w:t>[0];</w:t>
      </w:r>
    </w:p>
    <w:p w14:paraId="78C22953" w14:textId="77777777" w:rsidR="00F36703" w:rsidRPr="00A30882" w:rsidRDefault="00F36703" w:rsidP="00F36703">
      <w:pPr>
        <w:pStyle w:val="Sourcewithforeground"/>
        <w:jc w:val="left"/>
      </w:pPr>
    </w:p>
    <w:p w14:paraId="4BB84745" w14:textId="77777777" w:rsidR="00F36703" w:rsidRPr="00A30882" w:rsidRDefault="00F36703" w:rsidP="00F36703">
      <w:pPr>
        <w:pStyle w:val="Sourcewithforeground"/>
        <w:jc w:val="left"/>
      </w:pPr>
      <w:r w:rsidRPr="00A30882">
        <w:t>    $ms-&gt;</w:t>
      </w:r>
      <w:proofErr w:type="spellStart"/>
      <w:r w:rsidRPr="00A30882">
        <w:t>fromatXML</w:t>
      </w:r>
      <w:proofErr w:type="spellEnd"/>
      <w:r w:rsidRPr="00A30882">
        <w:t>();</w:t>
      </w:r>
    </w:p>
    <w:p w14:paraId="7792EE1E" w14:textId="77777777" w:rsidR="00F36703" w:rsidRPr="00A30882" w:rsidRDefault="00F36703" w:rsidP="00F36703">
      <w:pPr>
        <w:pStyle w:val="Sourcewithforeground"/>
        <w:jc w:val="left"/>
      </w:pPr>
      <w:r w:rsidRPr="00A30882">
        <w:t>    </w:t>
      </w:r>
      <w:proofErr w:type="spellStart"/>
      <w:r w:rsidRPr="00A30882">
        <w:t>echo</w:t>
      </w:r>
      <w:proofErr w:type="spellEnd"/>
      <w:r w:rsidRPr="00A30882">
        <w:t> $ms-&gt;</w:t>
      </w:r>
      <w:proofErr w:type="spellStart"/>
      <w:r w:rsidRPr="00A30882">
        <w:t>getJSON</w:t>
      </w:r>
      <w:proofErr w:type="spellEnd"/>
      <w:r w:rsidRPr="00A30882">
        <w:t>();</w:t>
      </w:r>
    </w:p>
    <w:p w14:paraId="5AC5DCBF" w14:textId="77777777" w:rsidR="00F36703" w:rsidRPr="00A30882" w:rsidRDefault="00F36703" w:rsidP="00F36703">
      <w:pPr>
        <w:pStyle w:val="Sourcewithforeground"/>
        <w:jc w:val="left"/>
      </w:pPr>
      <w:r w:rsidRPr="00A30882">
        <w:t>    </w:t>
      </w:r>
    </w:p>
    <w:p w14:paraId="73B2824C" w14:textId="77777777" w:rsidR="00F36703" w:rsidRPr="00A30882" w:rsidRDefault="00F36703" w:rsidP="00F36703">
      <w:pPr>
        <w:pStyle w:val="Sourcewithforeground"/>
        <w:jc w:val="left"/>
      </w:pPr>
      <w:r w:rsidRPr="00A30882">
        <w:t>} </w:t>
      </w:r>
      <w:proofErr w:type="spellStart"/>
      <w:r w:rsidRPr="00A30882">
        <w:t>catch</w:t>
      </w:r>
      <w:proofErr w:type="spellEnd"/>
      <w:r w:rsidRPr="00A30882">
        <w:t> (</w:t>
      </w:r>
      <w:proofErr w:type="spellStart"/>
      <w:r w:rsidRPr="00A30882">
        <w:t>SoapFault</w:t>
      </w:r>
      <w:proofErr w:type="spellEnd"/>
      <w:r w:rsidRPr="00A30882">
        <w:t> $</w:t>
      </w:r>
      <w:proofErr w:type="spellStart"/>
      <w:r w:rsidRPr="00A30882">
        <w:t>fault</w:t>
      </w:r>
      <w:proofErr w:type="spellEnd"/>
      <w:r w:rsidRPr="00A30882">
        <w:t>) {</w:t>
      </w:r>
    </w:p>
    <w:p w14:paraId="223D8191" w14:textId="77777777" w:rsidR="00F36703" w:rsidRPr="00A30882" w:rsidRDefault="00F36703" w:rsidP="00F36703">
      <w:pPr>
        <w:pStyle w:val="Sourcewithforeground"/>
        <w:jc w:val="left"/>
      </w:pPr>
      <w:r w:rsidRPr="00A30882">
        <w:t>    //</w:t>
      </w:r>
      <w:proofErr w:type="spellStart"/>
      <w:r w:rsidRPr="00A30882">
        <w:t>var_dump</w:t>
      </w:r>
      <w:proofErr w:type="spellEnd"/>
      <w:r w:rsidRPr="00A30882">
        <w:t>($</w:t>
      </w:r>
      <w:proofErr w:type="spellStart"/>
      <w:r w:rsidRPr="00A30882">
        <w:t>fault</w:t>
      </w:r>
      <w:proofErr w:type="spellEnd"/>
      <w:r w:rsidRPr="00A30882">
        <w:t>);</w:t>
      </w:r>
    </w:p>
    <w:p w14:paraId="2CA05724" w14:textId="77777777" w:rsidR="00F36703" w:rsidRPr="00A30882" w:rsidRDefault="00F36703" w:rsidP="00F36703">
      <w:pPr>
        <w:pStyle w:val="Sourcewithforeground"/>
        <w:jc w:val="left"/>
      </w:pPr>
      <w:r w:rsidRPr="00A30882">
        <w:t>    </w:t>
      </w:r>
      <w:proofErr w:type="spellStart"/>
      <w:r w:rsidRPr="00A30882">
        <w:t>echo</w:t>
      </w:r>
      <w:proofErr w:type="spellEnd"/>
      <w:r w:rsidRPr="00A30882">
        <w:t> $</w:t>
      </w:r>
      <w:proofErr w:type="spellStart"/>
      <w:r w:rsidRPr="00A30882">
        <w:t>fault</w:t>
      </w:r>
      <w:proofErr w:type="spellEnd"/>
      <w:r w:rsidRPr="00A30882">
        <w:t>;</w:t>
      </w:r>
    </w:p>
    <w:p w14:paraId="1E3BD426" w14:textId="77777777" w:rsidR="00F36703" w:rsidRPr="00A30882" w:rsidRDefault="00F36703" w:rsidP="00F36703">
      <w:pPr>
        <w:pStyle w:val="Sourcewithforeground"/>
        <w:jc w:val="left"/>
      </w:pPr>
      <w:r w:rsidRPr="00A30882">
        <w:t>}</w:t>
      </w:r>
    </w:p>
    <w:p w14:paraId="784687FF" w14:textId="77777777" w:rsidR="00F36703" w:rsidRPr="00A30882" w:rsidRDefault="00F36703" w:rsidP="00F36703">
      <w:pPr>
        <w:pStyle w:val="Sourcewithforeground"/>
        <w:jc w:val="left"/>
      </w:pPr>
      <w:r w:rsidRPr="00A30882">
        <w:t>} </w:t>
      </w:r>
      <w:proofErr w:type="spellStart"/>
      <w:r w:rsidRPr="00A30882">
        <w:t>catch</w:t>
      </w:r>
      <w:proofErr w:type="spellEnd"/>
      <w:r w:rsidRPr="00A30882">
        <w:t> (</w:t>
      </w:r>
      <w:proofErr w:type="spellStart"/>
      <w:r w:rsidRPr="00A30882">
        <w:t>Exception</w:t>
      </w:r>
      <w:proofErr w:type="spellEnd"/>
      <w:r w:rsidRPr="00A30882">
        <w:t> $</w:t>
      </w:r>
      <w:proofErr w:type="spellStart"/>
      <w:r w:rsidRPr="00A30882">
        <w:t>ex</w:t>
      </w:r>
      <w:proofErr w:type="spellEnd"/>
      <w:r w:rsidRPr="00A30882">
        <w:t>)  {</w:t>
      </w:r>
    </w:p>
    <w:p w14:paraId="44DC4BCE" w14:textId="77777777" w:rsidR="00F36703" w:rsidRPr="00A30882" w:rsidRDefault="00F36703" w:rsidP="00F36703">
      <w:pPr>
        <w:pStyle w:val="Sourcewithforeground"/>
        <w:jc w:val="left"/>
      </w:pPr>
      <w:r w:rsidRPr="00A30882">
        <w:t>    </w:t>
      </w:r>
      <w:proofErr w:type="spellStart"/>
      <w:r w:rsidRPr="00A30882">
        <w:t>echo</w:t>
      </w:r>
      <w:proofErr w:type="spellEnd"/>
      <w:r w:rsidRPr="00A30882">
        <w:t> $</w:t>
      </w:r>
      <w:proofErr w:type="spellStart"/>
      <w:r w:rsidRPr="00A30882">
        <w:t>ex</w:t>
      </w:r>
      <w:proofErr w:type="spellEnd"/>
      <w:r w:rsidRPr="00A30882">
        <w:t>-&gt;</w:t>
      </w:r>
      <w:proofErr w:type="spellStart"/>
      <w:r w:rsidRPr="00A30882">
        <w:t>getMessage</w:t>
      </w:r>
      <w:proofErr w:type="spellEnd"/>
      <w:r w:rsidRPr="00A30882">
        <w:t>();</w:t>
      </w:r>
    </w:p>
    <w:p w14:paraId="5254F594" w14:textId="77777777" w:rsidR="00F36703" w:rsidRPr="00A30882" w:rsidRDefault="00F36703" w:rsidP="00F36703">
      <w:pPr>
        <w:pStyle w:val="Sourcewithforeground"/>
        <w:jc w:val="left"/>
      </w:pPr>
      <w:r w:rsidRPr="00A30882">
        <w:t>    //</w:t>
      </w:r>
      <w:proofErr w:type="spellStart"/>
      <w:r w:rsidRPr="00A30882">
        <w:t>var_dump</w:t>
      </w:r>
      <w:proofErr w:type="spellEnd"/>
      <w:r w:rsidRPr="00A30882">
        <w:t>($</w:t>
      </w:r>
      <w:proofErr w:type="spellStart"/>
      <w:r w:rsidRPr="00A30882">
        <w:t>ex</w:t>
      </w:r>
      <w:proofErr w:type="spellEnd"/>
      <w:r w:rsidRPr="00A30882">
        <w:t>);</w:t>
      </w:r>
    </w:p>
    <w:p w14:paraId="205DFD25" w14:textId="77777777" w:rsidR="00F36703" w:rsidRPr="00A30882" w:rsidRDefault="00F36703" w:rsidP="00F36703">
      <w:pPr>
        <w:pStyle w:val="Sourcewithforeground"/>
        <w:jc w:val="left"/>
      </w:pPr>
      <w:r w:rsidRPr="00A30882">
        <w:t>}</w:t>
      </w:r>
    </w:p>
    <w:p w14:paraId="7D3FF5D0" w14:textId="786422A6" w:rsidR="00F36703" w:rsidRPr="00A30882" w:rsidRDefault="00F36703" w:rsidP="00DB51E2">
      <w:pPr>
        <w:pStyle w:val="Sourcewithforeground"/>
        <w:jc w:val="left"/>
      </w:pPr>
      <w:r w:rsidRPr="00A30882">
        <w:t>?&gt;</w:t>
      </w:r>
    </w:p>
    <w:p w14:paraId="57897C1E" w14:textId="77777777" w:rsidR="002E7F4B" w:rsidRPr="00A30882" w:rsidRDefault="002E7F4B" w:rsidP="002E7F4B">
      <w:pPr>
        <w:pStyle w:val="Heading4"/>
      </w:pPr>
      <w:bookmarkStart w:id="177" w:name="_Toc110419735"/>
      <w:r w:rsidRPr="00A30882">
        <w:lastRenderedPageBreak/>
        <w:t>Kanāla pārbaude un izveidošana (</w:t>
      </w:r>
      <w:proofErr w:type="spellStart"/>
      <w:r w:rsidRPr="00A30882">
        <w:t>SelectAndCreateChannel</w:t>
      </w:r>
      <w:proofErr w:type="spellEnd"/>
      <w:r w:rsidRPr="00A30882">
        <w:t>)</w:t>
      </w:r>
      <w:bookmarkEnd w:id="177"/>
    </w:p>
    <w:p w14:paraId="506B7F7C" w14:textId="26FFB072" w:rsidR="002E7F4B" w:rsidRPr="00A30882" w:rsidRDefault="002E7F4B" w:rsidP="002E7F4B">
      <w:r w:rsidRPr="00A30882">
        <w:t>Piemērā tiek p</w:t>
      </w:r>
      <w:r w:rsidR="00957D4C" w:rsidRPr="00A30882">
        <w:t>ā</w:t>
      </w:r>
      <w:r w:rsidRPr="00A30882">
        <w:t>rbaudīts vai eksistē kanāls. Ja kanāla nav, tad tiek izveidots jauns kanāls:</w:t>
      </w:r>
    </w:p>
    <w:p w14:paraId="32E87AE9" w14:textId="77777777" w:rsidR="006929C6" w:rsidRPr="00A30882" w:rsidRDefault="006929C6" w:rsidP="006929C6">
      <w:pPr>
        <w:pStyle w:val="Sourcewithforeground"/>
        <w:jc w:val="left"/>
      </w:pPr>
      <w:r w:rsidRPr="00A30882">
        <w:t>&lt;?</w:t>
      </w:r>
      <w:proofErr w:type="spellStart"/>
      <w:r w:rsidRPr="00A30882">
        <w:t>php</w:t>
      </w:r>
      <w:proofErr w:type="spellEnd"/>
    </w:p>
    <w:p w14:paraId="1BC00600" w14:textId="77777777" w:rsidR="006929C6" w:rsidRPr="00A30882" w:rsidRDefault="006929C6" w:rsidP="006929C6">
      <w:pPr>
        <w:pStyle w:val="Sourcewithforeground"/>
        <w:jc w:val="left"/>
      </w:pPr>
      <w:proofErr w:type="spellStart"/>
      <w:r w:rsidRPr="00A30882">
        <w:t>header</w:t>
      </w:r>
      <w:proofErr w:type="spellEnd"/>
      <w:r w:rsidRPr="00A30882">
        <w:t>("</w:t>
      </w:r>
      <w:proofErr w:type="spellStart"/>
      <w:r w:rsidRPr="00A30882">
        <w:t>Content-Type</w:t>
      </w:r>
      <w:proofErr w:type="spellEnd"/>
      <w:r w:rsidRPr="00A30882">
        <w:t>: </w:t>
      </w:r>
      <w:proofErr w:type="spellStart"/>
      <w:r w:rsidRPr="00A30882">
        <w:t>application</w:t>
      </w:r>
      <w:proofErr w:type="spellEnd"/>
      <w:r w:rsidRPr="00A30882">
        <w:t>/</w:t>
      </w:r>
      <w:proofErr w:type="spellStart"/>
      <w:r w:rsidRPr="00A30882">
        <w:t>json</w:t>
      </w:r>
      <w:proofErr w:type="spellEnd"/>
      <w:r w:rsidRPr="00A30882">
        <w:t>; </w:t>
      </w:r>
      <w:proofErr w:type="spellStart"/>
      <w:r w:rsidRPr="00A30882">
        <w:t>charset</w:t>
      </w:r>
      <w:proofErr w:type="spellEnd"/>
      <w:r w:rsidRPr="00A30882">
        <w:t>=UTF-8");</w:t>
      </w:r>
    </w:p>
    <w:p w14:paraId="30B3012C" w14:textId="77777777" w:rsidR="006929C6" w:rsidRPr="00A30882" w:rsidRDefault="006929C6" w:rsidP="006929C6">
      <w:pPr>
        <w:pStyle w:val="Sourcewithforeground"/>
        <w:jc w:val="left"/>
      </w:pPr>
    </w:p>
    <w:p w14:paraId="5E40C049" w14:textId="77777777" w:rsidR="006929C6" w:rsidRPr="00A30882" w:rsidRDefault="006929C6" w:rsidP="006929C6">
      <w:pPr>
        <w:pStyle w:val="Sourcewithforeground"/>
        <w:jc w:val="left"/>
      </w:pPr>
      <w:proofErr w:type="spellStart"/>
      <w:r w:rsidRPr="00A30882">
        <w:t>require_once</w:t>
      </w:r>
      <w:proofErr w:type="spellEnd"/>
      <w:r w:rsidRPr="00A30882">
        <w:t>('</w:t>
      </w:r>
      <w:proofErr w:type="spellStart"/>
      <w:r w:rsidRPr="00A30882">
        <w:t>lib</w:t>
      </w:r>
      <w:proofErr w:type="spellEnd"/>
      <w:r w:rsidRPr="00A30882">
        <w:t>/</w:t>
      </w:r>
      <w:proofErr w:type="spellStart"/>
      <w:r w:rsidRPr="00A30882">
        <w:t>milestone.php</w:t>
      </w:r>
      <w:proofErr w:type="spellEnd"/>
      <w:r w:rsidRPr="00A30882">
        <w:t>'); </w:t>
      </w:r>
    </w:p>
    <w:p w14:paraId="751D9F69" w14:textId="77777777" w:rsidR="006929C6" w:rsidRPr="00A30882" w:rsidRDefault="006929C6" w:rsidP="006929C6">
      <w:pPr>
        <w:pStyle w:val="Sourcewithforeground"/>
        <w:jc w:val="left"/>
      </w:pPr>
      <w:proofErr w:type="spellStart"/>
      <w:r w:rsidRPr="00A30882">
        <w:t>require_once</w:t>
      </w:r>
      <w:proofErr w:type="spellEnd"/>
      <w:r w:rsidRPr="00A30882">
        <w:t>('</w:t>
      </w:r>
      <w:proofErr w:type="spellStart"/>
      <w:r w:rsidRPr="00A30882">
        <w:t>client.my.php</w:t>
      </w:r>
      <w:proofErr w:type="spellEnd"/>
      <w:r w:rsidRPr="00A30882">
        <w:t>');</w:t>
      </w:r>
    </w:p>
    <w:p w14:paraId="0C7978C2" w14:textId="77777777" w:rsidR="006929C6" w:rsidRPr="00A30882" w:rsidRDefault="006929C6" w:rsidP="006929C6">
      <w:pPr>
        <w:pStyle w:val="Sourcewithforeground"/>
        <w:jc w:val="left"/>
      </w:pPr>
      <w:proofErr w:type="spellStart"/>
      <w:r w:rsidRPr="00A30882">
        <w:t>require_once</w:t>
      </w:r>
      <w:proofErr w:type="spellEnd"/>
      <w:r w:rsidRPr="00A30882">
        <w:t>('</w:t>
      </w:r>
      <w:proofErr w:type="spellStart"/>
      <w:r w:rsidRPr="00A30882">
        <w:t>config.php</w:t>
      </w:r>
      <w:proofErr w:type="spellEnd"/>
      <w:r w:rsidRPr="00A30882">
        <w:t>');</w:t>
      </w:r>
    </w:p>
    <w:p w14:paraId="2B1A5676" w14:textId="77777777" w:rsidR="006929C6" w:rsidRPr="00A30882" w:rsidRDefault="006929C6" w:rsidP="006929C6">
      <w:pPr>
        <w:pStyle w:val="Sourcewithforeground"/>
        <w:jc w:val="left"/>
      </w:pPr>
    </w:p>
    <w:p w14:paraId="2C73B83F" w14:textId="77777777" w:rsidR="006929C6" w:rsidRPr="00A30882" w:rsidRDefault="006929C6" w:rsidP="006929C6">
      <w:pPr>
        <w:pStyle w:val="Sourcewithforeground"/>
        <w:jc w:val="left"/>
      </w:pPr>
      <w:r w:rsidRPr="00A30882">
        <w:t>$</w:t>
      </w:r>
      <w:proofErr w:type="spellStart"/>
      <w:r w:rsidRPr="00A30882">
        <w:t>sts</w:t>
      </w:r>
      <w:proofErr w:type="spellEnd"/>
      <w:r w:rsidRPr="00A30882">
        <w:t> = </w:t>
      </w:r>
      <w:proofErr w:type="spellStart"/>
      <w:r w:rsidRPr="00A30882">
        <w:t>new</w:t>
      </w:r>
      <w:proofErr w:type="spellEnd"/>
      <w:r w:rsidRPr="00A30882">
        <w:t> </w:t>
      </w:r>
      <w:proofErr w:type="spellStart"/>
      <w:r w:rsidRPr="00A30882">
        <w:t>STSClient</w:t>
      </w:r>
      <w:proofErr w:type="spellEnd"/>
      <w:r w:rsidRPr="00A30882">
        <w:t>(NULL, </w:t>
      </w:r>
      <w:proofErr w:type="spellStart"/>
      <w:r w:rsidRPr="00A30882">
        <w:t>array</w:t>
      </w:r>
      <w:proofErr w:type="spellEnd"/>
      <w:r w:rsidRPr="00A30882">
        <w:t>(</w:t>
      </w:r>
    </w:p>
    <w:p w14:paraId="6E701862" w14:textId="77777777" w:rsidR="006929C6" w:rsidRPr="00A30882" w:rsidRDefault="006929C6" w:rsidP="006929C6">
      <w:pPr>
        <w:pStyle w:val="Sourcewithforeground"/>
        <w:jc w:val="left"/>
      </w:pPr>
      <w:r w:rsidRPr="00A30882">
        <w:t>                            '</w:t>
      </w:r>
      <w:proofErr w:type="spellStart"/>
      <w:r w:rsidRPr="00A30882">
        <w:t>trace</w:t>
      </w:r>
      <w:proofErr w:type="spellEnd"/>
      <w:r w:rsidRPr="00A30882">
        <w:t>' =&gt; 1,</w:t>
      </w:r>
    </w:p>
    <w:p w14:paraId="5D645D16" w14:textId="77777777" w:rsidR="006929C6" w:rsidRPr="00A30882" w:rsidRDefault="006929C6" w:rsidP="006929C6">
      <w:pPr>
        <w:pStyle w:val="Sourcewithforeground"/>
        <w:jc w:val="left"/>
      </w:pPr>
      <w:r w:rsidRPr="00A30882">
        <w:t>                            'location' =&gt; $sts_address.'/trust/13/certificatemixed',</w:t>
      </w:r>
    </w:p>
    <w:p w14:paraId="6E540E00" w14:textId="77777777" w:rsidR="006929C6" w:rsidRPr="00A30882" w:rsidRDefault="006929C6" w:rsidP="006929C6">
      <w:pPr>
        <w:pStyle w:val="Sourcewithforeground"/>
        <w:jc w:val="left"/>
      </w:pPr>
      <w:r w:rsidRPr="00A30882">
        <w:t>                            'uri' =&gt; 'http://docs.oasis-open.org/ws-sx/ws-trust/200512',</w:t>
      </w:r>
    </w:p>
    <w:p w14:paraId="29A9FD41" w14:textId="77777777" w:rsidR="006929C6" w:rsidRPr="00A30882" w:rsidRDefault="006929C6" w:rsidP="006929C6">
      <w:pPr>
        <w:pStyle w:val="Sourcewithforeground"/>
        <w:jc w:val="left"/>
      </w:pPr>
      <w:r w:rsidRPr="00A30882">
        <w:t>                            '</w:t>
      </w:r>
      <w:proofErr w:type="spellStart"/>
      <w:r w:rsidRPr="00A30882">
        <w:t>exceptions</w:t>
      </w:r>
      <w:proofErr w:type="spellEnd"/>
      <w:r w:rsidRPr="00A30882">
        <w:t>' =&gt; TRUE,</w:t>
      </w:r>
    </w:p>
    <w:p w14:paraId="796565C6" w14:textId="77777777" w:rsidR="006929C6" w:rsidRPr="00A30882" w:rsidRDefault="006929C6" w:rsidP="006929C6">
      <w:pPr>
        <w:pStyle w:val="Sourcewithforeground"/>
        <w:jc w:val="left"/>
      </w:pPr>
      <w:r w:rsidRPr="00A30882">
        <w:t>                            '</w:t>
      </w:r>
      <w:proofErr w:type="spellStart"/>
      <w:r w:rsidRPr="00A30882">
        <w:t>style</w:t>
      </w:r>
      <w:proofErr w:type="spellEnd"/>
      <w:r w:rsidRPr="00A30882">
        <w:t>'    =&gt; SOAP_DOCUMENT,</w:t>
      </w:r>
    </w:p>
    <w:p w14:paraId="41FE61DA" w14:textId="77777777" w:rsidR="006929C6" w:rsidRPr="00A30882" w:rsidRDefault="006929C6" w:rsidP="006929C6">
      <w:pPr>
        <w:pStyle w:val="Sourcewithforeground"/>
        <w:jc w:val="left"/>
      </w:pPr>
      <w:r w:rsidRPr="00A30882">
        <w:t>                            '</w:t>
      </w:r>
      <w:proofErr w:type="spellStart"/>
      <w:r w:rsidRPr="00A30882">
        <w:t>use</w:t>
      </w:r>
      <w:proofErr w:type="spellEnd"/>
      <w:r w:rsidRPr="00A30882">
        <w:t>'      =&gt; SOAP_LITERAL,</w:t>
      </w:r>
    </w:p>
    <w:p w14:paraId="56FCCB06" w14:textId="77777777" w:rsidR="006929C6" w:rsidRPr="00A30882" w:rsidRDefault="006929C6" w:rsidP="006929C6">
      <w:pPr>
        <w:pStyle w:val="Sourcewithforeground"/>
        <w:jc w:val="left"/>
      </w:pPr>
      <w:r w:rsidRPr="00A30882">
        <w:t>                            '</w:t>
      </w:r>
      <w:proofErr w:type="spellStart"/>
      <w:r w:rsidRPr="00A30882">
        <w:t>soap_version</w:t>
      </w:r>
      <w:proofErr w:type="spellEnd"/>
      <w:r w:rsidRPr="00A30882">
        <w:t>' =&gt; SOAP_1_2</w:t>
      </w:r>
    </w:p>
    <w:p w14:paraId="3B05956C" w14:textId="77777777" w:rsidR="006929C6" w:rsidRPr="00A30882" w:rsidRDefault="006929C6" w:rsidP="006929C6">
      <w:pPr>
        <w:pStyle w:val="Sourcewithforeground"/>
        <w:jc w:val="left"/>
      </w:pPr>
      <w:r w:rsidRPr="00A30882">
        <w:t>                            ));</w:t>
      </w:r>
    </w:p>
    <w:p w14:paraId="60422DD1" w14:textId="77777777" w:rsidR="006929C6" w:rsidRPr="00A30882" w:rsidRDefault="006929C6" w:rsidP="006929C6">
      <w:pPr>
        <w:pStyle w:val="Sourcewithforeground"/>
        <w:jc w:val="left"/>
      </w:pPr>
      <w:r w:rsidRPr="00A30882">
        <w:br/>
      </w:r>
      <w:r w:rsidRPr="00A30882">
        <w:br/>
      </w:r>
    </w:p>
    <w:p w14:paraId="65E4A61B" w14:textId="77777777" w:rsidR="006929C6" w:rsidRPr="00A30882" w:rsidRDefault="006929C6" w:rsidP="006929C6">
      <w:pPr>
        <w:pStyle w:val="Sourcewithforeground"/>
        <w:jc w:val="left"/>
      </w:pPr>
      <w:r w:rsidRPr="00A30882">
        <w:t>$</w:t>
      </w:r>
      <w:proofErr w:type="spellStart"/>
      <w:r w:rsidRPr="00A30882">
        <w:t>service</w:t>
      </w:r>
      <w:proofErr w:type="spellEnd"/>
      <w:r w:rsidRPr="00A30882">
        <w:t> = </w:t>
      </w:r>
      <w:proofErr w:type="spellStart"/>
      <w:r w:rsidRPr="00A30882">
        <w:t>new</w:t>
      </w:r>
      <w:proofErr w:type="spellEnd"/>
      <w:r w:rsidRPr="00A30882">
        <w:t> </w:t>
      </w:r>
      <w:proofErr w:type="spellStart"/>
      <w:r w:rsidRPr="00A30882">
        <w:t>mySOAP</w:t>
      </w:r>
      <w:proofErr w:type="spellEnd"/>
      <w:r w:rsidRPr="00A30882">
        <w:t>($DIT_config_service_</w:t>
      </w:r>
      <w:proofErr w:type="spellStart"/>
      <w:r w:rsidRPr="00A30882">
        <w:t>addr</w:t>
      </w:r>
      <w:proofErr w:type="spellEnd"/>
      <w:r w:rsidRPr="00A30882">
        <w:t>.'?</w:t>
      </w:r>
      <w:proofErr w:type="spellStart"/>
      <w:r w:rsidRPr="00A30882">
        <w:t>wsdl</w:t>
      </w:r>
      <w:proofErr w:type="spellEnd"/>
      <w:r w:rsidRPr="00A30882">
        <w:t>', </w:t>
      </w:r>
      <w:proofErr w:type="spellStart"/>
      <w:r w:rsidRPr="00A30882">
        <w:t>array</w:t>
      </w:r>
      <w:proofErr w:type="spellEnd"/>
      <w:r w:rsidRPr="00A30882">
        <w:t>(</w:t>
      </w:r>
    </w:p>
    <w:p w14:paraId="0FC54B54" w14:textId="77777777" w:rsidR="006929C6" w:rsidRPr="00A30882" w:rsidRDefault="006929C6" w:rsidP="006929C6">
      <w:pPr>
        <w:pStyle w:val="Sourcewithforeground"/>
        <w:jc w:val="left"/>
      </w:pPr>
      <w:r w:rsidRPr="00A30882">
        <w:t>                                         '</w:t>
      </w:r>
      <w:proofErr w:type="spellStart"/>
      <w:r w:rsidRPr="00A30882">
        <w:t>exceptions</w:t>
      </w:r>
      <w:proofErr w:type="spellEnd"/>
      <w:r w:rsidRPr="00A30882">
        <w:t>' =&gt; TRUE,</w:t>
      </w:r>
    </w:p>
    <w:p w14:paraId="1EE7901D" w14:textId="77777777" w:rsidR="006929C6" w:rsidRPr="00A30882" w:rsidRDefault="006929C6" w:rsidP="006929C6">
      <w:pPr>
        <w:pStyle w:val="Sourcewithforeground"/>
        <w:jc w:val="left"/>
      </w:pPr>
      <w:r w:rsidRPr="00A30882">
        <w:t>                                         'soap_version' =&gt; SOAP_1_2,</w:t>
      </w:r>
    </w:p>
    <w:p w14:paraId="34905DA9" w14:textId="77777777" w:rsidR="006929C6" w:rsidRPr="00A30882" w:rsidRDefault="006929C6" w:rsidP="006929C6">
      <w:pPr>
        <w:pStyle w:val="Sourcewithforeground"/>
        <w:jc w:val="left"/>
      </w:pPr>
      <w:r w:rsidRPr="00A30882">
        <w:t>                                         'location' =&gt; $DIT_config_service_addr.'/ws2007FederationNoSct',</w:t>
      </w:r>
    </w:p>
    <w:p w14:paraId="2165EDEB" w14:textId="77777777" w:rsidR="006929C6" w:rsidRPr="00A30882" w:rsidRDefault="006929C6" w:rsidP="006929C6">
      <w:pPr>
        <w:pStyle w:val="Sourcewithforeground"/>
        <w:jc w:val="left"/>
      </w:pPr>
      <w:r w:rsidRPr="00A30882">
        <w:t>                                         '</w:t>
      </w:r>
      <w:proofErr w:type="spellStart"/>
      <w:r w:rsidRPr="00A30882">
        <w:t>trace</w:t>
      </w:r>
      <w:proofErr w:type="spellEnd"/>
      <w:r w:rsidRPr="00A30882">
        <w:t>' =&gt; 1));</w:t>
      </w:r>
    </w:p>
    <w:p w14:paraId="5E651BD3" w14:textId="77777777" w:rsidR="006929C6" w:rsidRPr="00A30882" w:rsidRDefault="006929C6" w:rsidP="006929C6">
      <w:pPr>
        <w:pStyle w:val="Sourcewithforeground"/>
        <w:jc w:val="left"/>
      </w:pPr>
      <w:r w:rsidRPr="00A30882">
        <w:t>                                         </w:t>
      </w:r>
    </w:p>
    <w:p w14:paraId="67E9441E" w14:textId="77777777" w:rsidR="006929C6" w:rsidRPr="00A30882" w:rsidRDefault="006929C6" w:rsidP="006929C6">
      <w:pPr>
        <w:pStyle w:val="Sourcewithforeground"/>
        <w:jc w:val="left"/>
      </w:pPr>
      <w:r w:rsidRPr="00A30882">
        <w:t>$ms = </w:t>
      </w:r>
      <w:proofErr w:type="spellStart"/>
      <w:r w:rsidRPr="00A30882">
        <w:t>Milestone</w:t>
      </w:r>
      <w:proofErr w:type="spellEnd"/>
      <w:r w:rsidRPr="00A30882">
        <w:t>::</w:t>
      </w:r>
      <w:proofErr w:type="spellStart"/>
      <w:r w:rsidRPr="00A30882">
        <w:t>getInstance</w:t>
      </w:r>
      <w:proofErr w:type="spellEnd"/>
      <w:r w:rsidRPr="00A30882">
        <w:t>();</w:t>
      </w:r>
    </w:p>
    <w:p w14:paraId="7AE72443" w14:textId="77777777" w:rsidR="006929C6" w:rsidRPr="00A30882" w:rsidRDefault="006929C6" w:rsidP="006929C6">
      <w:pPr>
        <w:pStyle w:val="Sourcewithforeground"/>
        <w:jc w:val="left"/>
      </w:pPr>
      <w:r w:rsidRPr="00A30882">
        <w:t>                                        </w:t>
      </w:r>
    </w:p>
    <w:p w14:paraId="106717BA" w14:textId="77777777" w:rsidR="006929C6" w:rsidRPr="00A30882" w:rsidRDefault="006929C6" w:rsidP="006929C6">
      <w:pPr>
        <w:pStyle w:val="Sourcewithforeground"/>
        <w:jc w:val="left"/>
      </w:pPr>
      <w:proofErr w:type="spellStart"/>
      <w:r w:rsidRPr="00A30882">
        <w:t>try</w:t>
      </w:r>
      <w:proofErr w:type="spellEnd"/>
      <w:r w:rsidRPr="00A30882">
        <w:t> {                                         </w:t>
      </w:r>
    </w:p>
    <w:p w14:paraId="5E05F7EF" w14:textId="77777777" w:rsidR="006929C6" w:rsidRPr="00A30882" w:rsidRDefault="006929C6" w:rsidP="006929C6">
      <w:pPr>
        <w:pStyle w:val="Sourcewithforeground"/>
        <w:jc w:val="left"/>
      </w:pPr>
      <w:proofErr w:type="spellStart"/>
      <w:r w:rsidRPr="00A30882">
        <w:t>try</w:t>
      </w:r>
      <w:proofErr w:type="spellEnd"/>
      <w:r w:rsidRPr="00A30882">
        <w:t> {   </w:t>
      </w:r>
    </w:p>
    <w:p w14:paraId="260582F6" w14:textId="77777777" w:rsidR="006929C6" w:rsidRPr="00A30882" w:rsidRDefault="006929C6" w:rsidP="006929C6">
      <w:pPr>
        <w:pStyle w:val="Sourcewithforeground"/>
        <w:jc w:val="left"/>
      </w:pPr>
      <w:r w:rsidRPr="00A30882">
        <w:t>    $claims[] = array('uri' =&gt; "http://www.oasis-open.org/RSA2004/attributes/AUTHORITY");</w:t>
      </w:r>
    </w:p>
    <w:p w14:paraId="3C7DE9DD" w14:textId="77777777" w:rsidR="006929C6" w:rsidRPr="00A30882" w:rsidRDefault="006929C6" w:rsidP="006929C6">
      <w:pPr>
        <w:pStyle w:val="Sourcewithforeground"/>
        <w:jc w:val="left"/>
      </w:pPr>
      <w:r w:rsidRPr="00A30882">
        <w:t>    $claims[] = array('uri' =&gt; "http://docs.oasis-open.org/wsfed/authorization/200706/claims/action");</w:t>
      </w:r>
    </w:p>
    <w:p w14:paraId="45819C9A" w14:textId="77777777" w:rsidR="006929C6" w:rsidRPr="00A30882" w:rsidRDefault="006929C6" w:rsidP="006929C6">
      <w:pPr>
        <w:pStyle w:val="Sourcewithforeground"/>
        <w:jc w:val="left"/>
      </w:pPr>
      <w:r w:rsidRPr="00A30882">
        <w:t>    $claims[] = array('uri' =&gt; "http://schemas.xmlsoap.org/ws/2005/05/identity/claims/privatepersonalidentifier");</w:t>
      </w:r>
    </w:p>
    <w:p w14:paraId="18618734" w14:textId="77777777" w:rsidR="006929C6" w:rsidRPr="00A30882" w:rsidRDefault="006929C6" w:rsidP="006929C6">
      <w:pPr>
        <w:pStyle w:val="Sourcewithforeground"/>
        <w:jc w:val="left"/>
      </w:pPr>
      <w:r w:rsidRPr="00A30882">
        <w:t>    $claims[] = array('uri' =&gt; "http://schemas.xmlsoap.org/ws/2005/05/identity/claims/sid");</w:t>
      </w:r>
    </w:p>
    <w:p w14:paraId="708CA5C3" w14:textId="77777777" w:rsidR="006929C6" w:rsidRPr="00A30882" w:rsidRDefault="006929C6" w:rsidP="006929C6">
      <w:pPr>
        <w:pStyle w:val="Sourcewithforeground"/>
        <w:jc w:val="left"/>
      </w:pPr>
      <w:r w:rsidRPr="00A30882">
        <w:t>    $claims[] = array('uri' =&gt; "http://ivis.eps.gov.lv/schema/identity/claims/employeegroup");</w:t>
      </w:r>
    </w:p>
    <w:p w14:paraId="5EC01BCE" w14:textId="77777777" w:rsidR="006929C6" w:rsidRPr="00A30882" w:rsidRDefault="006929C6" w:rsidP="006929C6">
      <w:pPr>
        <w:pStyle w:val="Sourcewithforeground"/>
        <w:jc w:val="left"/>
      </w:pPr>
      <w:r w:rsidRPr="00A30882">
        <w:t>    $claims[] = array('uri' =&gt; "http://schemas.xmlsoap.org/ws/2005/05/identity/claims/surname");</w:t>
      </w:r>
    </w:p>
    <w:p w14:paraId="0AF79251" w14:textId="77777777" w:rsidR="006929C6" w:rsidRPr="00A30882" w:rsidRDefault="006929C6" w:rsidP="006929C6">
      <w:pPr>
        <w:pStyle w:val="Sourcewithforeground"/>
        <w:jc w:val="left"/>
      </w:pPr>
      <w:r w:rsidRPr="00A30882">
        <w:lastRenderedPageBreak/>
        <w:t>    $claims[] = array('uri' =&gt; "http://schemas.xmlsoap.org/ws/2005/05/identity/claims/givenname");</w:t>
      </w:r>
    </w:p>
    <w:p w14:paraId="56B4F727" w14:textId="77777777" w:rsidR="006929C6" w:rsidRPr="00A30882" w:rsidRDefault="006929C6" w:rsidP="006929C6">
      <w:pPr>
        <w:pStyle w:val="Sourcewithforeground"/>
        <w:jc w:val="left"/>
      </w:pPr>
      <w:r w:rsidRPr="00A30882">
        <w:t>    $claims[] = array('uri' =&gt; "http://schemas.xmlsoap.org/ws/2005/05/identity/claims/name");</w:t>
      </w:r>
    </w:p>
    <w:p w14:paraId="777A892D" w14:textId="77777777" w:rsidR="006929C6" w:rsidRPr="00A30882" w:rsidRDefault="006929C6" w:rsidP="006929C6">
      <w:pPr>
        <w:pStyle w:val="Sourcewithforeground"/>
        <w:jc w:val="left"/>
      </w:pPr>
      <w:r w:rsidRPr="00A30882">
        <w:t>    $</w:t>
      </w:r>
      <w:proofErr w:type="spellStart"/>
      <w:r w:rsidRPr="00A30882">
        <w:t>claims</w:t>
      </w:r>
      <w:proofErr w:type="spellEnd"/>
      <w:r w:rsidRPr="00A30882">
        <w:t>[] = </w:t>
      </w:r>
      <w:proofErr w:type="spellStart"/>
      <w:r w:rsidRPr="00A30882">
        <w:t>array</w:t>
      </w:r>
      <w:proofErr w:type="spellEnd"/>
      <w:r w:rsidRPr="00A30882">
        <w:t>('</w:t>
      </w:r>
      <w:proofErr w:type="spellStart"/>
      <w:r w:rsidRPr="00A30882">
        <w:t>uri</w:t>
      </w:r>
      <w:proofErr w:type="spellEnd"/>
      <w:r w:rsidRPr="00A30882">
        <w:t>' =&gt; "urn:ivis:100001:name.id-viss");</w:t>
      </w:r>
    </w:p>
    <w:p w14:paraId="32ED86C6" w14:textId="77777777" w:rsidR="006929C6" w:rsidRPr="00A30882" w:rsidRDefault="006929C6" w:rsidP="006929C6">
      <w:pPr>
        <w:pStyle w:val="Sourcewithforeground"/>
        <w:jc w:val="left"/>
      </w:pPr>
      <w:r w:rsidRPr="00A30882">
        <w:t>    </w:t>
      </w:r>
    </w:p>
    <w:p w14:paraId="5D58247B" w14:textId="77777777" w:rsidR="006929C6" w:rsidRPr="00A30882" w:rsidRDefault="006929C6" w:rsidP="006929C6">
      <w:pPr>
        <w:pStyle w:val="Sourcewithforeground"/>
        <w:jc w:val="left"/>
      </w:pPr>
      <w:r w:rsidRPr="00A30882">
        <w:t>    $</w:t>
      </w:r>
      <w:proofErr w:type="spellStart"/>
      <w:r w:rsidRPr="00A30882">
        <w:t>cert</w:t>
      </w:r>
      <w:proofErr w:type="spellEnd"/>
      <w:r w:rsidRPr="00A30882">
        <w:t> = </w:t>
      </w:r>
      <w:proofErr w:type="spellStart"/>
      <w:r w:rsidRPr="00A30882">
        <w:t>file_get_contents</w:t>
      </w:r>
      <w:proofErr w:type="spellEnd"/>
      <w:r w:rsidRPr="00A30882">
        <w:t>('</w:t>
      </w:r>
      <w:proofErr w:type="spellStart"/>
      <w:r w:rsidRPr="00A30882">
        <w:t>cert</w:t>
      </w:r>
      <w:proofErr w:type="spellEnd"/>
      <w:r w:rsidRPr="00A30882">
        <w:t>/</w:t>
      </w:r>
      <w:proofErr w:type="spellStart"/>
      <w:r w:rsidRPr="00A30882">
        <w:t>public.pem</w:t>
      </w:r>
      <w:proofErr w:type="spellEnd"/>
      <w:r w:rsidRPr="00A30882">
        <w:t>');</w:t>
      </w:r>
    </w:p>
    <w:p w14:paraId="197C78A0" w14:textId="77777777" w:rsidR="006929C6" w:rsidRPr="00A30882" w:rsidRDefault="006929C6" w:rsidP="006929C6">
      <w:pPr>
        <w:pStyle w:val="Sourcewithforeground"/>
        <w:jc w:val="left"/>
      </w:pPr>
      <w:r w:rsidRPr="00A30882">
        <w:t>    $</w:t>
      </w:r>
      <w:proofErr w:type="spellStart"/>
      <w:r w:rsidRPr="00A30882">
        <w:t>private_key</w:t>
      </w:r>
      <w:proofErr w:type="spellEnd"/>
      <w:r w:rsidRPr="00A30882">
        <w:t> = </w:t>
      </w:r>
      <w:proofErr w:type="spellStart"/>
      <w:r w:rsidRPr="00A30882">
        <w:t>file_get_contents</w:t>
      </w:r>
      <w:proofErr w:type="spellEnd"/>
      <w:r w:rsidRPr="00A30882">
        <w:t>('</w:t>
      </w:r>
      <w:proofErr w:type="spellStart"/>
      <w:r w:rsidRPr="00A30882">
        <w:t>cert</w:t>
      </w:r>
      <w:proofErr w:type="spellEnd"/>
      <w:r w:rsidRPr="00A30882">
        <w:t>/</w:t>
      </w:r>
      <w:proofErr w:type="spellStart"/>
      <w:r w:rsidRPr="00A30882">
        <w:t>not_enc.pem</w:t>
      </w:r>
      <w:proofErr w:type="spellEnd"/>
      <w:r w:rsidRPr="00A30882">
        <w:t>');</w:t>
      </w:r>
    </w:p>
    <w:p w14:paraId="572C41DA" w14:textId="77777777" w:rsidR="006929C6" w:rsidRPr="00A30882" w:rsidRDefault="006929C6" w:rsidP="006929C6">
      <w:pPr>
        <w:pStyle w:val="Sourcewithforeground"/>
        <w:jc w:val="left"/>
      </w:pPr>
      <w:r w:rsidRPr="00A30882">
        <w:t>    </w:t>
      </w:r>
    </w:p>
    <w:p w14:paraId="57E73D15" w14:textId="77777777" w:rsidR="006929C6" w:rsidRPr="00A30882" w:rsidRDefault="006929C6" w:rsidP="006929C6">
      <w:pPr>
        <w:pStyle w:val="Sourcewithforeground"/>
        <w:jc w:val="left"/>
      </w:pPr>
      <w:r w:rsidRPr="00A30882">
        <w:t>    $tokens = $sts-&gt;issueTokenCert($cert, $private_key, $apply_to, $claims);</w:t>
      </w:r>
    </w:p>
    <w:p w14:paraId="5D1F3641" w14:textId="77777777" w:rsidR="006929C6" w:rsidRPr="00A30882" w:rsidRDefault="006929C6" w:rsidP="006929C6">
      <w:pPr>
        <w:pStyle w:val="Sourcewithforeground"/>
        <w:jc w:val="left"/>
      </w:pPr>
      <w:r w:rsidRPr="00A30882">
        <w:t>          </w:t>
      </w:r>
    </w:p>
    <w:p w14:paraId="11713D79" w14:textId="77777777" w:rsidR="006929C6" w:rsidRPr="00A30882" w:rsidRDefault="006929C6" w:rsidP="006929C6">
      <w:pPr>
        <w:pStyle w:val="Sourcewithforeground"/>
        <w:jc w:val="left"/>
      </w:pPr>
      <w:r w:rsidRPr="00A30882">
        <w:t>    $ms-&gt;</w:t>
      </w:r>
      <w:proofErr w:type="spellStart"/>
      <w:r w:rsidRPr="00A30882">
        <w:t>addSTSCallmilestone</w:t>
      </w:r>
      <w:proofErr w:type="spellEnd"/>
      <w:r w:rsidRPr="00A30882">
        <w:t>($</w:t>
      </w:r>
      <w:proofErr w:type="spellStart"/>
      <w:r w:rsidRPr="00A30882">
        <w:t>sts</w:t>
      </w:r>
      <w:proofErr w:type="spellEnd"/>
      <w:r w:rsidRPr="00A30882">
        <w:t>, $</w:t>
      </w:r>
      <w:proofErr w:type="spellStart"/>
      <w:r w:rsidRPr="00A30882">
        <w:t>sts_address</w:t>
      </w:r>
      <w:proofErr w:type="spellEnd"/>
      <w:r w:rsidRPr="00A30882">
        <w:t>);</w:t>
      </w:r>
    </w:p>
    <w:p w14:paraId="405006FA" w14:textId="77777777" w:rsidR="006929C6" w:rsidRPr="00A30882" w:rsidRDefault="006929C6" w:rsidP="006929C6">
      <w:pPr>
        <w:pStyle w:val="Sourcewithforeground"/>
        <w:jc w:val="left"/>
      </w:pPr>
      <w:r w:rsidRPr="00A30882">
        <w:t>        </w:t>
      </w:r>
    </w:p>
    <w:p w14:paraId="59286B40" w14:textId="77777777" w:rsidR="006929C6" w:rsidRPr="00A30882" w:rsidRDefault="006929C6" w:rsidP="006929C6">
      <w:pPr>
        <w:pStyle w:val="Sourcewithforeground"/>
        <w:jc w:val="left"/>
      </w:pPr>
      <w:r w:rsidRPr="00A30882">
        <w:t>    // set Token for service call - we use only first token from collection if many returned</w:t>
      </w:r>
    </w:p>
    <w:p w14:paraId="7EA76C8F" w14:textId="77777777" w:rsidR="006929C6" w:rsidRPr="00A30882" w:rsidRDefault="006929C6" w:rsidP="006929C6">
      <w:pPr>
        <w:pStyle w:val="Sourcewithforeground"/>
        <w:jc w:val="left"/>
      </w:pPr>
      <w:r w:rsidRPr="00A30882">
        <w:t>    $</w:t>
      </w:r>
      <w:proofErr w:type="spellStart"/>
      <w:r w:rsidRPr="00A30882">
        <w:t>service</w:t>
      </w:r>
      <w:proofErr w:type="spellEnd"/>
      <w:r w:rsidRPr="00A30882">
        <w:t>-&gt;</w:t>
      </w:r>
      <w:proofErr w:type="spellStart"/>
      <w:r w:rsidRPr="00A30882">
        <w:t>customtoken</w:t>
      </w:r>
      <w:proofErr w:type="spellEnd"/>
      <w:r w:rsidRPr="00A30882">
        <w:t> = $</w:t>
      </w:r>
      <w:proofErr w:type="spellStart"/>
      <w:r w:rsidRPr="00A30882">
        <w:t>tokens</w:t>
      </w:r>
      <w:proofErr w:type="spellEnd"/>
      <w:r w:rsidRPr="00A30882">
        <w:t>[0];</w:t>
      </w:r>
    </w:p>
    <w:p w14:paraId="77FCA2E1" w14:textId="77777777" w:rsidR="006929C6" w:rsidRPr="00A30882" w:rsidRDefault="006929C6" w:rsidP="006929C6">
      <w:pPr>
        <w:pStyle w:val="Sourcewithforeground"/>
        <w:jc w:val="left"/>
      </w:pPr>
    </w:p>
    <w:p w14:paraId="32019889" w14:textId="77777777" w:rsidR="006929C6" w:rsidRPr="00A30882" w:rsidRDefault="006929C6" w:rsidP="006929C6">
      <w:pPr>
        <w:pStyle w:val="Sourcewithforeground"/>
        <w:jc w:val="left"/>
      </w:pPr>
      <w:r w:rsidRPr="00A30882">
        <w:t>    $</w:t>
      </w:r>
      <w:proofErr w:type="spellStart"/>
      <w:r w:rsidRPr="00A30882">
        <w:t>channel_name</w:t>
      </w:r>
      <w:proofErr w:type="spellEnd"/>
      <w:r w:rsidRPr="00A30882">
        <w:t> = '</w:t>
      </w:r>
      <w:proofErr w:type="spellStart"/>
      <w:r w:rsidRPr="00A30882">
        <w:t>SampleChannel</w:t>
      </w:r>
      <w:proofErr w:type="spellEnd"/>
      <w:r w:rsidRPr="00A30882">
        <w:t>';</w:t>
      </w:r>
    </w:p>
    <w:p w14:paraId="024590EC" w14:textId="77777777" w:rsidR="006929C6" w:rsidRPr="00A30882" w:rsidRDefault="006929C6" w:rsidP="006929C6">
      <w:pPr>
        <w:pStyle w:val="Sourcewithforeground"/>
        <w:jc w:val="left"/>
      </w:pPr>
      <w:r w:rsidRPr="00A30882">
        <w:t>    $channel_urn = 'URN:IVIS:100001:CHA-'.$channel_name.'-TYPE-DIK';</w:t>
      </w:r>
    </w:p>
    <w:p w14:paraId="41D55659" w14:textId="77777777" w:rsidR="006929C6" w:rsidRPr="00A30882" w:rsidRDefault="006929C6" w:rsidP="006929C6">
      <w:pPr>
        <w:pStyle w:val="Sourcewithforeground"/>
        <w:jc w:val="left"/>
      </w:pPr>
      <w:r w:rsidRPr="00A30882">
        <w:t>    $</w:t>
      </w:r>
      <w:proofErr w:type="spellStart"/>
      <w:r w:rsidRPr="00A30882">
        <w:t>req</w:t>
      </w:r>
      <w:proofErr w:type="spellEnd"/>
      <w:r w:rsidRPr="00A30882">
        <w:t> =  </w:t>
      </w:r>
      <w:proofErr w:type="spellStart"/>
      <w:r w:rsidRPr="00A30882">
        <w:t>array</w:t>
      </w:r>
      <w:proofErr w:type="spellEnd"/>
      <w:r w:rsidRPr="00A30882">
        <w:t>( </w:t>
      </w:r>
    </w:p>
    <w:p w14:paraId="305E590B" w14:textId="77777777" w:rsidR="006929C6" w:rsidRPr="00A30882" w:rsidRDefault="006929C6" w:rsidP="006929C6">
      <w:pPr>
        <w:pStyle w:val="Sourcewithforeground"/>
        <w:jc w:val="left"/>
      </w:pPr>
      <w:r w:rsidRPr="00A30882">
        <w:t>        "</w:t>
      </w:r>
      <w:proofErr w:type="spellStart"/>
      <w:r w:rsidRPr="00A30882">
        <w:t>ChannelSearch</w:t>
      </w:r>
      <w:proofErr w:type="spellEnd"/>
      <w:r w:rsidRPr="00A30882">
        <w:t>"  =&gt; </w:t>
      </w:r>
      <w:proofErr w:type="spellStart"/>
      <w:r w:rsidRPr="00A30882">
        <w:t>array</w:t>
      </w:r>
      <w:proofErr w:type="spellEnd"/>
      <w:r w:rsidRPr="00A30882">
        <w:t>(</w:t>
      </w:r>
    </w:p>
    <w:p w14:paraId="2E8ADB21" w14:textId="77777777" w:rsidR="006929C6" w:rsidRPr="00A30882" w:rsidRDefault="006929C6" w:rsidP="006929C6">
      <w:pPr>
        <w:pStyle w:val="Sourcewithforeground"/>
        <w:jc w:val="left"/>
      </w:pPr>
      <w:r w:rsidRPr="00A30882">
        <w:t>            "</w:t>
      </w:r>
      <w:proofErr w:type="spellStart"/>
      <w:r w:rsidRPr="00A30882">
        <w:t>OnlyHeader</w:t>
      </w:r>
      <w:proofErr w:type="spellEnd"/>
      <w:r w:rsidRPr="00A30882">
        <w:t>" =&gt; </w:t>
      </w:r>
      <w:proofErr w:type="spellStart"/>
      <w:r w:rsidRPr="00A30882">
        <w:t>true</w:t>
      </w:r>
      <w:proofErr w:type="spellEnd"/>
      <w:r w:rsidRPr="00A30882">
        <w:t>,</w:t>
      </w:r>
    </w:p>
    <w:p w14:paraId="20055C8E" w14:textId="77777777" w:rsidR="006929C6" w:rsidRPr="00A30882" w:rsidRDefault="006929C6" w:rsidP="006929C6">
      <w:pPr>
        <w:pStyle w:val="Sourcewithforeground"/>
        <w:jc w:val="left"/>
      </w:pPr>
      <w:r w:rsidRPr="00A30882">
        <w:t>            "</w:t>
      </w:r>
      <w:proofErr w:type="spellStart"/>
      <w:r w:rsidRPr="00A30882">
        <w:t>Channel</w:t>
      </w:r>
      <w:proofErr w:type="spellEnd"/>
      <w:r w:rsidRPr="00A30882">
        <w:t>" =&gt;  </w:t>
      </w:r>
      <w:proofErr w:type="spellStart"/>
      <w:r w:rsidRPr="00A30882">
        <w:t>array</w:t>
      </w:r>
      <w:proofErr w:type="spellEnd"/>
      <w:r w:rsidRPr="00A30882">
        <w:t>(</w:t>
      </w:r>
    </w:p>
    <w:p w14:paraId="08BC65B7" w14:textId="77777777" w:rsidR="006929C6" w:rsidRPr="00A30882" w:rsidRDefault="006929C6" w:rsidP="006929C6">
      <w:pPr>
        <w:pStyle w:val="Sourcewithforeground"/>
        <w:jc w:val="left"/>
      </w:pPr>
      <w:r w:rsidRPr="00A30882">
        <w:t>                "</w:t>
      </w:r>
      <w:proofErr w:type="spellStart"/>
      <w:r w:rsidRPr="00A30882">
        <w:t>ChannelURN</w:t>
      </w:r>
      <w:proofErr w:type="spellEnd"/>
      <w:r w:rsidRPr="00A30882">
        <w:t>" =&gt; $</w:t>
      </w:r>
      <w:proofErr w:type="spellStart"/>
      <w:r w:rsidRPr="00A30882">
        <w:t>channel_urn</w:t>
      </w:r>
      <w:proofErr w:type="spellEnd"/>
    </w:p>
    <w:p w14:paraId="3E96E4D0" w14:textId="77777777" w:rsidR="006929C6" w:rsidRPr="00A30882" w:rsidRDefault="006929C6" w:rsidP="006929C6">
      <w:pPr>
        <w:pStyle w:val="Sourcewithforeground"/>
        <w:jc w:val="left"/>
      </w:pPr>
      <w:r w:rsidRPr="00A30882">
        <w:t>            )</w:t>
      </w:r>
    </w:p>
    <w:p w14:paraId="3DD4D668" w14:textId="77777777" w:rsidR="006929C6" w:rsidRPr="00A30882" w:rsidRDefault="006929C6" w:rsidP="006929C6">
      <w:pPr>
        <w:pStyle w:val="Sourcewithforeground"/>
        <w:jc w:val="left"/>
      </w:pPr>
      <w:r w:rsidRPr="00A30882">
        <w:t>        ),</w:t>
      </w:r>
    </w:p>
    <w:p w14:paraId="29321B44" w14:textId="77777777" w:rsidR="006929C6" w:rsidRPr="00A30882" w:rsidRDefault="006929C6" w:rsidP="006929C6">
      <w:pPr>
        <w:pStyle w:val="Sourcewithforeground"/>
        <w:jc w:val="left"/>
      </w:pPr>
      <w:r w:rsidRPr="00A30882">
        <w:t>        'ChannelVersionStatus' =&gt; array('creating', 'testing', 'active', 'tehnicalbreak', 'activedepricated', 'deleted')</w:t>
      </w:r>
    </w:p>
    <w:p w14:paraId="024CBE1F" w14:textId="77777777" w:rsidR="006929C6" w:rsidRPr="00A30882" w:rsidRDefault="006929C6" w:rsidP="006929C6">
      <w:pPr>
        <w:pStyle w:val="Sourcewithforeground"/>
        <w:jc w:val="left"/>
      </w:pPr>
      <w:r w:rsidRPr="00A30882">
        <w:t>    ); </w:t>
      </w:r>
    </w:p>
    <w:p w14:paraId="55266A80" w14:textId="77777777" w:rsidR="006929C6" w:rsidRPr="00A30882" w:rsidRDefault="006929C6" w:rsidP="006929C6">
      <w:pPr>
        <w:pStyle w:val="Sourcewithforeground"/>
        <w:jc w:val="left"/>
      </w:pPr>
      <w:r w:rsidRPr="00A30882">
        <w:t>    </w:t>
      </w:r>
    </w:p>
    <w:p w14:paraId="3DD09608" w14:textId="77777777" w:rsidR="006929C6" w:rsidRPr="00A30882" w:rsidRDefault="006929C6" w:rsidP="006929C6">
      <w:pPr>
        <w:pStyle w:val="Sourcewithforeground"/>
        <w:jc w:val="left"/>
      </w:pPr>
      <w:r w:rsidRPr="00A30882">
        <w:t>    $method_name = 'SearchChannelsPaged';                               </w:t>
      </w:r>
    </w:p>
    <w:p w14:paraId="0618801C" w14:textId="77777777" w:rsidR="006929C6" w:rsidRPr="00A30882" w:rsidRDefault="006929C6" w:rsidP="006929C6">
      <w:pPr>
        <w:pStyle w:val="Sourcewithforeground"/>
        <w:jc w:val="left"/>
      </w:pPr>
      <w:r w:rsidRPr="00A30882">
        <w:t>    $</w:t>
      </w:r>
      <w:proofErr w:type="spellStart"/>
      <w:r w:rsidRPr="00A30882">
        <w:t>result</w:t>
      </w:r>
      <w:proofErr w:type="spellEnd"/>
      <w:r w:rsidRPr="00A30882">
        <w:t> = $</w:t>
      </w:r>
      <w:proofErr w:type="spellStart"/>
      <w:r w:rsidRPr="00A30882">
        <w:t>service</w:t>
      </w:r>
      <w:proofErr w:type="spellEnd"/>
      <w:r w:rsidRPr="00A30882">
        <w:t>-&gt;__</w:t>
      </w:r>
      <w:proofErr w:type="spellStart"/>
      <w:r w:rsidRPr="00A30882">
        <w:t>soapCall</w:t>
      </w:r>
      <w:proofErr w:type="spellEnd"/>
      <w:r w:rsidRPr="00A30882">
        <w:t>($</w:t>
      </w:r>
      <w:proofErr w:type="spellStart"/>
      <w:r w:rsidRPr="00A30882">
        <w:t>method_name</w:t>
      </w:r>
      <w:proofErr w:type="spellEnd"/>
      <w:r w:rsidRPr="00A30882">
        <w:t>, </w:t>
      </w:r>
      <w:proofErr w:type="spellStart"/>
      <w:r w:rsidRPr="00A30882">
        <w:t>array</w:t>
      </w:r>
      <w:proofErr w:type="spellEnd"/>
      <w:r w:rsidRPr="00A30882">
        <w:t>($</w:t>
      </w:r>
      <w:proofErr w:type="spellStart"/>
      <w:r w:rsidRPr="00A30882">
        <w:t>req</w:t>
      </w:r>
      <w:proofErr w:type="spellEnd"/>
      <w:r w:rsidRPr="00A30882">
        <w:t>) );</w:t>
      </w:r>
    </w:p>
    <w:p w14:paraId="74F7656C" w14:textId="77777777" w:rsidR="006929C6" w:rsidRPr="00A30882" w:rsidRDefault="006929C6" w:rsidP="006929C6">
      <w:pPr>
        <w:pStyle w:val="Sourcewithforeground"/>
        <w:jc w:val="left"/>
      </w:pPr>
      <w:r w:rsidRPr="00A30882">
        <w:t>    $ms-&gt;addServiceCallMilestone($service, $DIT_config_service_addr, $method_name);</w:t>
      </w:r>
    </w:p>
    <w:p w14:paraId="51FAC35D" w14:textId="77777777" w:rsidR="006929C6" w:rsidRPr="00A30882" w:rsidRDefault="006929C6" w:rsidP="006929C6">
      <w:pPr>
        <w:pStyle w:val="Sourcewithforeground"/>
        <w:jc w:val="left"/>
      </w:pPr>
      <w:r w:rsidRPr="00A30882">
        <w:t>    </w:t>
      </w:r>
    </w:p>
    <w:p w14:paraId="1C25AC9D" w14:textId="77777777" w:rsidR="006929C6" w:rsidRPr="00A30882" w:rsidRDefault="006929C6" w:rsidP="006929C6">
      <w:pPr>
        <w:pStyle w:val="Sourcewithforeground"/>
        <w:jc w:val="left"/>
      </w:pPr>
      <w:r w:rsidRPr="00A30882">
        <w:t>    //</w:t>
      </w:r>
      <w:proofErr w:type="spellStart"/>
      <w:r w:rsidRPr="00A30882">
        <w:t>if</w:t>
      </w:r>
      <w:proofErr w:type="spellEnd"/>
      <w:r w:rsidRPr="00A30882">
        <w:t> </w:t>
      </w:r>
      <w:proofErr w:type="spellStart"/>
      <w:r w:rsidRPr="00A30882">
        <w:t>channel</w:t>
      </w:r>
      <w:proofErr w:type="spellEnd"/>
      <w:r w:rsidRPr="00A30882">
        <w:t> </w:t>
      </w:r>
      <w:proofErr w:type="spellStart"/>
      <w:r w:rsidRPr="00A30882">
        <w:t>not</w:t>
      </w:r>
      <w:proofErr w:type="spellEnd"/>
      <w:r w:rsidRPr="00A30882">
        <w:t> </w:t>
      </w:r>
      <w:proofErr w:type="spellStart"/>
      <w:r w:rsidRPr="00A30882">
        <w:t>found</w:t>
      </w:r>
      <w:proofErr w:type="spellEnd"/>
      <w:r w:rsidRPr="00A30882">
        <w:t> </w:t>
      </w:r>
      <w:proofErr w:type="spellStart"/>
      <w:r w:rsidRPr="00A30882">
        <w:t>creating</w:t>
      </w:r>
      <w:proofErr w:type="spellEnd"/>
      <w:r w:rsidRPr="00A30882">
        <w:t> </w:t>
      </w:r>
      <w:proofErr w:type="spellStart"/>
      <w:r w:rsidRPr="00A30882">
        <w:t>new</w:t>
      </w:r>
      <w:proofErr w:type="spellEnd"/>
      <w:r w:rsidRPr="00A30882">
        <w:t> </w:t>
      </w:r>
      <w:proofErr w:type="spellStart"/>
      <w:r w:rsidRPr="00A30882">
        <w:t>one</w:t>
      </w:r>
      <w:proofErr w:type="spellEnd"/>
    </w:p>
    <w:p w14:paraId="6C5BD71A" w14:textId="77777777" w:rsidR="006929C6" w:rsidRPr="00A30882" w:rsidRDefault="006929C6" w:rsidP="006929C6">
      <w:pPr>
        <w:pStyle w:val="Sourcewithforeground"/>
        <w:jc w:val="left"/>
      </w:pPr>
      <w:r w:rsidRPr="00A30882">
        <w:t>    </w:t>
      </w:r>
      <w:proofErr w:type="spellStart"/>
      <w:r w:rsidRPr="00A30882">
        <w:t>if</w:t>
      </w:r>
      <w:proofErr w:type="spellEnd"/>
      <w:r w:rsidRPr="00A30882">
        <w:t>($</w:t>
      </w:r>
      <w:proofErr w:type="spellStart"/>
      <w:r w:rsidRPr="00A30882">
        <w:t>result</w:t>
      </w:r>
      <w:proofErr w:type="spellEnd"/>
      <w:r w:rsidRPr="00A30882">
        <w:t>-&gt;</w:t>
      </w:r>
      <w:proofErr w:type="spellStart"/>
      <w:r w:rsidRPr="00A30882">
        <w:t>ChannelList</w:t>
      </w:r>
      <w:proofErr w:type="spellEnd"/>
      <w:r w:rsidRPr="00A30882">
        <w:t>-&gt;</w:t>
      </w:r>
      <w:proofErr w:type="spellStart"/>
      <w:r w:rsidRPr="00A30882">
        <w:t>Count</w:t>
      </w:r>
      <w:proofErr w:type="spellEnd"/>
      <w:r w:rsidRPr="00A30882">
        <w:t> == 0) {</w:t>
      </w:r>
    </w:p>
    <w:p w14:paraId="1A57F902" w14:textId="77777777" w:rsidR="006929C6" w:rsidRPr="00A30882" w:rsidRDefault="006929C6" w:rsidP="006929C6">
      <w:pPr>
        <w:pStyle w:val="Sourcewithforeground"/>
        <w:jc w:val="left"/>
      </w:pPr>
      <w:r w:rsidRPr="00A30882">
        <w:t>        $req2 =  </w:t>
      </w:r>
      <w:proofErr w:type="spellStart"/>
      <w:r w:rsidRPr="00A30882">
        <w:t>array</w:t>
      </w:r>
      <w:proofErr w:type="spellEnd"/>
      <w:r w:rsidRPr="00A30882">
        <w:t>( </w:t>
      </w:r>
    </w:p>
    <w:p w14:paraId="3BF87F3E" w14:textId="77777777" w:rsidR="006929C6" w:rsidRPr="00A30882" w:rsidRDefault="006929C6" w:rsidP="006929C6">
      <w:pPr>
        <w:pStyle w:val="Sourcewithforeground"/>
        <w:jc w:val="left"/>
      </w:pPr>
      <w:r w:rsidRPr="00A30882">
        <w:t>            '</w:t>
      </w:r>
      <w:proofErr w:type="spellStart"/>
      <w:r w:rsidRPr="00A30882">
        <w:t>Channel</w:t>
      </w:r>
      <w:proofErr w:type="spellEnd"/>
      <w:r w:rsidRPr="00A30882">
        <w:t>' =&gt; </w:t>
      </w:r>
      <w:proofErr w:type="spellStart"/>
      <w:r w:rsidRPr="00A30882">
        <w:t>array</w:t>
      </w:r>
      <w:proofErr w:type="spellEnd"/>
      <w:r w:rsidRPr="00A30882">
        <w:t>(</w:t>
      </w:r>
    </w:p>
    <w:p w14:paraId="47364C3C" w14:textId="77777777" w:rsidR="006929C6" w:rsidRPr="00A30882" w:rsidRDefault="006929C6" w:rsidP="006929C6">
      <w:pPr>
        <w:pStyle w:val="Sourcewithforeground"/>
        <w:jc w:val="left"/>
      </w:pPr>
      <w:r w:rsidRPr="00A30882">
        <w:t>                '</w:t>
      </w:r>
      <w:proofErr w:type="spellStart"/>
      <w:r w:rsidRPr="00A30882">
        <w:t>ShortName</w:t>
      </w:r>
      <w:proofErr w:type="spellEnd"/>
      <w:r w:rsidRPr="00A30882">
        <w:t>' =&gt; $</w:t>
      </w:r>
      <w:proofErr w:type="spellStart"/>
      <w:r w:rsidRPr="00A30882">
        <w:t>channel_name</w:t>
      </w:r>
      <w:proofErr w:type="spellEnd"/>
      <w:r w:rsidRPr="00A30882">
        <w:t>,</w:t>
      </w:r>
    </w:p>
    <w:p w14:paraId="0917640E" w14:textId="77777777" w:rsidR="006929C6" w:rsidRPr="00A30882" w:rsidRDefault="006929C6" w:rsidP="006929C6">
      <w:pPr>
        <w:pStyle w:val="Sourcewithforeground"/>
        <w:jc w:val="left"/>
      </w:pPr>
      <w:r w:rsidRPr="00A30882">
        <w:t>                '</w:t>
      </w:r>
      <w:proofErr w:type="spellStart"/>
      <w:r w:rsidRPr="00A30882">
        <w:t>ChannelURN</w:t>
      </w:r>
      <w:proofErr w:type="spellEnd"/>
      <w:r w:rsidRPr="00A30882">
        <w:t>' =&gt; $</w:t>
      </w:r>
      <w:proofErr w:type="spellStart"/>
      <w:r w:rsidRPr="00A30882">
        <w:t>channel_urn</w:t>
      </w:r>
      <w:proofErr w:type="spellEnd"/>
      <w:r w:rsidRPr="00A30882">
        <w:t>,</w:t>
      </w:r>
    </w:p>
    <w:p w14:paraId="616620C9" w14:textId="77777777" w:rsidR="006929C6" w:rsidRPr="00A30882" w:rsidRDefault="006929C6" w:rsidP="006929C6">
      <w:pPr>
        <w:pStyle w:val="Sourcewithforeground"/>
        <w:jc w:val="left"/>
      </w:pPr>
      <w:r w:rsidRPr="00A30882">
        <w:t>                '</w:t>
      </w:r>
      <w:proofErr w:type="spellStart"/>
      <w:r w:rsidRPr="00A30882">
        <w:t>ChannelType</w:t>
      </w:r>
      <w:proofErr w:type="spellEnd"/>
      <w:r w:rsidRPr="00A30882">
        <w:t>' =&gt; '</w:t>
      </w:r>
      <w:proofErr w:type="spellStart"/>
      <w:r w:rsidRPr="00A30882">
        <w:t>dik</w:t>
      </w:r>
      <w:proofErr w:type="spellEnd"/>
      <w:r w:rsidRPr="00A30882">
        <w:t>',</w:t>
      </w:r>
    </w:p>
    <w:p w14:paraId="2604A599" w14:textId="77777777" w:rsidR="006929C6" w:rsidRPr="00A30882" w:rsidRDefault="006929C6" w:rsidP="006929C6">
      <w:pPr>
        <w:pStyle w:val="Sourcewithforeground"/>
        <w:jc w:val="left"/>
      </w:pPr>
      <w:r w:rsidRPr="00A30882">
        <w:t>                '</w:t>
      </w:r>
      <w:proofErr w:type="spellStart"/>
      <w:r w:rsidRPr="00A30882">
        <w:t>OwnerAuthority</w:t>
      </w:r>
      <w:proofErr w:type="spellEnd"/>
      <w:r w:rsidRPr="00A30882">
        <w:t>' =&gt; </w:t>
      </w:r>
      <w:proofErr w:type="spellStart"/>
      <w:r w:rsidRPr="00A30882">
        <w:t>array</w:t>
      </w:r>
      <w:proofErr w:type="spellEnd"/>
      <w:r w:rsidRPr="00A30882">
        <w:t>(</w:t>
      </w:r>
    </w:p>
    <w:p w14:paraId="1B51AB9C" w14:textId="77777777" w:rsidR="006929C6" w:rsidRPr="00A30882" w:rsidRDefault="006929C6" w:rsidP="006929C6">
      <w:pPr>
        <w:pStyle w:val="Sourcewithforeground"/>
        <w:jc w:val="left"/>
      </w:pPr>
      <w:r w:rsidRPr="00A30882">
        <w:t>                    '</w:t>
      </w:r>
      <w:proofErr w:type="spellStart"/>
      <w:r w:rsidRPr="00A30882">
        <w:t>AuthorityID</w:t>
      </w:r>
      <w:proofErr w:type="spellEnd"/>
      <w:r w:rsidRPr="00A30882">
        <w:t>' =&gt; '100000',</w:t>
      </w:r>
    </w:p>
    <w:p w14:paraId="27314F06" w14:textId="77777777" w:rsidR="006929C6" w:rsidRPr="00A30882" w:rsidRDefault="006929C6" w:rsidP="006929C6">
      <w:pPr>
        <w:pStyle w:val="Sourcewithforeground"/>
        <w:jc w:val="left"/>
      </w:pPr>
      <w:r w:rsidRPr="00A30882">
        <w:t>                    '</w:t>
      </w:r>
      <w:proofErr w:type="spellStart"/>
      <w:r w:rsidRPr="00A30882">
        <w:t>ShortName</w:t>
      </w:r>
      <w:proofErr w:type="spellEnd"/>
      <w:r w:rsidRPr="00A30882">
        <w:t>' =&gt; 'test',</w:t>
      </w:r>
    </w:p>
    <w:p w14:paraId="29B15A5E" w14:textId="77777777" w:rsidR="006929C6" w:rsidRPr="00A30882" w:rsidRDefault="006929C6" w:rsidP="006929C6">
      <w:pPr>
        <w:pStyle w:val="Sourcewithforeground"/>
        <w:jc w:val="left"/>
      </w:pPr>
      <w:r w:rsidRPr="00A30882">
        <w:lastRenderedPageBreak/>
        <w:t>                ),</w:t>
      </w:r>
    </w:p>
    <w:p w14:paraId="13E4A30A" w14:textId="77777777" w:rsidR="006929C6" w:rsidRPr="00A30882" w:rsidRDefault="006929C6" w:rsidP="006929C6">
      <w:pPr>
        <w:pStyle w:val="Sourcewithforeground"/>
        <w:jc w:val="left"/>
      </w:pPr>
      <w:r w:rsidRPr="00A30882">
        <w:t>                '</w:t>
      </w:r>
      <w:proofErr w:type="spellStart"/>
      <w:r w:rsidRPr="00A30882">
        <w:t>ChannelName</w:t>
      </w:r>
      <w:proofErr w:type="spellEnd"/>
      <w:r w:rsidRPr="00A30882">
        <w:t>' =&gt; $</w:t>
      </w:r>
      <w:proofErr w:type="spellStart"/>
      <w:r w:rsidRPr="00A30882">
        <w:t>channel_name</w:t>
      </w:r>
      <w:proofErr w:type="spellEnd"/>
    </w:p>
    <w:p w14:paraId="454F76C5" w14:textId="77777777" w:rsidR="006929C6" w:rsidRPr="00A30882" w:rsidRDefault="006929C6" w:rsidP="006929C6">
      <w:pPr>
        <w:pStyle w:val="Sourcewithforeground"/>
        <w:jc w:val="left"/>
      </w:pPr>
      <w:r w:rsidRPr="00A30882">
        <w:t>            )</w:t>
      </w:r>
    </w:p>
    <w:p w14:paraId="148C4FFE" w14:textId="77777777" w:rsidR="006929C6" w:rsidRPr="00A30882" w:rsidRDefault="006929C6" w:rsidP="006929C6">
      <w:pPr>
        <w:pStyle w:val="Sourcewithforeground"/>
        <w:jc w:val="left"/>
      </w:pPr>
      <w:r w:rsidRPr="00A30882">
        <w:t>        );</w:t>
      </w:r>
    </w:p>
    <w:p w14:paraId="65E57061" w14:textId="77777777" w:rsidR="006929C6" w:rsidRPr="00A30882" w:rsidRDefault="006929C6" w:rsidP="006929C6">
      <w:pPr>
        <w:pStyle w:val="Sourcewithforeground"/>
        <w:jc w:val="left"/>
      </w:pPr>
      <w:r w:rsidRPr="00A30882">
        <w:t>                </w:t>
      </w:r>
    </w:p>
    <w:p w14:paraId="2E15206A" w14:textId="77777777" w:rsidR="006929C6" w:rsidRPr="00A30882" w:rsidRDefault="006929C6" w:rsidP="006929C6">
      <w:pPr>
        <w:pStyle w:val="Sourcewithforeground"/>
        <w:jc w:val="left"/>
      </w:pPr>
      <w:r w:rsidRPr="00A30882">
        <w:t>        $method2_name = 'InsertChannel';                                </w:t>
      </w:r>
    </w:p>
    <w:p w14:paraId="7B8960EA" w14:textId="77777777" w:rsidR="006929C6" w:rsidRPr="00A30882" w:rsidRDefault="006929C6" w:rsidP="006929C6">
      <w:pPr>
        <w:pStyle w:val="Sourcewithforeground"/>
        <w:jc w:val="left"/>
      </w:pPr>
      <w:r w:rsidRPr="00A30882">
        <w:t>        $result2 = $service-&gt;__soapCall($method2_name, array($req2) );</w:t>
      </w:r>
    </w:p>
    <w:p w14:paraId="6057EC1D" w14:textId="77777777" w:rsidR="006929C6" w:rsidRPr="00A30882" w:rsidRDefault="006929C6" w:rsidP="006929C6">
      <w:pPr>
        <w:pStyle w:val="Sourcewithforeground"/>
        <w:jc w:val="left"/>
      </w:pPr>
      <w:r w:rsidRPr="00A30882">
        <w:t>        $ms-&gt;addServiceCallMilestone($service, $DIT_config_service_addr, $method2_name);</w:t>
      </w:r>
    </w:p>
    <w:p w14:paraId="2809FF29" w14:textId="77777777" w:rsidR="006929C6" w:rsidRPr="00A30882" w:rsidRDefault="006929C6" w:rsidP="006929C6">
      <w:pPr>
        <w:pStyle w:val="Sourcewithforeground"/>
        <w:jc w:val="left"/>
      </w:pPr>
    </w:p>
    <w:p w14:paraId="228E8D94" w14:textId="77777777" w:rsidR="006929C6" w:rsidRPr="00A30882" w:rsidRDefault="006929C6" w:rsidP="006929C6">
      <w:pPr>
        <w:pStyle w:val="Sourcewithforeground"/>
        <w:jc w:val="left"/>
      </w:pPr>
      <w:r w:rsidRPr="00A30882">
        <w:t>    } </w:t>
      </w:r>
      <w:proofErr w:type="spellStart"/>
      <w:r w:rsidRPr="00A30882">
        <w:t>else</w:t>
      </w:r>
      <w:proofErr w:type="spellEnd"/>
      <w:r w:rsidRPr="00A30882">
        <w:t> {</w:t>
      </w:r>
    </w:p>
    <w:p w14:paraId="51DA3DC2" w14:textId="77777777" w:rsidR="006929C6" w:rsidRPr="00A30882" w:rsidRDefault="006929C6" w:rsidP="006929C6">
      <w:pPr>
        <w:pStyle w:val="Sourcewithforeground"/>
        <w:jc w:val="left"/>
      </w:pPr>
      <w:r w:rsidRPr="00A30882">
        <w:t>        // </w:t>
      </w:r>
      <w:proofErr w:type="spellStart"/>
      <w:r w:rsidRPr="00A30882">
        <w:t>channel</w:t>
      </w:r>
      <w:proofErr w:type="spellEnd"/>
      <w:r w:rsidRPr="00A30882">
        <w:t> </w:t>
      </w:r>
      <w:proofErr w:type="spellStart"/>
      <w:r w:rsidRPr="00A30882">
        <w:t>found</w:t>
      </w:r>
      <w:proofErr w:type="spellEnd"/>
      <w:r w:rsidRPr="00A30882">
        <w:t>...</w:t>
      </w:r>
    </w:p>
    <w:p w14:paraId="3C8010E5" w14:textId="77777777" w:rsidR="006929C6" w:rsidRPr="00A30882" w:rsidRDefault="006929C6" w:rsidP="006929C6">
      <w:pPr>
        <w:pStyle w:val="Sourcewithforeground"/>
        <w:jc w:val="left"/>
      </w:pPr>
      <w:r w:rsidRPr="00A30882">
        <w:t>    }</w:t>
      </w:r>
    </w:p>
    <w:p w14:paraId="1814FDBB" w14:textId="77777777" w:rsidR="006929C6" w:rsidRPr="00A30882" w:rsidRDefault="006929C6" w:rsidP="006929C6">
      <w:pPr>
        <w:pStyle w:val="Sourcewithforeground"/>
        <w:jc w:val="left"/>
      </w:pPr>
    </w:p>
    <w:p w14:paraId="7856AEEB" w14:textId="77777777" w:rsidR="006929C6" w:rsidRPr="00A30882" w:rsidRDefault="006929C6" w:rsidP="006929C6">
      <w:pPr>
        <w:pStyle w:val="Sourcewithforeground"/>
        <w:jc w:val="left"/>
      </w:pPr>
      <w:r w:rsidRPr="00A30882">
        <w:t>    $ms-&gt;</w:t>
      </w:r>
      <w:proofErr w:type="spellStart"/>
      <w:r w:rsidRPr="00A30882">
        <w:t>fromatXML</w:t>
      </w:r>
      <w:proofErr w:type="spellEnd"/>
      <w:r w:rsidRPr="00A30882">
        <w:t>();</w:t>
      </w:r>
    </w:p>
    <w:p w14:paraId="30817238" w14:textId="77777777" w:rsidR="006929C6" w:rsidRPr="00A30882" w:rsidRDefault="006929C6" w:rsidP="006929C6">
      <w:pPr>
        <w:pStyle w:val="Sourcewithforeground"/>
        <w:jc w:val="left"/>
      </w:pPr>
      <w:r w:rsidRPr="00A30882">
        <w:t>    </w:t>
      </w:r>
      <w:proofErr w:type="spellStart"/>
      <w:r w:rsidRPr="00A30882">
        <w:t>echo</w:t>
      </w:r>
      <w:proofErr w:type="spellEnd"/>
      <w:r w:rsidRPr="00A30882">
        <w:t> $ms-&gt;</w:t>
      </w:r>
      <w:proofErr w:type="spellStart"/>
      <w:r w:rsidRPr="00A30882">
        <w:t>getJSON</w:t>
      </w:r>
      <w:proofErr w:type="spellEnd"/>
      <w:r w:rsidRPr="00A30882">
        <w:t>();</w:t>
      </w:r>
    </w:p>
    <w:p w14:paraId="7107AA21" w14:textId="77777777" w:rsidR="006929C6" w:rsidRPr="00A30882" w:rsidRDefault="006929C6" w:rsidP="006929C6">
      <w:pPr>
        <w:pStyle w:val="Sourcewithforeground"/>
        <w:jc w:val="left"/>
      </w:pPr>
      <w:r w:rsidRPr="00A30882">
        <w:t>    </w:t>
      </w:r>
    </w:p>
    <w:p w14:paraId="4E16A162" w14:textId="77777777" w:rsidR="006929C6" w:rsidRPr="00A30882" w:rsidRDefault="006929C6" w:rsidP="006929C6">
      <w:pPr>
        <w:pStyle w:val="Sourcewithforeground"/>
        <w:jc w:val="left"/>
      </w:pPr>
      <w:r w:rsidRPr="00A30882">
        <w:t>} </w:t>
      </w:r>
      <w:proofErr w:type="spellStart"/>
      <w:r w:rsidRPr="00A30882">
        <w:t>catch</w:t>
      </w:r>
      <w:proofErr w:type="spellEnd"/>
      <w:r w:rsidRPr="00A30882">
        <w:t> (</w:t>
      </w:r>
      <w:proofErr w:type="spellStart"/>
      <w:r w:rsidRPr="00A30882">
        <w:t>SoapFault</w:t>
      </w:r>
      <w:proofErr w:type="spellEnd"/>
      <w:r w:rsidRPr="00A30882">
        <w:t> $</w:t>
      </w:r>
      <w:proofErr w:type="spellStart"/>
      <w:r w:rsidRPr="00A30882">
        <w:t>fault</w:t>
      </w:r>
      <w:proofErr w:type="spellEnd"/>
      <w:r w:rsidRPr="00A30882">
        <w:t>) {</w:t>
      </w:r>
    </w:p>
    <w:p w14:paraId="553A0DEF" w14:textId="77777777" w:rsidR="006929C6" w:rsidRPr="00A30882" w:rsidRDefault="006929C6" w:rsidP="006929C6">
      <w:pPr>
        <w:pStyle w:val="Sourcewithforeground"/>
        <w:jc w:val="left"/>
      </w:pPr>
      <w:r w:rsidRPr="00A30882">
        <w:t>    </w:t>
      </w:r>
      <w:proofErr w:type="spellStart"/>
      <w:r w:rsidRPr="00A30882">
        <w:t>echo</w:t>
      </w:r>
      <w:proofErr w:type="spellEnd"/>
      <w:r w:rsidRPr="00A30882">
        <w:t> $</w:t>
      </w:r>
      <w:proofErr w:type="spellStart"/>
      <w:r w:rsidRPr="00A30882">
        <w:t>fault</w:t>
      </w:r>
      <w:proofErr w:type="spellEnd"/>
      <w:r w:rsidRPr="00A30882">
        <w:t>;</w:t>
      </w:r>
    </w:p>
    <w:p w14:paraId="2F3561CB" w14:textId="77777777" w:rsidR="006929C6" w:rsidRPr="00A30882" w:rsidRDefault="006929C6" w:rsidP="006929C6">
      <w:pPr>
        <w:pStyle w:val="Sourcewithforeground"/>
        <w:jc w:val="left"/>
      </w:pPr>
      <w:r w:rsidRPr="00A30882">
        <w:t>}</w:t>
      </w:r>
    </w:p>
    <w:p w14:paraId="2DF565AA" w14:textId="77777777" w:rsidR="006929C6" w:rsidRPr="00A30882" w:rsidRDefault="006929C6" w:rsidP="006929C6">
      <w:pPr>
        <w:pStyle w:val="Sourcewithforeground"/>
        <w:jc w:val="left"/>
      </w:pPr>
      <w:r w:rsidRPr="00A30882">
        <w:t>} </w:t>
      </w:r>
      <w:proofErr w:type="spellStart"/>
      <w:r w:rsidRPr="00A30882">
        <w:t>catch</w:t>
      </w:r>
      <w:proofErr w:type="spellEnd"/>
      <w:r w:rsidRPr="00A30882">
        <w:t> (</w:t>
      </w:r>
      <w:proofErr w:type="spellStart"/>
      <w:r w:rsidRPr="00A30882">
        <w:t>Exception</w:t>
      </w:r>
      <w:proofErr w:type="spellEnd"/>
      <w:r w:rsidRPr="00A30882">
        <w:t> $</w:t>
      </w:r>
      <w:proofErr w:type="spellStart"/>
      <w:r w:rsidRPr="00A30882">
        <w:t>ex</w:t>
      </w:r>
      <w:proofErr w:type="spellEnd"/>
      <w:r w:rsidRPr="00A30882">
        <w:t>)  {</w:t>
      </w:r>
    </w:p>
    <w:p w14:paraId="3A49F816" w14:textId="77777777" w:rsidR="006929C6" w:rsidRPr="00A30882" w:rsidRDefault="006929C6" w:rsidP="006929C6">
      <w:pPr>
        <w:pStyle w:val="Sourcewithforeground"/>
        <w:jc w:val="left"/>
      </w:pPr>
      <w:r w:rsidRPr="00A30882">
        <w:t>    </w:t>
      </w:r>
      <w:proofErr w:type="spellStart"/>
      <w:r w:rsidRPr="00A30882">
        <w:t>echo</w:t>
      </w:r>
      <w:proofErr w:type="spellEnd"/>
      <w:r w:rsidRPr="00A30882">
        <w:t> $</w:t>
      </w:r>
      <w:proofErr w:type="spellStart"/>
      <w:r w:rsidRPr="00A30882">
        <w:t>ex</w:t>
      </w:r>
      <w:proofErr w:type="spellEnd"/>
      <w:r w:rsidRPr="00A30882">
        <w:t>-&gt;</w:t>
      </w:r>
      <w:proofErr w:type="spellStart"/>
      <w:r w:rsidRPr="00A30882">
        <w:t>getMessage</w:t>
      </w:r>
      <w:proofErr w:type="spellEnd"/>
      <w:r w:rsidRPr="00A30882">
        <w:t>();</w:t>
      </w:r>
    </w:p>
    <w:p w14:paraId="42BF28DA" w14:textId="77777777" w:rsidR="006929C6" w:rsidRPr="00A30882" w:rsidRDefault="006929C6" w:rsidP="006929C6">
      <w:pPr>
        <w:pStyle w:val="Sourcewithforeground"/>
        <w:jc w:val="left"/>
      </w:pPr>
      <w:r w:rsidRPr="00A30882">
        <w:t>}</w:t>
      </w:r>
    </w:p>
    <w:p w14:paraId="5BFFF1D9" w14:textId="1F8CEDE0" w:rsidR="006929C6" w:rsidRPr="00A30882" w:rsidRDefault="006929C6" w:rsidP="006929C6">
      <w:pPr>
        <w:pStyle w:val="Sourcewithforeground"/>
        <w:jc w:val="left"/>
        <w:rPr>
          <w:color w:val="000000"/>
        </w:rPr>
      </w:pPr>
      <w:r w:rsidRPr="00A30882">
        <w:t>?&gt;</w:t>
      </w:r>
    </w:p>
    <w:p w14:paraId="5A51A0F3" w14:textId="77777777" w:rsidR="002E7F4B" w:rsidRPr="00A30882" w:rsidRDefault="002E7F4B" w:rsidP="002E7F4B">
      <w:pPr>
        <w:pStyle w:val="Pictureposition"/>
      </w:pPr>
      <w:r w:rsidRPr="00A30882">
        <w:rPr>
          <w:noProof/>
          <w:lang w:val="en-US"/>
        </w:rPr>
        <w:drawing>
          <wp:inline distT="0" distB="0" distL="0" distR="0" wp14:anchorId="7017B9DE" wp14:editId="5D9E2929">
            <wp:extent cx="4572000" cy="1853142"/>
            <wp:effectExtent l="0" t="0" r="0" b="0"/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4574154" cy="1854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987222" w14:textId="24DD305F" w:rsidR="002E7F4B" w:rsidRPr="00A30882" w:rsidRDefault="008C1677" w:rsidP="002E7F4B">
      <w:pPr>
        <w:pStyle w:val="Picturecaption"/>
      </w:pPr>
      <w:fldSimple w:instr=" SEQ Attēls \* ARABIC ">
        <w:bookmarkStart w:id="178" w:name="_Toc110419783"/>
        <w:r w:rsidR="00B93481">
          <w:rPr>
            <w:noProof/>
          </w:rPr>
          <w:t>34</w:t>
        </w:r>
      </w:fldSimple>
      <w:r w:rsidR="00957D4C" w:rsidRPr="00A30882">
        <w:t>.</w:t>
      </w:r>
      <w:r w:rsidR="002E7F4B" w:rsidRPr="00A30882">
        <w:t>attēls. Kanāla izveidošana</w:t>
      </w:r>
      <w:bookmarkEnd w:id="178"/>
    </w:p>
    <w:p w14:paraId="5B5F2C63" w14:textId="77777777" w:rsidR="002E7F4B" w:rsidRPr="00A30882" w:rsidRDefault="002E7F4B" w:rsidP="002E7F4B">
      <w:pPr>
        <w:pStyle w:val="Heading4"/>
      </w:pPr>
      <w:bookmarkStart w:id="179" w:name="_Toc110419736"/>
      <w:r w:rsidRPr="00A30882">
        <w:t>Kanāla versijas pārbaude un izveidošana (</w:t>
      </w:r>
      <w:proofErr w:type="spellStart"/>
      <w:r w:rsidRPr="00A30882">
        <w:t>SelectAndCreateChannelVersion</w:t>
      </w:r>
      <w:proofErr w:type="spellEnd"/>
      <w:r w:rsidRPr="00A30882">
        <w:t>)</w:t>
      </w:r>
      <w:bookmarkEnd w:id="179"/>
    </w:p>
    <w:p w14:paraId="6D36A7FB" w14:textId="405F764D" w:rsidR="002E7F4B" w:rsidRPr="00A30882" w:rsidRDefault="002E7F4B" w:rsidP="002E7F4B">
      <w:r w:rsidRPr="00A30882">
        <w:t>Piemērā tiek p</w:t>
      </w:r>
      <w:r w:rsidR="00957D4C" w:rsidRPr="00A30882">
        <w:t>ā</w:t>
      </w:r>
      <w:r w:rsidRPr="00A30882">
        <w:t>rbaudīts vai eksistē kanāls. Ja kanāla nav, tad tiek izveidots jauns kanāls un tiek pārbaudīts vai eksistē kanāla versija</w:t>
      </w:r>
      <w:r w:rsidR="00051CAE" w:rsidRPr="00A30882">
        <w:t>;</w:t>
      </w:r>
      <w:r w:rsidRPr="00A30882">
        <w:t xml:space="preserve"> ja tādas nav, tad sāk tās veidošanu.</w:t>
      </w:r>
    </w:p>
    <w:p w14:paraId="7A3C4AC0" w14:textId="77777777" w:rsidR="00972B4B" w:rsidRPr="00A30882" w:rsidRDefault="00972B4B" w:rsidP="00972B4B">
      <w:pPr>
        <w:pStyle w:val="Sourcewithforeground"/>
        <w:jc w:val="left"/>
      </w:pPr>
      <w:r w:rsidRPr="00A30882">
        <w:t>&lt;?</w:t>
      </w:r>
      <w:proofErr w:type="spellStart"/>
      <w:r w:rsidRPr="00A30882">
        <w:t>php</w:t>
      </w:r>
      <w:proofErr w:type="spellEnd"/>
    </w:p>
    <w:p w14:paraId="760C9F42" w14:textId="77777777" w:rsidR="00972B4B" w:rsidRPr="00A30882" w:rsidRDefault="00972B4B" w:rsidP="00972B4B">
      <w:pPr>
        <w:pStyle w:val="Sourcewithforeground"/>
        <w:jc w:val="left"/>
      </w:pPr>
      <w:proofErr w:type="spellStart"/>
      <w:r w:rsidRPr="00A30882">
        <w:t>header</w:t>
      </w:r>
      <w:proofErr w:type="spellEnd"/>
      <w:r w:rsidRPr="00A30882">
        <w:t>("</w:t>
      </w:r>
      <w:proofErr w:type="spellStart"/>
      <w:r w:rsidRPr="00A30882">
        <w:t>Content-Type</w:t>
      </w:r>
      <w:proofErr w:type="spellEnd"/>
      <w:r w:rsidRPr="00A30882">
        <w:t>: </w:t>
      </w:r>
      <w:proofErr w:type="spellStart"/>
      <w:r w:rsidRPr="00A30882">
        <w:t>application</w:t>
      </w:r>
      <w:proofErr w:type="spellEnd"/>
      <w:r w:rsidRPr="00A30882">
        <w:t>/</w:t>
      </w:r>
      <w:proofErr w:type="spellStart"/>
      <w:r w:rsidRPr="00A30882">
        <w:t>json</w:t>
      </w:r>
      <w:proofErr w:type="spellEnd"/>
      <w:r w:rsidRPr="00A30882">
        <w:t>; </w:t>
      </w:r>
      <w:proofErr w:type="spellStart"/>
      <w:r w:rsidRPr="00A30882">
        <w:t>charset</w:t>
      </w:r>
      <w:proofErr w:type="spellEnd"/>
      <w:r w:rsidRPr="00A30882">
        <w:t>=UTF-8");</w:t>
      </w:r>
    </w:p>
    <w:p w14:paraId="5D469C63" w14:textId="77777777" w:rsidR="00972B4B" w:rsidRPr="00A30882" w:rsidRDefault="00972B4B" w:rsidP="00972B4B">
      <w:pPr>
        <w:pStyle w:val="Sourcewithforeground"/>
        <w:jc w:val="left"/>
      </w:pPr>
    </w:p>
    <w:p w14:paraId="78EA7414" w14:textId="77777777" w:rsidR="00972B4B" w:rsidRPr="00A30882" w:rsidRDefault="00972B4B" w:rsidP="00972B4B">
      <w:pPr>
        <w:pStyle w:val="Sourcewithforeground"/>
        <w:jc w:val="left"/>
      </w:pPr>
      <w:proofErr w:type="spellStart"/>
      <w:r w:rsidRPr="00A30882">
        <w:t>require_once</w:t>
      </w:r>
      <w:proofErr w:type="spellEnd"/>
      <w:r w:rsidRPr="00A30882">
        <w:t>('</w:t>
      </w:r>
      <w:proofErr w:type="spellStart"/>
      <w:r w:rsidRPr="00A30882">
        <w:t>lib</w:t>
      </w:r>
      <w:proofErr w:type="spellEnd"/>
      <w:r w:rsidRPr="00A30882">
        <w:t>/</w:t>
      </w:r>
      <w:proofErr w:type="spellStart"/>
      <w:r w:rsidRPr="00A30882">
        <w:t>milestone.php</w:t>
      </w:r>
      <w:proofErr w:type="spellEnd"/>
      <w:r w:rsidRPr="00A30882">
        <w:t>'); </w:t>
      </w:r>
    </w:p>
    <w:p w14:paraId="5574159B" w14:textId="77777777" w:rsidR="00972B4B" w:rsidRPr="00A30882" w:rsidRDefault="00972B4B" w:rsidP="00972B4B">
      <w:pPr>
        <w:pStyle w:val="Sourcewithforeground"/>
        <w:jc w:val="left"/>
      </w:pPr>
      <w:proofErr w:type="spellStart"/>
      <w:r w:rsidRPr="00A30882">
        <w:t>require_once</w:t>
      </w:r>
      <w:proofErr w:type="spellEnd"/>
      <w:r w:rsidRPr="00A30882">
        <w:t>('</w:t>
      </w:r>
      <w:proofErr w:type="spellStart"/>
      <w:r w:rsidRPr="00A30882">
        <w:t>client.my.php</w:t>
      </w:r>
      <w:proofErr w:type="spellEnd"/>
      <w:r w:rsidRPr="00A30882">
        <w:t>');</w:t>
      </w:r>
    </w:p>
    <w:p w14:paraId="616DBC57" w14:textId="77777777" w:rsidR="00972B4B" w:rsidRPr="00A30882" w:rsidRDefault="00972B4B" w:rsidP="00972B4B">
      <w:pPr>
        <w:pStyle w:val="Sourcewithforeground"/>
        <w:jc w:val="left"/>
      </w:pPr>
    </w:p>
    <w:p w14:paraId="49DF3810" w14:textId="77777777" w:rsidR="00972B4B" w:rsidRPr="00A30882" w:rsidRDefault="00972B4B" w:rsidP="00972B4B">
      <w:pPr>
        <w:pStyle w:val="Sourcewithforeground"/>
        <w:jc w:val="left"/>
      </w:pPr>
      <w:proofErr w:type="spellStart"/>
      <w:r w:rsidRPr="00A30882">
        <w:t>require_once</w:t>
      </w:r>
      <w:proofErr w:type="spellEnd"/>
      <w:r w:rsidRPr="00A30882">
        <w:t>('</w:t>
      </w:r>
      <w:proofErr w:type="spellStart"/>
      <w:r w:rsidRPr="00A30882">
        <w:t>config.php</w:t>
      </w:r>
      <w:proofErr w:type="spellEnd"/>
      <w:r w:rsidRPr="00A30882">
        <w:t>');</w:t>
      </w:r>
    </w:p>
    <w:p w14:paraId="13768B37" w14:textId="77777777" w:rsidR="00972B4B" w:rsidRPr="00A30882" w:rsidRDefault="00972B4B" w:rsidP="00972B4B">
      <w:pPr>
        <w:pStyle w:val="Sourcewithforeground"/>
        <w:jc w:val="left"/>
      </w:pPr>
    </w:p>
    <w:p w14:paraId="45C788CF" w14:textId="77777777" w:rsidR="00972B4B" w:rsidRPr="00A30882" w:rsidRDefault="00972B4B" w:rsidP="00972B4B">
      <w:pPr>
        <w:pStyle w:val="Sourcewithforeground"/>
        <w:jc w:val="left"/>
      </w:pPr>
      <w:r w:rsidRPr="00A30882">
        <w:t>$</w:t>
      </w:r>
      <w:proofErr w:type="spellStart"/>
      <w:r w:rsidRPr="00A30882">
        <w:t>sts</w:t>
      </w:r>
      <w:proofErr w:type="spellEnd"/>
      <w:r w:rsidRPr="00A30882">
        <w:t> = </w:t>
      </w:r>
      <w:proofErr w:type="spellStart"/>
      <w:r w:rsidRPr="00A30882">
        <w:t>new</w:t>
      </w:r>
      <w:proofErr w:type="spellEnd"/>
      <w:r w:rsidRPr="00A30882">
        <w:t> </w:t>
      </w:r>
      <w:proofErr w:type="spellStart"/>
      <w:r w:rsidRPr="00A30882">
        <w:t>STSClient</w:t>
      </w:r>
      <w:proofErr w:type="spellEnd"/>
      <w:r w:rsidRPr="00A30882">
        <w:t>(NULL, </w:t>
      </w:r>
      <w:proofErr w:type="spellStart"/>
      <w:r w:rsidRPr="00A30882">
        <w:t>array</w:t>
      </w:r>
      <w:proofErr w:type="spellEnd"/>
      <w:r w:rsidRPr="00A30882">
        <w:t>(</w:t>
      </w:r>
    </w:p>
    <w:p w14:paraId="12D84026" w14:textId="77777777" w:rsidR="00972B4B" w:rsidRPr="00A30882" w:rsidRDefault="00972B4B" w:rsidP="00972B4B">
      <w:pPr>
        <w:pStyle w:val="Sourcewithforeground"/>
        <w:jc w:val="left"/>
      </w:pPr>
      <w:r w:rsidRPr="00A30882">
        <w:t>                            '</w:t>
      </w:r>
      <w:proofErr w:type="spellStart"/>
      <w:r w:rsidRPr="00A30882">
        <w:t>trace</w:t>
      </w:r>
      <w:proofErr w:type="spellEnd"/>
      <w:r w:rsidRPr="00A30882">
        <w:t>' =&gt; 1,</w:t>
      </w:r>
    </w:p>
    <w:p w14:paraId="0D21A835" w14:textId="77777777" w:rsidR="00972B4B" w:rsidRPr="00A30882" w:rsidRDefault="00972B4B" w:rsidP="00972B4B">
      <w:pPr>
        <w:pStyle w:val="Sourcewithforeground"/>
        <w:jc w:val="left"/>
      </w:pPr>
      <w:r w:rsidRPr="00A30882">
        <w:t>                            'location' =&gt; $sts_address.'/trust/13/certificatemixed',</w:t>
      </w:r>
    </w:p>
    <w:p w14:paraId="5F3EA7C8" w14:textId="77777777" w:rsidR="00972B4B" w:rsidRPr="00A30882" w:rsidRDefault="00972B4B" w:rsidP="00972B4B">
      <w:pPr>
        <w:pStyle w:val="Sourcewithforeground"/>
        <w:jc w:val="left"/>
      </w:pPr>
      <w:r w:rsidRPr="00A30882">
        <w:t>                            'uri' =&gt; 'http://docs.oasis-open.org/ws-sx/ws-trust/200512',</w:t>
      </w:r>
    </w:p>
    <w:p w14:paraId="01B79C25" w14:textId="77777777" w:rsidR="00972B4B" w:rsidRPr="00A30882" w:rsidRDefault="00972B4B" w:rsidP="00972B4B">
      <w:pPr>
        <w:pStyle w:val="Sourcewithforeground"/>
        <w:jc w:val="left"/>
      </w:pPr>
      <w:r w:rsidRPr="00A30882">
        <w:t>                            '</w:t>
      </w:r>
      <w:proofErr w:type="spellStart"/>
      <w:r w:rsidRPr="00A30882">
        <w:t>exceptions</w:t>
      </w:r>
      <w:proofErr w:type="spellEnd"/>
      <w:r w:rsidRPr="00A30882">
        <w:t>' =&gt; TRUE,</w:t>
      </w:r>
    </w:p>
    <w:p w14:paraId="7BEDEDE9" w14:textId="77777777" w:rsidR="00972B4B" w:rsidRPr="00A30882" w:rsidRDefault="00972B4B" w:rsidP="00972B4B">
      <w:pPr>
        <w:pStyle w:val="Sourcewithforeground"/>
        <w:jc w:val="left"/>
      </w:pPr>
      <w:r w:rsidRPr="00A30882">
        <w:t>                            '</w:t>
      </w:r>
      <w:proofErr w:type="spellStart"/>
      <w:r w:rsidRPr="00A30882">
        <w:t>style</w:t>
      </w:r>
      <w:proofErr w:type="spellEnd"/>
      <w:r w:rsidRPr="00A30882">
        <w:t>'    =&gt; SOAP_DOCUMENT,</w:t>
      </w:r>
    </w:p>
    <w:p w14:paraId="71CD05DF" w14:textId="77777777" w:rsidR="00972B4B" w:rsidRPr="00A30882" w:rsidRDefault="00972B4B" w:rsidP="00972B4B">
      <w:pPr>
        <w:pStyle w:val="Sourcewithforeground"/>
        <w:jc w:val="left"/>
      </w:pPr>
      <w:r w:rsidRPr="00A30882">
        <w:t>                            '</w:t>
      </w:r>
      <w:proofErr w:type="spellStart"/>
      <w:r w:rsidRPr="00A30882">
        <w:t>use</w:t>
      </w:r>
      <w:proofErr w:type="spellEnd"/>
      <w:r w:rsidRPr="00A30882">
        <w:t>'      =&gt; SOAP_LITERAL,</w:t>
      </w:r>
    </w:p>
    <w:p w14:paraId="61672117" w14:textId="77777777" w:rsidR="00972B4B" w:rsidRPr="00A30882" w:rsidRDefault="00972B4B" w:rsidP="00972B4B">
      <w:pPr>
        <w:pStyle w:val="Sourcewithforeground"/>
        <w:jc w:val="left"/>
      </w:pPr>
      <w:r w:rsidRPr="00A30882">
        <w:t>                            '</w:t>
      </w:r>
      <w:proofErr w:type="spellStart"/>
      <w:r w:rsidRPr="00A30882">
        <w:t>soap_version</w:t>
      </w:r>
      <w:proofErr w:type="spellEnd"/>
      <w:r w:rsidRPr="00A30882">
        <w:t>' =&gt; SOAP_1_2</w:t>
      </w:r>
    </w:p>
    <w:p w14:paraId="4C6D4A8B" w14:textId="77777777" w:rsidR="00972B4B" w:rsidRPr="00A30882" w:rsidRDefault="00972B4B" w:rsidP="00972B4B">
      <w:pPr>
        <w:pStyle w:val="Sourcewithforeground"/>
        <w:jc w:val="left"/>
      </w:pPr>
      <w:r w:rsidRPr="00A30882">
        <w:t>                            ));</w:t>
      </w:r>
    </w:p>
    <w:p w14:paraId="17D19283" w14:textId="77777777" w:rsidR="00972B4B" w:rsidRPr="00A30882" w:rsidRDefault="00972B4B" w:rsidP="00972B4B">
      <w:pPr>
        <w:pStyle w:val="Sourcewithforeground"/>
        <w:jc w:val="left"/>
      </w:pPr>
      <w:r w:rsidRPr="00A30882">
        <w:br/>
      </w:r>
      <w:r w:rsidRPr="00A30882">
        <w:br/>
      </w:r>
    </w:p>
    <w:p w14:paraId="5DEE6129" w14:textId="77777777" w:rsidR="00972B4B" w:rsidRPr="00A30882" w:rsidRDefault="00972B4B" w:rsidP="00972B4B">
      <w:pPr>
        <w:pStyle w:val="Sourcewithforeground"/>
        <w:jc w:val="left"/>
      </w:pPr>
      <w:r w:rsidRPr="00A30882">
        <w:t>$</w:t>
      </w:r>
      <w:proofErr w:type="spellStart"/>
      <w:r w:rsidRPr="00A30882">
        <w:t>service</w:t>
      </w:r>
      <w:proofErr w:type="spellEnd"/>
      <w:r w:rsidRPr="00A30882">
        <w:t> = </w:t>
      </w:r>
      <w:proofErr w:type="spellStart"/>
      <w:r w:rsidRPr="00A30882">
        <w:t>new</w:t>
      </w:r>
      <w:proofErr w:type="spellEnd"/>
      <w:r w:rsidRPr="00A30882">
        <w:t> </w:t>
      </w:r>
      <w:proofErr w:type="spellStart"/>
      <w:r w:rsidRPr="00A30882">
        <w:t>mySOAP</w:t>
      </w:r>
      <w:proofErr w:type="spellEnd"/>
      <w:r w:rsidRPr="00A30882">
        <w:t>($DIT_config_service_</w:t>
      </w:r>
      <w:proofErr w:type="spellStart"/>
      <w:r w:rsidRPr="00A30882">
        <w:t>addr</w:t>
      </w:r>
      <w:proofErr w:type="spellEnd"/>
      <w:r w:rsidRPr="00A30882">
        <w:t>.'?</w:t>
      </w:r>
      <w:proofErr w:type="spellStart"/>
      <w:r w:rsidRPr="00A30882">
        <w:t>wsdl</w:t>
      </w:r>
      <w:proofErr w:type="spellEnd"/>
      <w:r w:rsidRPr="00A30882">
        <w:t>', </w:t>
      </w:r>
      <w:proofErr w:type="spellStart"/>
      <w:r w:rsidRPr="00A30882">
        <w:t>array</w:t>
      </w:r>
      <w:proofErr w:type="spellEnd"/>
      <w:r w:rsidRPr="00A30882">
        <w:t>(</w:t>
      </w:r>
    </w:p>
    <w:p w14:paraId="1D125D3B" w14:textId="77777777" w:rsidR="00972B4B" w:rsidRPr="00A30882" w:rsidRDefault="00972B4B" w:rsidP="00972B4B">
      <w:pPr>
        <w:pStyle w:val="Sourcewithforeground"/>
        <w:jc w:val="left"/>
      </w:pPr>
      <w:r w:rsidRPr="00A30882">
        <w:t>                                         '</w:t>
      </w:r>
      <w:proofErr w:type="spellStart"/>
      <w:r w:rsidRPr="00A30882">
        <w:t>exceptions</w:t>
      </w:r>
      <w:proofErr w:type="spellEnd"/>
      <w:r w:rsidRPr="00A30882">
        <w:t>' =&gt; TRUE,</w:t>
      </w:r>
    </w:p>
    <w:p w14:paraId="648F5328" w14:textId="77777777" w:rsidR="00972B4B" w:rsidRPr="00A30882" w:rsidRDefault="00972B4B" w:rsidP="00972B4B">
      <w:pPr>
        <w:pStyle w:val="Sourcewithforeground"/>
        <w:jc w:val="left"/>
      </w:pPr>
      <w:r w:rsidRPr="00A30882">
        <w:t>                                         'soap_version' =&gt; SOAP_1_2,</w:t>
      </w:r>
    </w:p>
    <w:p w14:paraId="6976249C" w14:textId="77777777" w:rsidR="00972B4B" w:rsidRPr="00A30882" w:rsidRDefault="00972B4B" w:rsidP="00972B4B">
      <w:pPr>
        <w:pStyle w:val="Sourcewithforeground"/>
        <w:jc w:val="left"/>
      </w:pPr>
      <w:r w:rsidRPr="00A30882">
        <w:t>                                         'location' =&gt; $DIT_config_service_addr.'/ws2007FederationNoSct',</w:t>
      </w:r>
    </w:p>
    <w:p w14:paraId="746750E8" w14:textId="77777777" w:rsidR="00972B4B" w:rsidRPr="00A30882" w:rsidRDefault="00972B4B" w:rsidP="00972B4B">
      <w:pPr>
        <w:pStyle w:val="Sourcewithforeground"/>
        <w:jc w:val="left"/>
      </w:pPr>
      <w:r w:rsidRPr="00A30882">
        <w:t>                                         '</w:t>
      </w:r>
      <w:proofErr w:type="spellStart"/>
      <w:r w:rsidRPr="00A30882">
        <w:t>trace</w:t>
      </w:r>
      <w:proofErr w:type="spellEnd"/>
      <w:r w:rsidRPr="00A30882">
        <w:t>' =&gt; 1));</w:t>
      </w:r>
    </w:p>
    <w:p w14:paraId="3A97C520" w14:textId="77777777" w:rsidR="00972B4B" w:rsidRPr="00A30882" w:rsidRDefault="00972B4B" w:rsidP="00972B4B">
      <w:pPr>
        <w:pStyle w:val="Sourcewithforeground"/>
        <w:jc w:val="left"/>
      </w:pPr>
      <w:r w:rsidRPr="00A30882">
        <w:t>                                         </w:t>
      </w:r>
    </w:p>
    <w:p w14:paraId="6B722561" w14:textId="77777777" w:rsidR="00972B4B" w:rsidRPr="00A30882" w:rsidRDefault="00972B4B" w:rsidP="00972B4B">
      <w:pPr>
        <w:pStyle w:val="Sourcewithforeground"/>
        <w:jc w:val="left"/>
      </w:pPr>
      <w:r w:rsidRPr="00A30882">
        <w:t>$ms = </w:t>
      </w:r>
      <w:proofErr w:type="spellStart"/>
      <w:r w:rsidRPr="00A30882">
        <w:t>Milestone</w:t>
      </w:r>
      <w:proofErr w:type="spellEnd"/>
      <w:r w:rsidRPr="00A30882">
        <w:t>::</w:t>
      </w:r>
      <w:proofErr w:type="spellStart"/>
      <w:r w:rsidRPr="00A30882">
        <w:t>getInstance</w:t>
      </w:r>
      <w:proofErr w:type="spellEnd"/>
      <w:r w:rsidRPr="00A30882">
        <w:t>();</w:t>
      </w:r>
    </w:p>
    <w:p w14:paraId="1510E264" w14:textId="77777777" w:rsidR="00972B4B" w:rsidRPr="00A30882" w:rsidRDefault="00972B4B" w:rsidP="00972B4B">
      <w:pPr>
        <w:pStyle w:val="Sourcewithforeground"/>
        <w:jc w:val="left"/>
      </w:pPr>
      <w:r w:rsidRPr="00A30882">
        <w:t>                                        </w:t>
      </w:r>
    </w:p>
    <w:p w14:paraId="43C9DC63" w14:textId="77777777" w:rsidR="00972B4B" w:rsidRPr="00A30882" w:rsidRDefault="00972B4B" w:rsidP="00972B4B">
      <w:pPr>
        <w:pStyle w:val="Sourcewithforeground"/>
        <w:jc w:val="left"/>
      </w:pPr>
      <w:proofErr w:type="spellStart"/>
      <w:r w:rsidRPr="00A30882">
        <w:t>try</w:t>
      </w:r>
      <w:proofErr w:type="spellEnd"/>
      <w:r w:rsidRPr="00A30882">
        <w:t> {                                         </w:t>
      </w:r>
    </w:p>
    <w:p w14:paraId="32189570" w14:textId="77777777" w:rsidR="00972B4B" w:rsidRPr="00A30882" w:rsidRDefault="00972B4B" w:rsidP="00972B4B">
      <w:pPr>
        <w:pStyle w:val="Sourcewithforeground"/>
        <w:jc w:val="left"/>
      </w:pPr>
      <w:proofErr w:type="spellStart"/>
      <w:r w:rsidRPr="00A30882">
        <w:t>try</w:t>
      </w:r>
      <w:proofErr w:type="spellEnd"/>
      <w:r w:rsidRPr="00A30882">
        <w:t> {   </w:t>
      </w:r>
    </w:p>
    <w:p w14:paraId="7429AA7F" w14:textId="77777777" w:rsidR="00972B4B" w:rsidRPr="00A30882" w:rsidRDefault="00972B4B" w:rsidP="00972B4B">
      <w:pPr>
        <w:pStyle w:val="Sourcewithforeground"/>
        <w:jc w:val="left"/>
      </w:pPr>
      <w:r w:rsidRPr="00A30882">
        <w:t>    $claims[] = array('uri' =&gt; "http://www.oasis-open.org/RSA2004/attributes/AUTHORITY");</w:t>
      </w:r>
    </w:p>
    <w:p w14:paraId="7D7ECEE8" w14:textId="77777777" w:rsidR="00972B4B" w:rsidRPr="00A30882" w:rsidRDefault="00972B4B" w:rsidP="00972B4B">
      <w:pPr>
        <w:pStyle w:val="Sourcewithforeground"/>
        <w:jc w:val="left"/>
      </w:pPr>
      <w:r w:rsidRPr="00A30882">
        <w:t>    $claims[] = array('uri' =&gt; "http://docs.oasis-open.org/wsfed/authorization/200706/claims/action");</w:t>
      </w:r>
    </w:p>
    <w:p w14:paraId="04D49564" w14:textId="77777777" w:rsidR="00972B4B" w:rsidRPr="00A30882" w:rsidRDefault="00972B4B" w:rsidP="00972B4B">
      <w:pPr>
        <w:pStyle w:val="Sourcewithforeground"/>
        <w:jc w:val="left"/>
      </w:pPr>
      <w:r w:rsidRPr="00A30882">
        <w:t>    $claims[] = array('uri' =&gt; "http://schemas.xmlsoap.org/ws/2005/05/identity/claims/privatepersonalidentifier");</w:t>
      </w:r>
    </w:p>
    <w:p w14:paraId="6A73E196" w14:textId="77777777" w:rsidR="00972B4B" w:rsidRPr="00A30882" w:rsidRDefault="00972B4B" w:rsidP="00972B4B">
      <w:pPr>
        <w:pStyle w:val="Sourcewithforeground"/>
        <w:jc w:val="left"/>
      </w:pPr>
      <w:r w:rsidRPr="00A30882">
        <w:t>    $claims[] = array('uri' =&gt; "http://schemas.xmlsoap.org/ws/2005/05/identity/claims/sid");</w:t>
      </w:r>
    </w:p>
    <w:p w14:paraId="7AA22389" w14:textId="77777777" w:rsidR="00972B4B" w:rsidRPr="00A30882" w:rsidRDefault="00972B4B" w:rsidP="00972B4B">
      <w:pPr>
        <w:pStyle w:val="Sourcewithforeground"/>
        <w:jc w:val="left"/>
      </w:pPr>
      <w:r w:rsidRPr="00A30882">
        <w:t>    $claims[] = array('uri' =&gt; "http://ivis.eps.gov.lv/schema/identity/claims/employeegroup");</w:t>
      </w:r>
    </w:p>
    <w:p w14:paraId="393A3C20" w14:textId="77777777" w:rsidR="00972B4B" w:rsidRPr="00A30882" w:rsidRDefault="00972B4B" w:rsidP="00972B4B">
      <w:pPr>
        <w:pStyle w:val="Sourcewithforeground"/>
        <w:jc w:val="left"/>
      </w:pPr>
      <w:r w:rsidRPr="00A30882">
        <w:t>    $claims[] = array('uri' =&gt; "http://schemas.xmlsoap.org/ws/2005/05/identity/claims/surname");</w:t>
      </w:r>
    </w:p>
    <w:p w14:paraId="0A216D1F" w14:textId="77777777" w:rsidR="00972B4B" w:rsidRPr="00A30882" w:rsidRDefault="00972B4B" w:rsidP="00972B4B">
      <w:pPr>
        <w:pStyle w:val="Sourcewithforeground"/>
        <w:jc w:val="left"/>
      </w:pPr>
      <w:r w:rsidRPr="00A30882">
        <w:t>    $claims[] = array('uri' =&gt; "http://schemas.xmlsoap.org/ws/2005/05/identity/claims/givenname");</w:t>
      </w:r>
    </w:p>
    <w:p w14:paraId="3F63FB67" w14:textId="77777777" w:rsidR="00972B4B" w:rsidRPr="00A30882" w:rsidRDefault="00972B4B" w:rsidP="00972B4B">
      <w:pPr>
        <w:pStyle w:val="Sourcewithforeground"/>
        <w:jc w:val="left"/>
      </w:pPr>
      <w:r w:rsidRPr="00A30882">
        <w:t>    $claims[] = array('uri' =&gt; "http://schemas.xmlsoap.org/ws/2005/05/identity/claims/name");</w:t>
      </w:r>
    </w:p>
    <w:p w14:paraId="79B080A5" w14:textId="77777777" w:rsidR="00972B4B" w:rsidRPr="00A30882" w:rsidRDefault="00972B4B" w:rsidP="00972B4B">
      <w:pPr>
        <w:pStyle w:val="Sourcewithforeground"/>
        <w:jc w:val="left"/>
      </w:pPr>
      <w:r w:rsidRPr="00A30882">
        <w:t>    $</w:t>
      </w:r>
      <w:proofErr w:type="spellStart"/>
      <w:r w:rsidRPr="00A30882">
        <w:t>claims</w:t>
      </w:r>
      <w:proofErr w:type="spellEnd"/>
      <w:r w:rsidRPr="00A30882">
        <w:t>[] = </w:t>
      </w:r>
      <w:proofErr w:type="spellStart"/>
      <w:r w:rsidRPr="00A30882">
        <w:t>array</w:t>
      </w:r>
      <w:proofErr w:type="spellEnd"/>
      <w:r w:rsidRPr="00A30882">
        <w:t>('</w:t>
      </w:r>
      <w:proofErr w:type="spellStart"/>
      <w:r w:rsidRPr="00A30882">
        <w:t>uri</w:t>
      </w:r>
      <w:proofErr w:type="spellEnd"/>
      <w:r w:rsidRPr="00A30882">
        <w:t>' =&gt; "urn:ivis:100001:name.id-viss");</w:t>
      </w:r>
    </w:p>
    <w:p w14:paraId="03443F2B" w14:textId="77777777" w:rsidR="00972B4B" w:rsidRPr="00A30882" w:rsidRDefault="00972B4B" w:rsidP="00972B4B">
      <w:pPr>
        <w:pStyle w:val="Sourcewithforeground"/>
        <w:jc w:val="left"/>
      </w:pPr>
      <w:r w:rsidRPr="00A30882">
        <w:t>    </w:t>
      </w:r>
    </w:p>
    <w:p w14:paraId="6C380699" w14:textId="77777777" w:rsidR="00972B4B" w:rsidRPr="00A30882" w:rsidRDefault="00972B4B" w:rsidP="00972B4B">
      <w:pPr>
        <w:pStyle w:val="Sourcewithforeground"/>
        <w:jc w:val="left"/>
      </w:pPr>
      <w:r w:rsidRPr="00A30882">
        <w:lastRenderedPageBreak/>
        <w:t>    $</w:t>
      </w:r>
      <w:proofErr w:type="spellStart"/>
      <w:r w:rsidRPr="00A30882">
        <w:t>cert</w:t>
      </w:r>
      <w:proofErr w:type="spellEnd"/>
      <w:r w:rsidRPr="00A30882">
        <w:t> = </w:t>
      </w:r>
      <w:proofErr w:type="spellStart"/>
      <w:r w:rsidRPr="00A30882">
        <w:t>file_get_contents</w:t>
      </w:r>
      <w:proofErr w:type="spellEnd"/>
      <w:r w:rsidRPr="00A30882">
        <w:t>('</w:t>
      </w:r>
      <w:proofErr w:type="spellStart"/>
      <w:r w:rsidRPr="00A30882">
        <w:t>cert</w:t>
      </w:r>
      <w:proofErr w:type="spellEnd"/>
      <w:r w:rsidRPr="00A30882">
        <w:t>/</w:t>
      </w:r>
      <w:proofErr w:type="spellStart"/>
      <w:r w:rsidRPr="00A30882">
        <w:t>public.pem</w:t>
      </w:r>
      <w:proofErr w:type="spellEnd"/>
      <w:r w:rsidRPr="00A30882">
        <w:t>');</w:t>
      </w:r>
    </w:p>
    <w:p w14:paraId="3C61FB58" w14:textId="77777777" w:rsidR="00972B4B" w:rsidRPr="00A30882" w:rsidRDefault="00972B4B" w:rsidP="00972B4B">
      <w:pPr>
        <w:pStyle w:val="Sourcewithforeground"/>
        <w:jc w:val="left"/>
      </w:pPr>
      <w:r w:rsidRPr="00A30882">
        <w:t>    $</w:t>
      </w:r>
      <w:proofErr w:type="spellStart"/>
      <w:r w:rsidRPr="00A30882">
        <w:t>private_key</w:t>
      </w:r>
      <w:proofErr w:type="spellEnd"/>
      <w:r w:rsidRPr="00A30882">
        <w:t> = </w:t>
      </w:r>
      <w:proofErr w:type="spellStart"/>
      <w:r w:rsidRPr="00A30882">
        <w:t>file_get_contents</w:t>
      </w:r>
      <w:proofErr w:type="spellEnd"/>
      <w:r w:rsidRPr="00A30882">
        <w:t>('</w:t>
      </w:r>
      <w:proofErr w:type="spellStart"/>
      <w:r w:rsidRPr="00A30882">
        <w:t>cert</w:t>
      </w:r>
      <w:proofErr w:type="spellEnd"/>
      <w:r w:rsidRPr="00A30882">
        <w:t>/</w:t>
      </w:r>
      <w:proofErr w:type="spellStart"/>
      <w:r w:rsidRPr="00A30882">
        <w:t>not_enc.pem</w:t>
      </w:r>
      <w:proofErr w:type="spellEnd"/>
      <w:r w:rsidRPr="00A30882">
        <w:t>');</w:t>
      </w:r>
    </w:p>
    <w:p w14:paraId="15F42EC5" w14:textId="77777777" w:rsidR="00972B4B" w:rsidRPr="00A30882" w:rsidRDefault="00972B4B" w:rsidP="00972B4B">
      <w:pPr>
        <w:pStyle w:val="Sourcewithforeground"/>
        <w:jc w:val="left"/>
      </w:pPr>
      <w:r w:rsidRPr="00A30882">
        <w:t>    </w:t>
      </w:r>
    </w:p>
    <w:p w14:paraId="53B30033" w14:textId="77777777" w:rsidR="00972B4B" w:rsidRPr="00A30882" w:rsidRDefault="00972B4B" w:rsidP="00972B4B">
      <w:pPr>
        <w:pStyle w:val="Sourcewithforeground"/>
        <w:jc w:val="left"/>
      </w:pPr>
      <w:r w:rsidRPr="00A30882">
        <w:t>    $tokens = $sts-&gt;issueTokenCert($cert, $private_key, $apply_to, $claims);</w:t>
      </w:r>
    </w:p>
    <w:p w14:paraId="151B8D0E" w14:textId="77777777" w:rsidR="00972B4B" w:rsidRPr="00A30882" w:rsidRDefault="00972B4B" w:rsidP="00972B4B">
      <w:pPr>
        <w:pStyle w:val="Sourcewithforeground"/>
        <w:jc w:val="left"/>
      </w:pPr>
      <w:r w:rsidRPr="00A30882">
        <w:t>          </w:t>
      </w:r>
    </w:p>
    <w:p w14:paraId="5CFF1479" w14:textId="77777777" w:rsidR="00972B4B" w:rsidRPr="00A30882" w:rsidRDefault="00972B4B" w:rsidP="00972B4B">
      <w:pPr>
        <w:pStyle w:val="Sourcewithforeground"/>
        <w:jc w:val="left"/>
      </w:pPr>
      <w:r w:rsidRPr="00A30882">
        <w:t>    $ms-&gt;</w:t>
      </w:r>
      <w:proofErr w:type="spellStart"/>
      <w:r w:rsidRPr="00A30882">
        <w:t>addSTSCallmilestone</w:t>
      </w:r>
      <w:proofErr w:type="spellEnd"/>
      <w:r w:rsidRPr="00A30882">
        <w:t>($</w:t>
      </w:r>
      <w:proofErr w:type="spellStart"/>
      <w:r w:rsidRPr="00A30882">
        <w:t>sts</w:t>
      </w:r>
      <w:proofErr w:type="spellEnd"/>
      <w:r w:rsidRPr="00A30882">
        <w:t>, $</w:t>
      </w:r>
      <w:proofErr w:type="spellStart"/>
      <w:r w:rsidRPr="00A30882">
        <w:t>sts_address</w:t>
      </w:r>
      <w:proofErr w:type="spellEnd"/>
      <w:r w:rsidRPr="00A30882">
        <w:t>);</w:t>
      </w:r>
    </w:p>
    <w:p w14:paraId="40C13D40" w14:textId="77777777" w:rsidR="00972B4B" w:rsidRPr="00A30882" w:rsidRDefault="00972B4B" w:rsidP="00972B4B">
      <w:pPr>
        <w:pStyle w:val="Sourcewithforeground"/>
        <w:jc w:val="left"/>
      </w:pPr>
      <w:r w:rsidRPr="00A30882">
        <w:t>        </w:t>
      </w:r>
    </w:p>
    <w:p w14:paraId="50578B2D" w14:textId="77777777" w:rsidR="00972B4B" w:rsidRPr="00A30882" w:rsidRDefault="00972B4B" w:rsidP="00972B4B">
      <w:pPr>
        <w:pStyle w:val="Sourcewithforeground"/>
        <w:jc w:val="left"/>
      </w:pPr>
      <w:r w:rsidRPr="00A30882">
        <w:t>    // set Token for service call - we use only first token from collection if many returned</w:t>
      </w:r>
    </w:p>
    <w:p w14:paraId="49832FC3" w14:textId="77777777" w:rsidR="00972B4B" w:rsidRPr="00A30882" w:rsidRDefault="00972B4B" w:rsidP="00972B4B">
      <w:pPr>
        <w:pStyle w:val="Sourcewithforeground"/>
        <w:jc w:val="left"/>
      </w:pPr>
      <w:r w:rsidRPr="00A30882">
        <w:t>    $</w:t>
      </w:r>
      <w:proofErr w:type="spellStart"/>
      <w:r w:rsidRPr="00A30882">
        <w:t>service</w:t>
      </w:r>
      <w:proofErr w:type="spellEnd"/>
      <w:r w:rsidRPr="00A30882">
        <w:t>-&gt;</w:t>
      </w:r>
      <w:proofErr w:type="spellStart"/>
      <w:r w:rsidRPr="00A30882">
        <w:t>customtoken</w:t>
      </w:r>
      <w:proofErr w:type="spellEnd"/>
      <w:r w:rsidRPr="00A30882">
        <w:t> = $</w:t>
      </w:r>
      <w:proofErr w:type="spellStart"/>
      <w:r w:rsidRPr="00A30882">
        <w:t>tokens</w:t>
      </w:r>
      <w:proofErr w:type="spellEnd"/>
      <w:r w:rsidRPr="00A30882">
        <w:t>[0];</w:t>
      </w:r>
    </w:p>
    <w:p w14:paraId="48CC33B1" w14:textId="77777777" w:rsidR="00972B4B" w:rsidRPr="00A30882" w:rsidRDefault="00972B4B" w:rsidP="00972B4B">
      <w:pPr>
        <w:pStyle w:val="Sourcewithforeground"/>
        <w:jc w:val="left"/>
      </w:pPr>
      <w:r w:rsidRPr="00A30882">
        <w:t>    </w:t>
      </w:r>
    </w:p>
    <w:p w14:paraId="5CE7DDB3" w14:textId="77777777" w:rsidR="00972B4B" w:rsidRPr="00A30882" w:rsidRDefault="00972B4B" w:rsidP="00972B4B">
      <w:pPr>
        <w:pStyle w:val="Sourcewithforeground"/>
        <w:jc w:val="left"/>
      </w:pPr>
      <w:r w:rsidRPr="00A30882">
        <w:t>    $</w:t>
      </w:r>
      <w:proofErr w:type="spellStart"/>
      <w:r w:rsidRPr="00A30882">
        <w:t>channel_name</w:t>
      </w:r>
      <w:proofErr w:type="spellEnd"/>
      <w:r w:rsidRPr="00A30882">
        <w:t> = '</w:t>
      </w:r>
      <w:proofErr w:type="spellStart"/>
      <w:r w:rsidRPr="00A30882">
        <w:t>SampleChannel</w:t>
      </w:r>
      <w:proofErr w:type="spellEnd"/>
      <w:r w:rsidRPr="00A30882">
        <w:t>';</w:t>
      </w:r>
    </w:p>
    <w:p w14:paraId="4630F20C" w14:textId="77777777" w:rsidR="00972B4B" w:rsidRPr="00A30882" w:rsidRDefault="00972B4B" w:rsidP="00972B4B">
      <w:pPr>
        <w:pStyle w:val="Sourcewithforeground"/>
        <w:jc w:val="left"/>
      </w:pPr>
      <w:r w:rsidRPr="00A30882">
        <w:t>    $channel_urn = 'URN:IVIS:100001:CHA-'.$channel_name.'-TYPE-DIK';</w:t>
      </w:r>
    </w:p>
    <w:p w14:paraId="5EC27DEA" w14:textId="77777777" w:rsidR="00972B4B" w:rsidRPr="00A30882" w:rsidRDefault="00972B4B" w:rsidP="00972B4B">
      <w:pPr>
        <w:pStyle w:val="Sourcewithforeground"/>
        <w:jc w:val="left"/>
      </w:pPr>
      <w:r w:rsidRPr="00A30882">
        <w:t>    $</w:t>
      </w:r>
      <w:proofErr w:type="spellStart"/>
      <w:r w:rsidRPr="00A30882">
        <w:t>req</w:t>
      </w:r>
      <w:proofErr w:type="spellEnd"/>
      <w:r w:rsidRPr="00A30882">
        <w:t> =  </w:t>
      </w:r>
      <w:proofErr w:type="spellStart"/>
      <w:r w:rsidRPr="00A30882">
        <w:t>array</w:t>
      </w:r>
      <w:proofErr w:type="spellEnd"/>
      <w:r w:rsidRPr="00A30882">
        <w:t>( </w:t>
      </w:r>
    </w:p>
    <w:p w14:paraId="666565C1" w14:textId="77777777" w:rsidR="00972B4B" w:rsidRPr="00A30882" w:rsidRDefault="00972B4B" w:rsidP="00972B4B">
      <w:pPr>
        <w:pStyle w:val="Sourcewithforeground"/>
        <w:jc w:val="left"/>
      </w:pPr>
      <w:r w:rsidRPr="00A30882">
        <w:t>        "</w:t>
      </w:r>
      <w:proofErr w:type="spellStart"/>
      <w:r w:rsidRPr="00A30882">
        <w:t>ChannelSearch</w:t>
      </w:r>
      <w:proofErr w:type="spellEnd"/>
      <w:r w:rsidRPr="00A30882">
        <w:t>"        =&gt; </w:t>
      </w:r>
      <w:proofErr w:type="spellStart"/>
      <w:r w:rsidRPr="00A30882">
        <w:t>array</w:t>
      </w:r>
      <w:proofErr w:type="spellEnd"/>
      <w:r w:rsidRPr="00A30882">
        <w:t>(</w:t>
      </w:r>
    </w:p>
    <w:p w14:paraId="5AFD7E98" w14:textId="77777777" w:rsidR="00972B4B" w:rsidRPr="00A30882" w:rsidRDefault="00972B4B" w:rsidP="00972B4B">
      <w:pPr>
        <w:pStyle w:val="Sourcewithforeground"/>
        <w:jc w:val="left"/>
      </w:pPr>
      <w:r w:rsidRPr="00A30882">
        <w:t>            /*"</w:t>
      </w:r>
      <w:proofErr w:type="spellStart"/>
      <w:r w:rsidRPr="00A30882">
        <w:t>OnlyHeader</w:t>
      </w:r>
      <w:proofErr w:type="spellEnd"/>
      <w:r w:rsidRPr="00A30882">
        <w:t>" =&gt; </w:t>
      </w:r>
      <w:proofErr w:type="spellStart"/>
      <w:r w:rsidRPr="00A30882">
        <w:t>true</w:t>
      </w:r>
      <w:proofErr w:type="spellEnd"/>
      <w:r w:rsidRPr="00A30882">
        <w:t>,*/</w:t>
      </w:r>
    </w:p>
    <w:p w14:paraId="49EE731F" w14:textId="77777777" w:rsidR="00972B4B" w:rsidRPr="00A30882" w:rsidRDefault="00972B4B" w:rsidP="00972B4B">
      <w:pPr>
        <w:pStyle w:val="Sourcewithforeground"/>
        <w:jc w:val="left"/>
      </w:pPr>
      <w:r w:rsidRPr="00A30882">
        <w:t>            "</w:t>
      </w:r>
      <w:proofErr w:type="spellStart"/>
      <w:r w:rsidRPr="00A30882">
        <w:t>Channel</w:t>
      </w:r>
      <w:proofErr w:type="spellEnd"/>
      <w:r w:rsidRPr="00A30882">
        <w:t>" =&gt;  </w:t>
      </w:r>
      <w:proofErr w:type="spellStart"/>
      <w:r w:rsidRPr="00A30882">
        <w:t>array</w:t>
      </w:r>
      <w:proofErr w:type="spellEnd"/>
      <w:r w:rsidRPr="00A30882">
        <w:t>(</w:t>
      </w:r>
    </w:p>
    <w:p w14:paraId="5BC3474C" w14:textId="77777777" w:rsidR="00972B4B" w:rsidRPr="00A30882" w:rsidRDefault="00972B4B" w:rsidP="00972B4B">
      <w:pPr>
        <w:pStyle w:val="Sourcewithforeground"/>
        <w:jc w:val="left"/>
      </w:pPr>
      <w:r w:rsidRPr="00A30882">
        <w:t>                "</w:t>
      </w:r>
      <w:proofErr w:type="spellStart"/>
      <w:r w:rsidRPr="00A30882">
        <w:t>ChannelURN</w:t>
      </w:r>
      <w:proofErr w:type="spellEnd"/>
      <w:r w:rsidRPr="00A30882">
        <w:t>" =&gt; $</w:t>
      </w:r>
      <w:proofErr w:type="spellStart"/>
      <w:r w:rsidRPr="00A30882">
        <w:t>channel_urn</w:t>
      </w:r>
      <w:proofErr w:type="spellEnd"/>
    </w:p>
    <w:p w14:paraId="6D93230C" w14:textId="77777777" w:rsidR="00972B4B" w:rsidRPr="00A30882" w:rsidRDefault="00972B4B" w:rsidP="00972B4B">
      <w:pPr>
        <w:pStyle w:val="Sourcewithforeground"/>
        <w:jc w:val="left"/>
      </w:pPr>
      <w:r w:rsidRPr="00A30882">
        <w:t>            )</w:t>
      </w:r>
    </w:p>
    <w:p w14:paraId="40B4678A" w14:textId="77777777" w:rsidR="00972B4B" w:rsidRPr="00A30882" w:rsidRDefault="00972B4B" w:rsidP="00972B4B">
      <w:pPr>
        <w:pStyle w:val="Sourcewithforeground"/>
        <w:jc w:val="left"/>
      </w:pPr>
      <w:r w:rsidRPr="00A30882">
        <w:t>        ),</w:t>
      </w:r>
    </w:p>
    <w:p w14:paraId="63F4ED6D" w14:textId="77777777" w:rsidR="00972B4B" w:rsidRPr="00A30882" w:rsidRDefault="00972B4B" w:rsidP="00972B4B">
      <w:pPr>
        <w:pStyle w:val="Sourcewithforeground"/>
        <w:jc w:val="left"/>
      </w:pPr>
      <w:r w:rsidRPr="00A30882">
        <w:t>        'ChannelVersionStatus' =&gt; array('creating', 'testing', 'active', 'tehnicalbreak', 'activedepricated', 'deleted')</w:t>
      </w:r>
    </w:p>
    <w:p w14:paraId="464555B3" w14:textId="77777777" w:rsidR="00972B4B" w:rsidRPr="00A30882" w:rsidRDefault="00972B4B" w:rsidP="00972B4B">
      <w:pPr>
        <w:pStyle w:val="Sourcewithforeground"/>
        <w:jc w:val="left"/>
      </w:pPr>
      <w:r w:rsidRPr="00A30882">
        <w:t>    ); </w:t>
      </w:r>
    </w:p>
    <w:p w14:paraId="6CF58B77" w14:textId="77777777" w:rsidR="00972B4B" w:rsidRPr="00A30882" w:rsidRDefault="00972B4B" w:rsidP="00972B4B">
      <w:pPr>
        <w:pStyle w:val="Sourcewithforeground"/>
        <w:jc w:val="left"/>
      </w:pPr>
      <w:r w:rsidRPr="00A30882">
        <w:t>    </w:t>
      </w:r>
    </w:p>
    <w:p w14:paraId="22F45376" w14:textId="77777777" w:rsidR="00972B4B" w:rsidRPr="00A30882" w:rsidRDefault="00972B4B" w:rsidP="00972B4B">
      <w:pPr>
        <w:pStyle w:val="Sourcewithforeground"/>
        <w:jc w:val="left"/>
      </w:pPr>
      <w:r w:rsidRPr="00A30882">
        <w:t>    $method_name = 'SearchChannelsPaged';                               </w:t>
      </w:r>
    </w:p>
    <w:p w14:paraId="123299D5" w14:textId="77777777" w:rsidR="00972B4B" w:rsidRPr="00A30882" w:rsidRDefault="00972B4B" w:rsidP="00972B4B">
      <w:pPr>
        <w:pStyle w:val="Sourcewithforeground"/>
        <w:jc w:val="left"/>
      </w:pPr>
      <w:r w:rsidRPr="00A30882">
        <w:t>    $</w:t>
      </w:r>
      <w:proofErr w:type="spellStart"/>
      <w:r w:rsidRPr="00A30882">
        <w:t>result</w:t>
      </w:r>
      <w:proofErr w:type="spellEnd"/>
      <w:r w:rsidRPr="00A30882">
        <w:t> = $</w:t>
      </w:r>
      <w:proofErr w:type="spellStart"/>
      <w:r w:rsidRPr="00A30882">
        <w:t>service</w:t>
      </w:r>
      <w:proofErr w:type="spellEnd"/>
      <w:r w:rsidRPr="00A30882">
        <w:t>-&gt;__</w:t>
      </w:r>
      <w:proofErr w:type="spellStart"/>
      <w:r w:rsidRPr="00A30882">
        <w:t>soapCall</w:t>
      </w:r>
      <w:proofErr w:type="spellEnd"/>
      <w:r w:rsidRPr="00A30882">
        <w:t>($</w:t>
      </w:r>
      <w:proofErr w:type="spellStart"/>
      <w:r w:rsidRPr="00A30882">
        <w:t>method_name</w:t>
      </w:r>
      <w:proofErr w:type="spellEnd"/>
      <w:r w:rsidRPr="00A30882">
        <w:t>, </w:t>
      </w:r>
      <w:proofErr w:type="spellStart"/>
      <w:r w:rsidRPr="00A30882">
        <w:t>array</w:t>
      </w:r>
      <w:proofErr w:type="spellEnd"/>
      <w:r w:rsidRPr="00A30882">
        <w:t>($</w:t>
      </w:r>
      <w:proofErr w:type="spellStart"/>
      <w:r w:rsidRPr="00A30882">
        <w:t>req</w:t>
      </w:r>
      <w:proofErr w:type="spellEnd"/>
      <w:r w:rsidRPr="00A30882">
        <w:t>) );</w:t>
      </w:r>
    </w:p>
    <w:p w14:paraId="3A442A31" w14:textId="77777777" w:rsidR="00972B4B" w:rsidRPr="00A30882" w:rsidRDefault="00972B4B" w:rsidP="00972B4B">
      <w:pPr>
        <w:pStyle w:val="Sourcewithforeground"/>
        <w:jc w:val="left"/>
      </w:pPr>
      <w:r w:rsidRPr="00A30882">
        <w:t>    $ms-&gt;addServiceCallMilestone($service, $DIT_config_service_addr, $method_name);</w:t>
      </w:r>
    </w:p>
    <w:p w14:paraId="64135AE9" w14:textId="77777777" w:rsidR="00972B4B" w:rsidRPr="00A30882" w:rsidRDefault="00972B4B" w:rsidP="00972B4B">
      <w:pPr>
        <w:pStyle w:val="Sourcewithforeground"/>
        <w:jc w:val="left"/>
      </w:pPr>
      <w:r w:rsidRPr="00A30882">
        <w:t>    </w:t>
      </w:r>
    </w:p>
    <w:p w14:paraId="559396ED" w14:textId="77777777" w:rsidR="00972B4B" w:rsidRPr="00A30882" w:rsidRDefault="00972B4B" w:rsidP="00972B4B">
      <w:pPr>
        <w:pStyle w:val="Sourcewithforeground"/>
        <w:jc w:val="left"/>
      </w:pPr>
      <w:r w:rsidRPr="00A30882">
        <w:t>    // </w:t>
      </w:r>
      <w:proofErr w:type="spellStart"/>
      <w:r w:rsidRPr="00A30882">
        <w:t>setting</w:t>
      </w:r>
      <w:proofErr w:type="spellEnd"/>
      <w:r w:rsidRPr="00A30882">
        <w:t> </w:t>
      </w:r>
      <w:proofErr w:type="spellStart"/>
      <w:r w:rsidRPr="00A30882">
        <w:t>channel</w:t>
      </w:r>
      <w:proofErr w:type="spellEnd"/>
      <w:r w:rsidRPr="00A30882">
        <w:t> </w:t>
      </w:r>
      <w:proofErr w:type="spellStart"/>
      <w:r w:rsidRPr="00A30882">
        <w:t>data</w:t>
      </w:r>
      <w:proofErr w:type="spellEnd"/>
    </w:p>
    <w:p w14:paraId="1A11ECB9" w14:textId="77777777" w:rsidR="00972B4B" w:rsidRPr="00A30882" w:rsidRDefault="00972B4B" w:rsidP="00972B4B">
      <w:pPr>
        <w:pStyle w:val="Sourcewithforeground"/>
        <w:jc w:val="left"/>
      </w:pPr>
      <w:r w:rsidRPr="00A30882">
        <w:t>    $</w:t>
      </w:r>
      <w:proofErr w:type="spellStart"/>
      <w:r w:rsidRPr="00A30882">
        <w:t>channel</w:t>
      </w:r>
      <w:proofErr w:type="spellEnd"/>
      <w:r w:rsidRPr="00A30882">
        <w:t> = </w:t>
      </w:r>
      <w:proofErr w:type="spellStart"/>
      <w:r w:rsidRPr="00A30882">
        <w:t>array</w:t>
      </w:r>
      <w:proofErr w:type="spellEnd"/>
      <w:r w:rsidRPr="00A30882">
        <w:t>(</w:t>
      </w:r>
    </w:p>
    <w:p w14:paraId="3CB33AE4" w14:textId="77777777" w:rsidR="00972B4B" w:rsidRPr="00A30882" w:rsidRDefault="00972B4B" w:rsidP="00972B4B">
      <w:pPr>
        <w:pStyle w:val="Sourcewithforeground"/>
        <w:jc w:val="left"/>
      </w:pPr>
      <w:r w:rsidRPr="00A30882">
        <w:t>        '</w:t>
      </w:r>
      <w:proofErr w:type="spellStart"/>
      <w:r w:rsidRPr="00A30882">
        <w:t>ShortName</w:t>
      </w:r>
      <w:proofErr w:type="spellEnd"/>
      <w:r w:rsidRPr="00A30882">
        <w:t>' =&gt; $</w:t>
      </w:r>
      <w:proofErr w:type="spellStart"/>
      <w:r w:rsidRPr="00A30882">
        <w:t>channel_name</w:t>
      </w:r>
      <w:proofErr w:type="spellEnd"/>
      <w:r w:rsidRPr="00A30882">
        <w:t>,</w:t>
      </w:r>
    </w:p>
    <w:p w14:paraId="42E713D2" w14:textId="77777777" w:rsidR="00972B4B" w:rsidRPr="00A30882" w:rsidRDefault="00972B4B" w:rsidP="00972B4B">
      <w:pPr>
        <w:pStyle w:val="Sourcewithforeground"/>
        <w:jc w:val="left"/>
      </w:pPr>
      <w:r w:rsidRPr="00A30882">
        <w:t>        '</w:t>
      </w:r>
      <w:proofErr w:type="spellStart"/>
      <w:r w:rsidRPr="00A30882">
        <w:t>ChannelURN</w:t>
      </w:r>
      <w:proofErr w:type="spellEnd"/>
      <w:r w:rsidRPr="00A30882">
        <w:t>' =&gt; $</w:t>
      </w:r>
      <w:proofErr w:type="spellStart"/>
      <w:r w:rsidRPr="00A30882">
        <w:t>channel_urn</w:t>
      </w:r>
      <w:proofErr w:type="spellEnd"/>
      <w:r w:rsidRPr="00A30882">
        <w:t>,</w:t>
      </w:r>
    </w:p>
    <w:p w14:paraId="35F034B5" w14:textId="77777777" w:rsidR="00972B4B" w:rsidRPr="00A30882" w:rsidRDefault="00972B4B" w:rsidP="00972B4B">
      <w:pPr>
        <w:pStyle w:val="Sourcewithforeground"/>
        <w:jc w:val="left"/>
      </w:pPr>
      <w:r w:rsidRPr="00A30882">
        <w:t>        '</w:t>
      </w:r>
      <w:proofErr w:type="spellStart"/>
      <w:r w:rsidRPr="00A30882">
        <w:t>ChannelType</w:t>
      </w:r>
      <w:proofErr w:type="spellEnd"/>
      <w:r w:rsidRPr="00A30882">
        <w:t>' =&gt; '</w:t>
      </w:r>
      <w:proofErr w:type="spellStart"/>
      <w:r w:rsidRPr="00A30882">
        <w:t>dik</w:t>
      </w:r>
      <w:proofErr w:type="spellEnd"/>
      <w:r w:rsidRPr="00A30882">
        <w:t>',</w:t>
      </w:r>
    </w:p>
    <w:p w14:paraId="5B22E04A" w14:textId="77777777" w:rsidR="00972B4B" w:rsidRPr="00A30882" w:rsidRDefault="00972B4B" w:rsidP="00972B4B">
      <w:pPr>
        <w:pStyle w:val="Sourcewithforeground"/>
        <w:jc w:val="left"/>
      </w:pPr>
      <w:r w:rsidRPr="00A30882">
        <w:t>        '</w:t>
      </w:r>
      <w:proofErr w:type="spellStart"/>
      <w:r w:rsidRPr="00A30882">
        <w:t>OwnerAuthority</w:t>
      </w:r>
      <w:proofErr w:type="spellEnd"/>
      <w:r w:rsidRPr="00A30882">
        <w:t>' =&gt; </w:t>
      </w:r>
      <w:proofErr w:type="spellStart"/>
      <w:r w:rsidRPr="00A30882">
        <w:t>array</w:t>
      </w:r>
      <w:proofErr w:type="spellEnd"/>
      <w:r w:rsidRPr="00A30882">
        <w:t>(</w:t>
      </w:r>
    </w:p>
    <w:p w14:paraId="64035D3C" w14:textId="77777777" w:rsidR="00972B4B" w:rsidRPr="00A30882" w:rsidRDefault="00972B4B" w:rsidP="00972B4B">
      <w:pPr>
        <w:pStyle w:val="Sourcewithforeground"/>
        <w:jc w:val="left"/>
      </w:pPr>
      <w:r w:rsidRPr="00A30882">
        <w:t>            '</w:t>
      </w:r>
      <w:proofErr w:type="spellStart"/>
      <w:r w:rsidRPr="00A30882">
        <w:t>AuthorityID</w:t>
      </w:r>
      <w:proofErr w:type="spellEnd"/>
      <w:r w:rsidRPr="00A30882">
        <w:t>' =&gt; '100000',</w:t>
      </w:r>
    </w:p>
    <w:p w14:paraId="701CA547" w14:textId="77777777" w:rsidR="00972B4B" w:rsidRPr="00A30882" w:rsidRDefault="00972B4B" w:rsidP="00972B4B">
      <w:pPr>
        <w:pStyle w:val="Sourcewithforeground"/>
        <w:jc w:val="left"/>
      </w:pPr>
      <w:r w:rsidRPr="00A30882">
        <w:t>            '</w:t>
      </w:r>
      <w:proofErr w:type="spellStart"/>
      <w:r w:rsidRPr="00A30882">
        <w:t>ShortName</w:t>
      </w:r>
      <w:proofErr w:type="spellEnd"/>
      <w:r w:rsidRPr="00A30882">
        <w:t>' =&gt; 'ABC </w:t>
      </w:r>
      <w:proofErr w:type="spellStart"/>
      <w:r w:rsidRPr="00A30882">
        <w:t>software</w:t>
      </w:r>
      <w:proofErr w:type="spellEnd"/>
      <w:r w:rsidRPr="00A30882">
        <w:t>',</w:t>
      </w:r>
    </w:p>
    <w:p w14:paraId="15FD96DF" w14:textId="77777777" w:rsidR="00972B4B" w:rsidRPr="00A30882" w:rsidRDefault="00972B4B" w:rsidP="00972B4B">
      <w:pPr>
        <w:pStyle w:val="Sourcewithforeground"/>
        <w:jc w:val="left"/>
      </w:pPr>
      <w:r w:rsidRPr="00A30882">
        <w:t>        ),</w:t>
      </w:r>
    </w:p>
    <w:p w14:paraId="3C91A913" w14:textId="77777777" w:rsidR="00972B4B" w:rsidRPr="00A30882" w:rsidRDefault="00972B4B" w:rsidP="00972B4B">
      <w:pPr>
        <w:pStyle w:val="Sourcewithforeground"/>
        <w:jc w:val="left"/>
      </w:pPr>
      <w:r w:rsidRPr="00A30882">
        <w:t>        '</w:t>
      </w:r>
      <w:proofErr w:type="spellStart"/>
      <w:r w:rsidRPr="00A30882">
        <w:t>ChannelName</w:t>
      </w:r>
      <w:proofErr w:type="spellEnd"/>
      <w:r w:rsidRPr="00A30882">
        <w:t>' =&gt; $</w:t>
      </w:r>
      <w:proofErr w:type="spellStart"/>
      <w:r w:rsidRPr="00A30882">
        <w:t>channel_name</w:t>
      </w:r>
      <w:proofErr w:type="spellEnd"/>
    </w:p>
    <w:p w14:paraId="3B10235B" w14:textId="77777777" w:rsidR="00972B4B" w:rsidRPr="00A30882" w:rsidRDefault="00972B4B" w:rsidP="00972B4B">
      <w:pPr>
        <w:pStyle w:val="Sourcewithforeground"/>
        <w:jc w:val="left"/>
      </w:pPr>
      <w:r w:rsidRPr="00A30882">
        <w:t>    );</w:t>
      </w:r>
    </w:p>
    <w:p w14:paraId="752931A6" w14:textId="77777777" w:rsidR="00972B4B" w:rsidRPr="00A30882" w:rsidRDefault="00972B4B" w:rsidP="00972B4B">
      <w:pPr>
        <w:pStyle w:val="Sourcewithforeground"/>
        <w:jc w:val="left"/>
      </w:pPr>
      <w:r w:rsidRPr="00A30882">
        <w:t>    </w:t>
      </w:r>
    </w:p>
    <w:p w14:paraId="4862941B" w14:textId="77777777" w:rsidR="00972B4B" w:rsidRPr="00A30882" w:rsidRDefault="00972B4B" w:rsidP="00972B4B">
      <w:pPr>
        <w:pStyle w:val="Sourcewithforeground"/>
        <w:jc w:val="left"/>
      </w:pPr>
      <w:r w:rsidRPr="00A30882">
        <w:t>    //</w:t>
      </w:r>
      <w:proofErr w:type="spellStart"/>
      <w:r w:rsidRPr="00A30882">
        <w:t>if</w:t>
      </w:r>
      <w:proofErr w:type="spellEnd"/>
      <w:r w:rsidRPr="00A30882">
        <w:t> </w:t>
      </w:r>
      <w:proofErr w:type="spellStart"/>
      <w:r w:rsidRPr="00A30882">
        <w:t>channel</w:t>
      </w:r>
      <w:proofErr w:type="spellEnd"/>
      <w:r w:rsidRPr="00A30882">
        <w:t> </w:t>
      </w:r>
      <w:proofErr w:type="spellStart"/>
      <w:r w:rsidRPr="00A30882">
        <w:t>not</w:t>
      </w:r>
      <w:proofErr w:type="spellEnd"/>
      <w:r w:rsidRPr="00A30882">
        <w:t> </w:t>
      </w:r>
      <w:proofErr w:type="spellStart"/>
      <w:r w:rsidRPr="00A30882">
        <w:t>found</w:t>
      </w:r>
      <w:proofErr w:type="spellEnd"/>
      <w:r w:rsidRPr="00A30882">
        <w:t> </w:t>
      </w:r>
      <w:proofErr w:type="spellStart"/>
      <w:r w:rsidRPr="00A30882">
        <w:t>creating</w:t>
      </w:r>
      <w:proofErr w:type="spellEnd"/>
      <w:r w:rsidRPr="00A30882">
        <w:t> </w:t>
      </w:r>
      <w:proofErr w:type="spellStart"/>
      <w:r w:rsidRPr="00A30882">
        <w:t>new</w:t>
      </w:r>
      <w:proofErr w:type="spellEnd"/>
      <w:r w:rsidRPr="00A30882">
        <w:t> </w:t>
      </w:r>
      <w:proofErr w:type="spellStart"/>
      <w:r w:rsidRPr="00A30882">
        <w:t>one</w:t>
      </w:r>
      <w:proofErr w:type="spellEnd"/>
    </w:p>
    <w:p w14:paraId="08D8B1BE" w14:textId="77777777" w:rsidR="00972B4B" w:rsidRPr="00A30882" w:rsidRDefault="00972B4B" w:rsidP="00972B4B">
      <w:pPr>
        <w:pStyle w:val="Sourcewithforeground"/>
        <w:jc w:val="left"/>
      </w:pPr>
      <w:r w:rsidRPr="00A30882">
        <w:t>    </w:t>
      </w:r>
      <w:proofErr w:type="spellStart"/>
      <w:r w:rsidRPr="00A30882">
        <w:t>if</w:t>
      </w:r>
      <w:proofErr w:type="spellEnd"/>
      <w:r w:rsidRPr="00A30882">
        <w:t>($</w:t>
      </w:r>
      <w:proofErr w:type="spellStart"/>
      <w:r w:rsidRPr="00A30882">
        <w:t>result</w:t>
      </w:r>
      <w:proofErr w:type="spellEnd"/>
      <w:r w:rsidRPr="00A30882">
        <w:t>-&gt;</w:t>
      </w:r>
      <w:proofErr w:type="spellStart"/>
      <w:r w:rsidRPr="00A30882">
        <w:t>ChannelList</w:t>
      </w:r>
      <w:proofErr w:type="spellEnd"/>
      <w:r w:rsidRPr="00A30882">
        <w:t>-&gt;</w:t>
      </w:r>
      <w:proofErr w:type="spellStart"/>
      <w:r w:rsidRPr="00A30882">
        <w:t>Count</w:t>
      </w:r>
      <w:proofErr w:type="spellEnd"/>
      <w:r w:rsidRPr="00A30882">
        <w:t> == 0) {</w:t>
      </w:r>
    </w:p>
    <w:p w14:paraId="7C278902" w14:textId="77777777" w:rsidR="00972B4B" w:rsidRPr="00A30882" w:rsidRDefault="00972B4B" w:rsidP="00972B4B">
      <w:pPr>
        <w:pStyle w:val="Sourcewithforeground"/>
        <w:jc w:val="left"/>
      </w:pPr>
      <w:r w:rsidRPr="00A30882">
        <w:t>        // </w:t>
      </w:r>
      <w:proofErr w:type="spellStart"/>
      <w:r w:rsidRPr="00A30882">
        <w:t>adding</w:t>
      </w:r>
      <w:proofErr w:type="spellEnd"/>
      <w:r w:rsidRPr="00A30882">
        <w:t> </w:t>
      </w:r>
      <w:proofErr w:type="spellStart"/>
      <w:r w:rsidRPr="00A30882">
        <w:t>channel</w:t>
      </w:r>
      <w:proofErr w:type="spellEnd"/>
      <w:r w:rsidRPr="00A30882">
        <w:t> </w:t>
      </w:r>
      <w:proofErr w:type="spellStart"/>
      <w:r w:rsidRPr="00A30882">
        <w:t>data</w:t>
      </w:r>
      <w:proofErr w:type="spellEnd"/>
      <w:r w:rsidRPr="00A30882">
        <w:t> to </w:t>
      </w:r>
      <w:proofErr w:type="spellStart"/>
      <w:r w:rsidRPr="00A30882">
        <w:t>request</w:t>
      </w:r>
      <w:proofErr w:type="spellEnd"/>
    </w:p>
    <w:p w14:paraId="13BFFA68" w14:textId="77777777" w:rsidR="00972B4B" w:rsidRPr="00A30882" w:rsidRDefault="00972B4B" w:rsidP="00972B4B">
      <w:pPr>
        <w:pStyle w:val="Sourcewithforeground"/>
        <w:jc w:val="left"/>
      </w:pPr>
      <w:r w:rsidRPr="00A30882">
        <w:t>        $req2 =  </w:t>
      </w:r>
      <w:proofErr w:type="spellStart"/>
      <w:r w:rsidRPr="00A30882">
        <w:t>array</w:t>
      </w:r>
      <w:proofErr w:type="spellEnd"/>
      <w:r w:rsidRPr="00A30882">
        <w:t>( </w:t>
      </w:r>
    </w:p>
    <w:p w14:paraId="46F611D1" w14:textId="77777777" w:rsidR="00972B4B" w:rsidRPr="00A30882" w:rsidRDefault="00972B4B" w:rsidP="00972B4B">
      <w:pPr>
        <w:pStyle w:val="Sourcewithforeground"/>
        <w:jc w:val="left"/>
      </w:pPr>
      <w:r w:rsidRPr="00A30882">
        <w:lastRenderedPageBreak/>
        <w:t>            '</w:t>
      </w:r>
      <w:proofErr w:type="spellStart"/>
      <w:r w:rsidRPr="00A30882">
        <w:t>Channel</w:t>
      </w:r>
      <w:proofErr w:type="spellEnd"/>
      <w:r w:rsidRPr="00A30882">
        <w:t>' =&gt; $</w:t>
      </w:r>
      <w:proofErr w:type="spellStart"/>
      <w:r w:rsidRPr="00A30882">
        <w:t>channel</w:t>
      </w:r>
      <w:proofErr w:type="spellEnd"/>
    </w:p>
    <w:p w14:paraId="691654F1" w14:textId="77777777" w:rsidR="00972B4B" w:rsidRPr="00A30882" w:rsidRDefault="00972B4B" w:rsidP="00972B4B">
      <w:pPr>
        <w:pStyle w:val="Sourcewithforeground"/>
        <w:jc w:val="left"/>
      </w:pPr>
      <w:r w:rsidRPr="00A30882">
        <w:t>        );</w:t>
      </w:r>
    </w:p>
    <w:p w14:paraId="18C58F79" w14:textId="77777777" w:rsidR="00972B4B" w:rsidRPr="00A30882" w:rsidRDefault="00972B4B" w:rsidP="00972B4B">
      <w:pPr>
        <w:pStyle w:val="Sourcewithforeground"/>
        <w:jc w:val="left"/>
      </w:pPr>
      <w:r w:rsidRPr="00A30882">
        <w:t>    </w:t>
      </w:r>
    </w:p>
    <w:p w14:paraId="6E1DDA57" w14:textId="77777777" w:rsidR="00972B4B" w:rsidRPr="00A30882" w:rsidRDefault="00972B4B" w:rsidP="00972B4B">
      <w:pPr>
        <w:pStyle w:val="Sourcewithforeground"/>
        <w:jc w:val="left"/>
      </w:pPr>
      <w:r w:rsidRPr="00A30882">
        <w:t>        $method2_name = 'InsertChannel';                                </w:t>
      </w:r>
    </w:p>
    <w:p w14:paraId="0A4E1D17" w14:textId="77777777" w:rsidR="00972B4B" w:rsidRPr="00A30882" w:rsidRDefault="00972B4B" w:rsidP="00972B4B">
      <w:pPr>
        <w:pStyle w:val="Sourcewithforeground"/>
        <w:jc w:val="left"/>
      </w:pPr>
      <w:r w:rsidRPr="00A30882">
        <w:t>        $result2 = $service-&gt;__soapCall($method2_name, array($req2) );</w:t>
      </w:r>
    </w:p>
    <w:p w14:paraId="71BEBAF8" w14:textId="77777777" w:rsidR="00972B4B" w:rsidRPr="00A30882" w:rsidRDefault="00972B4B" w:rsidP="00972B4B">
      <w:pPr>
        <w:pStyle w:val="Sourcewithforeground"/>
        <w:jc w:val="left"/>
      </w:pPr>
      <w:r w:rsidRPr="00A30882">
        <w:t>        $ms-&gt;addServiceCallMilestone($service, $DIT_config_service_addr, $method2_name);</w:t>
      </w:r>
    </w:p>
    <w:p w14:paraId="3D179E1A" w14:textId="77777777" w:rsidR="00972B4B" w:rsidRPr="00A30882" w:rsidRDefault="00972B4B" w:rsidP="00972B4B">
      <w:pPr>
        <w:pStyle w:val="Sourcewithforeground"/>
        <w:jc w:val="left"/>
      </w:pPr>
      <w:r w:rsidRPr="00A30882">
        <w:t>        </w:t>
      </w:r>
    </w:p>
    <w:p w14:paraId="4E191566" w14:textId="77777777" w:rsidR="00972B4B" w:rsidRPr="00A30882" w:rsidRDefault="00972B4B" w:rsidP="00972B4B">
      <w:pPr>
        <w:pStyle w:val="Sourcewithforeground"/>
        <w:jc w:val="left"/>
      </w:pPr>
      <w:r w:rsidRPr="00A30882">
        <w:t>        $result2-&gt;</w:t>
      </w:r>
      <w:proofErr w:type="spellStart"/>
      <w:r w:rsidRPr="00A30882">
        <w:t>InsertChannelResponse</w:t>
      </w:r>
      <w:proofErr w:type="spellEnd"/>
      <w:r w:rsidRPr="00A30882">
        <w:t>;</w:t>
      </w:r>
    </w:p>
    <w:p w14:paraId="3356CE9C" w14:textId="77777777" w:rsidR="00972B4B" w:rsidRPr="00A30882" w:rsidRDefault="00972B4B" w:rsidP="00972B4B">
      <w:pPr>
        <w:pStyle w:val="Sourcewithforeground"/>
        <w:jc w:val="left"/>
      </w:pPr>
      <w:r w:rsidRPr="00A30882">
        <w:t>    } </w:t>
      </w:r>
      <w:proofErr w:type="spellStart"/>
      <w:r w:rsidRPr="00A30882">
        <w:t>else</w:t>
      </w:r>
      <w:proofErr w:type="spellEnd"/>
      <w:r w:rsidRPr="00A30882">
        <w:t> {</w:t>
      </w:r>
    </w:p>
    <w:p w14:paraId="2441075F" w14:textId="77777777" w:rsidR="00972B4B" w:rsidRPr="00A30882" w:rsidRDefault="00972B4B" w:rsidP="00972B4B">
      <w:pPr>
        <w:pStyle w:val="Sourcewithforeground"/>
        <w:jc w:val="left"/>
      </w:pPr>
      <w:r w:rsidRPr="00A30882">
        <w:t>        //</w:t>
      </w:r>
      <w:proofErr w:type="spellStart"/>
      <w:r w:rsidRPr="00A30882">
        <w:t>channel</w:t>
      </w:r>
      <w:proofErr w:type="spellEnd"/>
      <w:r w:rsidRPr="00A30882">
        <w:t> </w:t>
      </w:r>
      <w:proofErr w:type="spellStart"/>
      <w:r w:rsidRPr="00A30882">
        <w:t>found</w:t>
      </w:r>
      <w:proofErr w:type="spellEnd"/>
    </w:p>
    <w:p w14:paraId="6DC49309" w14:textId="77777777" w:rsidR="00972B4B" w:rsidRPr="00A30882" w:rsidRDefault="00972B4B" w:rsidP="00972B4B">
      <w:pPr>
        <w:pStyle w:val="Sourcewithforeground"/>
        <w:jc w:val="left"/>
      </w:pPr>
      <w:r w:rsidRPr="00A30882">
        <w:t>    }</w:t>
      </w:r>
    </w:p>
    <w:p w14:paraId="2949C412" w14:textId="77777777" w:rsidR="00972B4B" w:rsidRPr="00A30882" w:rsidRDefault="00972B4B" w:rsidP="00972B4B">
      <w:pPr>
        <w:pStyle w:val="Sourcewithforeground"/>
        <w:jc w:val="left"/>
      </w:pPr>
      <w:r w:rsidRPr="00A30882">
        <w:t>    </w:t>
      </w:r>
    </w:p>
    <w:p w14:paraId="0DF3AD80" w14:textId="77777777" w:rsidR="00972B4B" w:rsidRPr="00A30882" w:rsidRDefault="00972B4B" w:rsidP="00972B4B">
      <w:pPr>
        <w:pStyle w:val="Sourcewithforeground"/>
        <w:jc w:val="left"/>
      </w:pPr>
      <w:r w:rsidRPr="00A30882">
        <w:t>    $</w:t>
      </w:r>
      <w:proofErr w:type="spellStart"/>
      <w:r w:rsidRPr="00A30882">
        <w:t>minor_v</w:t>
      </w:r>
      <w:proofErr w:type="spellEnd"/>
      <w:r w:rsidRPr="00A30882">
        <w:t> = 0;</w:t>
      </w:r>
    </w:p>
    <w:p w14:paraId="5853BB80" w14:textId="77777777" w:rsidR="00972B4B" w:rsidRPr="00A30882" w:rsidRDefault="00972B4B" w:rsidP="00972B4B">
      <w:pPr>
        <w:pStyle w:val="Sourcewithforeground"/>
        <w:jc w:val="left"/>
      </w:pPr>
      <w:r w:rsidRPr="00A30882">
        <w:t>    $</w:t>
      </w:r>
      <w:proofErr w:type="spellStart"/>
      <w:r w:rsidRPr="00A30882">
        <w:t>major_v</w:t>
      </w:r>
      <w:proofErr w:type="spellEnd"/>
      <w:r w:rsidRPr="00A30882">
        <w:t> = 2;</w:t>
      </w:r>
    </w:p>
    <w:p w14:paraId="1F4CF997" w14:textId="77777777" w:rsidR="00972B4B" w:rsidRPr="00A30882" w:rsidRDefault="00972B4B" w:rsidP="00972B4B">
      <w:pPr>
        <w:pStyle w:val="Sourcewithforeground"/>
        <w:jc w:val="left"/>
      </w:pPr>
      <w:r w:rsidRPr="00A30882">
        <w:t>    $channel_version_URN = 'URN:IVIS:100001:CHA-'  .$channel_name. '-v' . $major_v . "-" . $minor_v . '-TYPE-DIK';</w:t>
      </w:r>
    </w:p>
    <w:p w14:paraId="670FD265" w14:textId="77777777" w:rsidR="00972B4B" w:rsidRPr="00A30882" w:rsidRDefault="00972B4B" w:rsidP="00972B4B">
      <w:pPr>
        <w:pStyle w:val="Sourcewithforeground"/>
        <w:jc w:val="left"/>
      </w:pPr>
      <w:r w:rsidRPr="00A30882">
        <w:t>    </w:t>
      </w:r>
    </w:p>
    <w:p w14:paraId="650763E6" w14:textId="77777777" w:rsidR="00972B4B" w:rsidRPr="00A30882" w:rsidRDefault="00972B4B" w:rsidP="00972B4B">
      <w:pPr>
        <w:pStyle w:val="Sourcewithforeground"/>
        <w:jc w:val="left"/>
      </w:pPr>
      <w:r w:rsidRPr="00A30882">
        <w:t>    $</w:t>
      </w:r>
      <w:proofErr w:type="spellStart"/>
      <w:r w:rsidRPr="00A30882">
        <w:t>channel_version</w:t>
      </w:r>
      <w:proofErr w:type="spellEnd"/>
      <w:r w:rsidRPr="00A30882">
        <w:t> = </w:t>
      </w:r>
      <w:proofErr w:type="spellStart"/>
      <w:r w:rsidRPr="00A30882">
        <w:t>array</w:t>
      </w:r>
      <w:proofErr w:type="spellEnd"/>
      <w:r w:rsidRPr="00A30882">
        <w:t>(</w:t>
      </w:r>
    </w:p>
    <w:p w14:paraId="67906E61" w14:textId="77777777" w:rsidR="00972B4B" w:rsidRPr="00A30882" w:rsidRDefault="00972B4B" w:rsidP="00972B4B">
      <w:pPr>
        <w:pStyle w:val="Sourcewithforeground"/>
        <w:jc w:val="left"/>
      </w:pPr>
      <w:r w:rsidRPr="00A30882">
        <w:t>        '</w:t>
      </w:r>
      <w:proofErr w:type="spellStart"/>
      <w:r w:rsidRPr="00A30882">
        <w:t>MessageType</w:t>
      </w:r>
      <w:proofErr w:type="spellEnd"/>
      <w:r w:rsidRPr="00A30882">
        <w:t>' =&gt; </w:t>
      </w:r>
      <w:proofErr w:type="spellStart"/>
      <w:r w:rsidRPr="00A30882">
        <w:t>array</w:t>
      </w:r>
      <w:proofErr w:type="spellEnd"/>
      <w:r w:rsidRPr="00A30882">
        <w:t>(</w:t>
      </w:r>
    </w:p>
    <w:p w14:paraId="2AE77ACC" w14:textId="77777777" w:rsidR="00972B4B" w:rsidRPr="00A30882" w:rsidRDefault="00972B4B" w:rsidP="00972B4B">
      <w:pPr>
        <w:pStyle w:val="Sourcewithforeground"/>
        <w:jc w:val="left"/>
      </w:pPr>
      <w:r w:rsidRPr="00A30882">
        <w:t>            0 =&gt;  </w:t>
      </w:r>
      <w:proofErr w:type="spellStart"/>
      <w:r w:rsidRPr="00A30882">
        <w:t>array</w:t>
      </w:r>
      <w:proofErr w:type="spellEnd"/>
      <w:r w:rsidRPr="00A30882">
        <w:t>(</w:t>
      </w:r>
    </w:p>
    <w:p w14:paraId="0D5EABBF" w14:textId="77777777" w:rsidR="00972B4B" w:rsidRPr="00A30882" w:rsidRDefault="00972B4B" w:rsidP="00972B4B">
      <w:pPr>
        <w:pStyle w:val="Sourcewithforeground"/>
        <w:jc w:val="left"/>
      </w:pPr>
      <w:r w:rsidRPr="00A30882">
        <w:t>                '</w:t>
      </w:r>
      <w:proofErr w:type="spellStart"/>
      <w:r w:rsidRPr="00A30882">
        <w:t>MessageClass</w:t>
      </w:r>
      <w:proofErr w:type="spellEnd"/>
      <w:r w:rsidRPr="00A30882">
        <w:t>' =&gt; </w:t>
      </w:r>
      <w:proofErr w:type="spellStart"/>
      <w:r w:rsidRPr="00A30882">
        <w:t>array</w:t>
      </w:r>
      <w:proofErr w:type="spellEnd"/>
      <w:r w:rsidRPr="00A30882">
        <w:t>(</w:t>
      </w:r>
    </w:p>
    <w:p w14:paraId="03EF6461" w14:textId="77777777" w:rsidR="00972B4B" w:rsidRPr="00A30882" w:rsidRDefault="00972B4B" w:rsidP="00972B4B">
      <w:pPr>
        <w:pStyle w:val="Sourcewithforeground"/>
        <w:jc w:val="left"/>
      </w:pPr>
      <w:r w:rsidRPr="00A30882">
        <w:t>                    '</w:t>
      </w:r>
      <w:proofErr w:type="spellStart"/>
      <w:r w:rsidRPr="00A30882">
        <w:t>CodeListCodeValue</w:t>
      </w:r>
      <w:proofErr w:type="spellEnd"/>
      <w:r w:rsidRPr="00A30882">
        <w:t>' =&gt; '1'),</w:t>
      </w:r>
    </w:p>
    <w:p w14:paraId="11EA943D" w14:textId="77777777" w:rsidR="00972B4B" w:rsidRPr="00A30882" w:rsidRDefault="00972B4B" w:rsidP="00972B4B">
      <w:pPr>
        <w:pStyle w:val="Sourcewithforeground"/>
        <w:jc w:val="left"/>
      </w:pPr>
      <w:r w:rsidRPr="00A30882">
        <w:t>                'XMLSchemaURN' =&gt; 'URN:IVIS:100001:XSD-Person-FullName-v1-0-TYPE-PersonFullName'</w:t>
      </w:r>
    </w:p>
    <w:p w14:paraId="6F45A812" w14:textId="77777777" w:rsidR="00972B4B" w:rsidRPr="00A30882" w:rsidRDefault="00972B4B" w:rsidP="00972B4B">
      <w:pPr>
        <w:pStyle w:val="Sourcewithforeground"/>
        <w:jc w:val="left"/>
      </w:pPr>
      <w:r w:rsidRPr="00A30882">
        <w:t>            ),</w:t>
      </w:r>
    </w:p>
    <w:p w14:paraId="5E4DB86B" w14:textId="77777777" w:rsidR="00972B4B" w:rsidRPr="00A30882" w:rsidRDefault="00972B4B" w:rsidP="00972B4B">
      <w:pPr>
        <w:pStyle w:val="Sourcewithforeground"/>
        <w:jc w:val="left"/>
      </w:pPr>
      <w:r w:rsidRPr="00A30882">
        <w:t>            1 =&gt;  </w:t>
      </w:r>
      <w:proofErr w:type="spellStart"/>
      <w:r w:rsidRPr="00A30882">
        <w:t>array</w:t>
      </w:r>
      <w:proofErr w:type="spellEnd"/>
      <w:r w:rsidRPr="00A30882">
        <w:t>(</w:t>
      </w:r>
    </w:p>
    <w:p w14:paraId="66A8C0B4" w14:textId="77777777" w:rsidR="00972B4B" w:rsidRPr="00A30882" w:rsidRDefault="00972B4B" w:rsidP="00972B4B">
      <w:pPr>
        <w:pStyle w:val="Sourcewithforeground"/>
        <w:jc w:val="left"/>
      </w:pPr>
      <w:r w:rsidRPr="00A30882">
        <w:t>                '</w:t>
      </w:r>
      <w:proofErr w:type="spellStart"/>
      <w:r w:rsidRPr="00A30882">
        <w:t>MessageClass</w:t>
      </w:r>
      <w:proofErr w:type="spellEnd"/>
      <w:r w:rsidRPr="00A30882">
        <w:t>' =&gt; </w:t>
      </w:r>
      <w:proofErr w:type="spellStart"/>
      <w:r w:rsidRPr="00A30882">
        <w:t>array</w:t>
      </w:r>
      <w:proofErr w:type="spellEnd"/>
      <w:r w:rsidRPr="00A30882">
        <w:t>(</w:t>
      </w:r>
    </w:p>
    <w:p w14:paraId="72F59F71" w14:textId="77777777" w:rsidR="00972B4B" w:rsidRPr="00A30882" w:rsidRDefault="00972B4B" w:rsidP="00972B4B">
      <w:pPr>
        <w:pStyle w:val="Sourcewithforeground"/>
        <w:jc w:val="left"/>
      </w:pPr>
      <w:r w:rsidRPr="00A30882">
        <w:t>                    '</w:t>
      </w:r>
      <w:proofErr w:type="spellStart"/>
      <w:r w:rsidRPr="00A30882">
        <w:t>CodeListCodeValue</w:t>
      </w:r>
      <w:proofErr w:type="spellEnd"/>
      <w:r w:rsidRPr="00A30882">
        <w:t>' =&gt; '3'),</w:t>
      </w:r>
    </w:p>
    <w:p w14:paraId="53F29B06" w14:textId="77777777" w:rsidR="00972B4B" w:rsidRPr="00A30882" w:rsidRDefault="00972B4B" w:rsidP="00972B4B">
      <w:pPr>
        <w:pStyle w:val="Sourcewithforeground"/>
        <w:jc w:val="left"/>
      </w:pPr>
      <w:r w:rsidRPr="00A30882">
        <w:t>                'XMLSchemaURN' =&gt; 'URN:IVIS:100001:XSD-DIT-DITMessage-v1-0-TYPE-DefaultMessageError',</w:t>
      </w:r>
    </w:p>
    <w:p w14:paraId="1D322174" w14:textId="77777777" w:rsidR="00972B4B" w:rsidRPr="00A30882" w:rsidRDefault="00972B4B" w:rsidP="00972B4B">
      <w:pPr>
        <w:pStyle w:val="Sourcewithforeground"/>
        <w:jc w:val="left"/>
      </w:pPr>
      <w:r w:rsidRPr="00A30882">
        <w:t>            )</w:t>
      </w:r>
    </w:p>
    <w:p w14:paraId="273A24AD" w14:textId="77777777" w:rsidR="00972B4B" w:rsidRPr="00A30882" w:rsidRDefault="00972B4B" w:rsidP="00972B4B">
      <w:pPr>
        <w:pStyle w:val="Sourcewithforeground"/>
        <w:jc w:val="left"/>
      </w:pPr>
      <w:r w:rsidRPr="00A30882">
        <w:t>        ),</w:t>
      </w:r>
    </w:p>
    <w:p w14:paraId="7C9DC9E6" w14:textId="77777777" w:rsidR="00972B4B" w:rsidRPr="00A30882" w:rsidRDefault="00972B4B" w:rsidP="00972B4B">
      <w:pPr>
        <w:pStyle w:val="Sourcewithforeground"/>
        <w:jc w:val="left"/>
      </w:pPr>
      <w:r w:rsidRPr="00A30882">
        <w:t>        '</w:t>
      </w:r>
      <w:proofErr w:type="spellStart"/>
      <w:r w:rsidRPr="00A30882">
        <w:t>ChannelVersionStatus</w:t>
      </w:r>
      <w:proofErr w:type="spellEnd"/>
      <w:r w:rsidRPr="00A30882">
        <w:t>' =&gt; '</w:t>
      </w:r>
      <w:proofErr w:type="spellStart"/>
      <w:r w:rsidRPr="00A30882">
        <w:t>active</w:t>
      </w:r>
      <w:proofErr w:type="spellEnd"/>
      <w:r w:rsidRPr="00A30882">
        <w:t>',</w:t>
      </w:r>
    </w:p>
    <w:p w14:paraId="4C578094" w14:textId="77777777" w:rsidR="00972B4B" w:rsidRPr="00A30882" w:rsidRDefault="00972B4B" w:rsidP="00972B4B">
      <w:pPr>
        <w:pStyle w:val="Sourcewithforeground"/>
        <w:jc w:val="left"/>
      </w:pPr>
      <w:r w:rsidRPr="00A30882">
        <w:t>        '</w:t>
      </w:r>
      <w:proofErr w:type="spellStart"/>
      <w:r w:rsidRPr="00A30882">
        <w:t>Channel</w:t>
      </w:r>
      <w:proofErr w:type="spellEnd"/>
      <w:r w:rsidRPr="00A30882">
        <w:t>' =&gt; $</w:t>
      </w:r>
      <w:proofErr w:type="spellStart"/>
      <w:r w:rsidRPr="00A30882">
        <w:t>channel</w:t>
      </w:r>
      <w:proofErr w:type="spellEnd"/>
      <w:r w:rsidRPr="00A30882">
        <w:t>,</w:t>
      </w:r>
    </w:p>
    <w:p w14:paraId="53EC89B4" w14:textId="77777777" w:rsidR="00972B4B" w:rsidRPr="00A30882" w:rsidRDefault="00972B4B" w:rsidP="00972B4B">
      <w:pPr>
        <w:pStyle w:val="Sourcewithforeground"/>
        <w:jc w:val="left"/>
      </w:pPr>
      <w:r w:rsidRPr="00A30882">
        <w:t>        '</w:t>
      </w:r>
      <w:proofErr w:type="spellStart"/>
      <w:r w:rsidRPr="00A30882">
        <w:t>MinorVersion</w:t>
      </w:r>
      <w:proofErr w:type="spellEnd"/>
      <w:r w:rsidRPr="00A30882">
        <w:t>' =&gt; $</w:t>
      </w:r>
      <w:proofErr w:type="spellStart"/>
      <w:r w:rsidRPr="00A30882">
        <w:t>minor_v</w:t>
      </w:r>
      <w:proofErr w:type="spellEnd"/>
      <w:r w:rsidRPr="00A30882">
        <w:t>,</w:t>
      </w:r>
    </w:p>
    <w:p w14:paraId="346B935C" w14:textId="77777777" w:rsidR="00972B4B" w:rsidRPr="00A30882" w:rsidRDefault="00972B4B" w:rsidP="00972B4B">
      <w:pPr>
        <w:pStyle w:val="Sourcewithforeground"/>
        <w:jc w:val="left"/>
      </w:pPr>
      <w:r w:rsidRPr="00A30882">
        <w:t>        '</w:t>
      </w:r>
      <w:proofErr w:type="spellStart"/>
      <w:r w:rsidRPr="00A30882">
        <w:t>MajorVersion</w:t>
      </w:r>
      <w:proofErr w:type="spellEnd"/>
      <w:r w:rsidRPr="00A30882">
        <w:t>' =&gt; $</w:t>
      </w:r>
      <w:proofErr w:type="spellStart"/>
      <w:r w:rsidRPr="00A30882">
        <w:t>major_v</w:t>
      </w:r>
      <w:proofErr w:type="spellEnd"/>
      <w:r w:rsidRPr="00A30882">
        <w:t>,</w:t>
      </w:r>
    </w:p>
    <w:p w14:paraId="1E010984" w14:textId="77777777" w:rsidR="00972B4B" w:rsidRPr="00A30882" w:rsidRDefault="00972B4B" w:rsidP="00972B4B">
      <w:pPr>
        <w:pStyle w:val="Sourcewithforeground"/>
        <w:jc w:val="left"/>
      </w:pPr>
      <w:r w:rsidRPr="00A30882">
        <w:t>        '</w:t>
      </w:r>
      <w:proofErr w:type="spellStart"/>
      <w:r w:rsidRPr="00A30882">
        <w:t>ChannelVersionURN</w:t>
      </w:r>
      <w:proofErr w:type="spellEnd"/>
      <w:r w:rsidRPr="00A30882">
        <w:t>' =&gt; $</w:t>
      </w:r>
      <w:proofErr w:type="spellStart"/>
      <w:r w:rsidRPr="00A30882">
        <w:t>channel_version_URN</w:t>
      </w:r>
      <w:proofErr w:type="spellEnd"/>
    </w:p>
    <w:p w14:paraId="28D6BF4F" w14:textId="77777777" w:rsidR="00972B4B" w:rsidRPr="00A30882" w:rsidRDefault="00972B4B" w:rsidP="00972B4B">
      <w:pPr>
        <w:pStyle w:val="Sourcewithforeground"/>
        <w:jc w:val="left"/>
      </w:pPr>
      <w:r w:rsidRPr="00A30882">
        <w:t>    );</w:t>
      </w:r>
    </w:p>
    <w:p w14:paraId="5175EF92" w14:textId="77777777" w:rsidR="00972B4B" w:rsidRPr="00A30882" w:rsidRDefault="00972B4B" w:rsidP="00972B4B">
      <w:pPr>
        <w:pStyle w:val="Sourcewithforeground"/>
        <w:jc w:val="left"/>
      </w:pPr>
      <w:r w:rsidRPr="00A30882">
        <w:t>    </w:t>
      </w:r>
    </w:p>
    <w:p w14:paraId="3474A4E2" w14:textId="77777777" w:rsidR="00972B4B" w:rsidRPr="00A30882" w:rsidRDefault="00972B4B" w:rsidP="00972B4B">
      <w:pPr>
        <w:pStyle w:val="Sourcewithforeground"/>
        <w:jc w:val="left"/>
      </w:pPr>
      <w:r w:rsidRPr="00A30882">
        <w:t>    $req3 =  </w:t>
      </w:r>
      <w:proofErr w:type="spellStart"/>
      <w:r w:rsidRPr="00A30882">
        <w:t>array</w:t>
      </w:r>
      <w:proofErr w:type="spellEnd"/>
      <w:r w:rsidRPr="00A30882">
        <w:t>( </w:t>
      </w:r>
    </w:p>
    <w:p w14:paraId="79E63AB4" w14:textId="77777777" w:rsidR="00972B4B" w:rsidRPr="00A30882" w:rsidRDefault="00972B4B" w:rsidP="00972B4B">
      <w:pPr>
        <w:pStyle w:val="Sourcewithforeground"/>
        <w:jc w:val="left"/>
      </w:pPr>
      <w:r w:rsidRPr="00A30882">
        <w:t>        '</w:t>
      </w:r>
      <w:proofErr w:type="spellStart"/>
      <w:r w:rsidRPr="00A30882">
        <w:t>ChannelVersionSearch</w:t>
      </w:r>
      <w:proofErr w:type="spellEnd"/>
      <w:r w:rsidRPr="00A30882">
        <w:t>' =&gt; </w:t>
      </w:r>
      <w:proofErr w:type="spellStart"/>
      <w:r w:rsidRPr="00A30882">
        <w:t>array</w:t>
      </w:r>
      <w:proofErr w:type="spellEnd"/>
      <w:r w:rsidRPr="00A30882">
        <w:t>(</w:t>
      </w:r>
    </w:p>
    <w:p w14:paraId="10670BF9" w14:textId="77777777" w:rsidR="00972B4B" w:rsidRPr="00A30882" w:rsidRDefault="00972B4B" w:rsidP="00972B4B">
      <w:pPr>
        <w:pStyle w:val="Sourcewithforeground"/>
        <w:jc w:val="left"/>
      </w:pPr>
      <w:r w:rsidRPr="00A30882">
        <w:t>        '</w:t>
      </w:r>
      <w:proofErr w:type="spellStart"/>
      <w:r w:rsidRPr="00A30882">
        <w:t>ChannelVersion</w:t>
      </w:r>
      <w:proofErr w:type="spellEnd"/>
      <w:r w:rsidRPr="00A30882">
        <w:t>' =&gt; $</w:t>
      </w:r>
      <w:proofErr w:type="spellStart"/>
      <w:r w:rsidRPr="00A30882">
        <w:t>channel_version</w:t>
      </w:r>
      <w:proofErr w:type="spellEnd"/>
    </w:p>
    <w:p w14:paraId="5C42F73E" w14:textId="77777777" w:rsidR="00972B4B" w:rsidRPr="00A30882" w:rsidRDefault="00972B4B" w:rsidP="00972B4B">
      <w:pPr>
        <w:pStyle w:val="Sourcewithforeground"/>
        <w:jc w:val="left"/>
      </w:pPr>
      <w:r w:rsidRPr="00A30882">
        <w:t>        )</w:t>
      </w:r>
    </w:p>
    <w:p w14:paraId="1013F0AD" w14:textId="77777777" w:rsidR="00972B4B" w:rsidRPr="00A30882" w:rsidRDefault="00972B4B" w:rsidP="00972B4B">
      <w:pPr>
        <w:pStyle w:val="Sourcewithforeground"/>
        <w:jc w:val="left"/>
      </w:pPr>
      <w:r w:rsidRPr="00A30882">
        <w:t>    ); </w:t>
      </w:r>
    </w:p>
    <w:p w14:paraId="6804C695" w14:textId="77777777" w:rsidR="00972B4B" w:rsidRPr="00A30882" w:rsidRDefault="00972B4B" w:rsidP="00972B4B">
      <w:pPr>
        <w:pStyle w:val="Sourcewithforeground"/>
        <w:jc w:val="left"/>
      </w:pPr>
      <w:r w:rsidRPr="00A30882">
        <w:lastRenderedPageBreak/>
        <w:t>    </w:t>
      </w:r>
    </w:p>
    <w:p w14:paraId="1A4322A4" w14:textId="77777777" w:rsidR="00972B4B" w:rsidRPr="00A30882" w:rsidRDefault="00972B4B" w:rsidP="00972B4B">
      <w:pPr>
        <w:pStyle w:val="Sourcewithforeground"/>
        <w:jc w:val="left"/>
      </w:pPr>
      <w:r w:rsidRPr="00A30882">
        <w:t>    $method_name = 'SearchChannelVersionsPaged';                                </w:t>
      </w:r>
    </w:p>
    <w:p w14:paraId="1C949F42" w14:textId="77777777" w:rsidR="00972B4B" w:rsidRPr="00A30882" w:rsidRDefault="00972B4B" w:rsidP="00972B4B">
      <w:pPr>
        <w:pStyle w:val="Sourcewithforeground"/>
        <w:jc w:val="left"/>
      </w:pPr>
      <w:r w:rsidRPr="00A30882">
        <w:t>    $</w:t>
      </w:r>
      <w:proofErr w:type="spellStart"/>
      <w:r w:rsidRPr="00A30882">
        <w:t>result</w:t>
      </w:r>
      <w:proofErr w:type="spellEnd"/>
      <w:r w:rsidRPr="00A30882">
        <w:t> = $</w:t>
      </w:r>
      <w:proofErr w:type="spellStart"/>
      <w:r w:rsidRPr="00A30882">
        <w:t>service</w:t>
      </w:r>
      <w:proofErr w:type="spellEnd"/>
      <w:r w:rsidRPr="00A30882">
        <w:t>-&gt;__</w:t>
      </w:r>
      <w:proofErr w:type="spellStart"/>
      <w:r w:rsidRPr="00A30882">
        <w:t>soapCall</w:t>
      </w:r>
      <w:proofErr w:type="spellEnd"/>
      <w:r w:rsidRPr="00A30882">
        <w:t>($</w:t>
      </w:r>
      <w:proofErr w:type="spellStart"/>
      <w:r w:rsidRPr="00A30882">
        <w:t>method_name</w:t>
      </w:r>
      <w:proofErr w:type="spellEnd"/>
      <w:r w:rsidRPr="00A30882">
        <w:t>, </w:t>
      </w:r>
      <w:proofErr w:type="spellStart"/>
      <w:r w:rsidRPr="00A30882">
        <w:t>array</w:t>
      </w:r>
      <w:proofErr w:type="spellEnd"/>
      <w:r w:rsidRPr="00A30882">
        <w:t>($req3) );</w:t>
      </w:r>
    </w:p>
    <w:p w14:paraId="0CAE6ADD" w14:textId="77777777" w:rsidR="00972B4B" w:rsidRPr="00A30882" w:rsidRDefault="00972B4B" w:rsidP="00972B4B">
      <w:pPr>
        <w:pStyle w:val="Sourcewithforeground"/>
        <w:jc w:val="left"/>
      </w:pPr>
      <w:r w:rsidRPr="00A30882">
        <w:t>    $ms-&gt;addServiceCallMilestone($service, $DIT_config_service_addr, $method_name);</w:t>
      </w:r>
    </w:p>
    <w:p w14:paraId="1A46697E" w14:textId="77777777" w:rsidR="00972B4B" w:rsidRPr="00A30882" w:rsidRDefault="00972B4B" w:rsidP="00972B4B">
      <w:pPr>
        <w:pStyle w:val="Sourcewithforeground"/>
        <w:jc w:val="left"/>
      </w:pPr>
    </w:p>
    <w:p w14:paraId="1A49CC03" w14:textId="77777777" w:rsidR="00972B4B" w:rsidRPr="00A30882" w:rsidRDefault="00972B4B" w:rsidP="00972B4B">
      <w:pPr>
        <w:pStyle w:val="Sourcewithforeground"/>
        <w:jc w:val="left"/>
      </w:pPr>
      <w:r w:rsidRPr="00A30882">
        <w:t>    //</w:t>
      </w:r>
      <w:proofErr w:type="spellStart"/>
      <w:r w:rsidRPr="00A30882">
        <w:t>if</w:t>
      </w:r>
      <w:proofErr w:type="spellEnd"/>
      <w:r w:rsidRPr="00A30882">
        <w:t> </w:t>
      </w:r>
      <w:proofErr w:type="spellStart"/>
      <w:r w:rsidRPr="00A30882">
        <w:t>channel</w:t>
      </w:r>
      <w:proofErr w:type="spellEnd"/>
      <w:r w:rsidRPr="00A30882">
        <w:t> </w:t>
      </w:r>
      <w:proofErr w:type="spellStart"/>
      <w:r w:rsidRPr="00A30882">
        <w:t>version</w:t>
      </w:r>
      <w:proofErr w:type="spellEnd"/>
      <w:r w:rsidRPr="00A30882">
        <w:t> </w:t>
      </w:r>
      <w:proofErr w:type="spellStart"/>
      <w:r w:rsidRPr="00A30882">
        <w:t>not</w:t>
      </w:r>
      <w:proofErr w:type="spellEnd"/>
      <w:r w:rsidRPr="00A30882">
        <w:t> </w:t>
      </w:r>
      <w:proofErr w:type="spellStart"/>
      <w:r w:rsidRPr="00A30882">
        <w:t>found</w:t>
      </w:r>
      <w:proofErr w:type="spellEnd"/>
      <w:r w:rsidRPr="00A30882">
        <w:t> </w:t>
      </w:r>
      <w:proofErr w:type="spellStart"/>
      <w:r w:rsidRPr="00A30882">
        <w:t>creating</w:t>
      </w:r>
      <w:proofErr w:type="spellEnd"/>
      <w:r w:rsidRPr="00A30882">
        <w:t> </w:t>
      </w:r>
      <w:proofErr w:type="spellStart"/>
      <w:r w:rsidRPr="00A30882">
        <w:t>new</w:t>
      </w:r>
      <w:proofErr w:type="spellEnd"/>
      <w:r w:rsidRPr="00A30882">
        <w:t> </w:t>
      </w:r>
      <w:proofErr w:type="spellStart"/>
      <w:r w:rsidRPr="00A30882">
        <w:t>one</w:t>
      </w:r>
      <w:proofErr w:type="spellEnd"/>
    </w:p>
    <w:p w14:paraId="1C243C46" w14:textId="77777777" w:rsidR="00972B4B" w:rsidRPr="00A30882" w:rsidRDefault="00972B4B" w:rsidP="00972B4B">
      <w:pPr>
        <w:pStyle w:val="Sourcewithforeground"/>
        <w:jc w:val="left"/>
      </w:pPr>
      <w:r w:rsidRPr="00A30882">
        <w:t>    </w:t>
      </w:r>
      <w:proofErr w:type="spellStart"/>
      <w:r w:rsidRPr="00A30882">
        <w:t>if</w:t>
      </w:r>
      <w:proofErr w:type="spellEnd"/>
      <w:r w:rsidRPr="00A30882">
        <w:t>($</w:t>
      </w:r>
      <w:proofErr w:type="spellStart"/>
      <w:r w:rsidRPr="00A30882">
        <w:t>result</w:t>
      </w:r>
      <w:proofErr w:type="spellEnd"/>
      <w:r w:rsidRPr="00A30882">
        <w:t>-&gt;</w:t>
      </w:r>
      <w:proofErr w:type="spellStart"/>
      <w:r w:rsidRPr="00A30882">
        <w:t>ChannelVersionsList</w:t>
      </w:r>
      <w:proofErr w:type="spellEnd"/>
      <w:r w:rsidRPr="00A30882">
        <w:t>-&gt;</w:t>
      </w:r>
      <w:proofErr w:type="spellStart"/>
      <w:r w:rsidRPr="00A30882">
        <w:t>Count</w:t>
      </w:r>
      <w:proofErr w:type="spellEnd"/>
      <w:r w:rsidRPr="00A30882">
        <w:t> == 0) {</w:t>
      </w:r>
    </w:p>
    <w:p w14:paraId="35291136" w14:textId="77777777" w:rsidR="00972B4B" w:rsidRPr="00A30882" w:rsidRDefault="00972B4B" w:rsidP="00972B4B">
      <w:pPr>
        <w:pStyle w:val="Sourcewithforeground"/>
        <w:jc w:val="left"/>
      </w:pPr>
      <w:r w:rsidRPr="00A30882">
        <w:t>        // </w:t>
      </w:r>
      <w:proofErr w:type="spellStart"/>
      <w:r w:rsidRPr="00A30882">
        <w:t>adding</w:t>
      </w:r>
      <w:proofErr w:type="spellEnd"/>
      <w:r w:rsidRPr="00A30882">
        <w:t> </w:t>
      </w:r>
      <w:proofErr w:type="spellStart"/>
      <w:r w:rsidRPr="00A30882">
        <w:t>channel</w:t>
      </w:r>
      <w:proofErr w:type="spellEnd"/>
      <w:r w:rsidRPr="00A30882">
        <w:t> </w:t>
      </w:r>
      <w:proofErr w:type="spellStart"/>
      <w:r w:rsidRPr="00A30882">
        <w:t>version</w:t>
      </w:r>
      <w:proofErr w:type="spellEnd"/>
      <w:r w:rsidRPr="00A30882">
        <w:t> </w:t>
      </w:r>
      <w:proofErr w:type="spellStart"/>
      <w:r w:rsidRPr="00A30882">
        <w:t>data</w:t>
      </w:r>
      <w:proofErr w:type="spellEnd"/>
      <w:r w:rsidRPr="00A30882">
        <w:t> to </w:t>
      </w:r>
      <w:proofErr w:type="spellStart"/>
      <w:r w:rsidRPr="00A30882">
        <w:t>request</w:t>
      </w:r>
      <w:proofErr w:type="spellEnd"/>
    </w:p>
    <w:p w14:paraId="03861EE9" w14:textId="77777777" w:rsidR="00972B4B" w:rsidRPr="00A30882" w:rsidRDefault="00972B4B" w:rsidP="00972B4B">
      <w:pPr>
        <w:pStyle w:val="Sourcewithforeground"/>
        <w:jc w:val="left"/>
      </w:pPr>
      <w:r w:rsidRPr="00A30882">
        <w:t>        $</w:t>
      </w:r>
      <w:proofErr w:type="spellStart"/>
      <w:r w:rsidRPr="00A30882">
        <w:t>req</w:t>
      </w:r>
      <w:proofErr w:type="spellEnd"/>
      <w:r w:rsidRPr="00A30882">
        <w:t> =  </w:t>
      </w:r>
      <w:proofErr w:type="spellStart"/>
      <w:r w:rsidRPr="00A30882">
        <w:t>array</w:t>
      </w:r>
      <w:proofErr w:type="spellEnd"/>
      <w:r w:rsidRPr="00A30882">
        <w:t>( </w:t>
      </w:r>
    </w:p>
    <w:p w14:paraId="4B5C7F66" w14:textId="77777777" w:rsidR="00972B4B" w:rsidRPr="00A30882" w:rsidRDefault="00972B4B" w:rsidP="00972B4B">
      <w:pPr>
        <w:pStyle w:val="Sourcewithforeground"/>
        <w:jc w:val="left"/>
      </w:pPr>
      <w:r w:rsidRPr="00A30882">
        <w:t>            '</w:t>
      </w:r>
      <w:proofErr w:type="spellStart"/>
      <w:r w:rsidRPr="00A30882">
        <w:t>ChannelVersionData</w:t>
      </w:r>
      <w:proofErr w:type="spellEnd"/>
      <w:r w:rsidRPr="00A30882">
        <w:t>' =&gt; $</w:t>
      </w:r>
      <w:proofErr w:type="spellStart"/>
      <w:r w:rsidRPr="00A30882">
        <w:t>channel_version</w:t>
      </w:r>
      <w:proofErr w:type="spellEnd"/>
    </w:p>
    <w:p w14:paraId="36905315" w14:textId="77777777" w:rsidR="00972B4B" w:rsidRPr="00A30882" w:rsidRDefault="00972B4B" w:rsidP="00972B4B">
      <w:pPr>
        <w:pStyle w:val="Sourcewithforeground"/>
        <w:jc w:val="left"/>
      </w:pPr>
      <w:r w:rsidRPr="00A30882">
        <w:t>        );</w:t>
      </w:r>
    </w:p>
    <w:p w14:paraId="59D01D1A" w14:textId="77777777" w:rsidR="00972B4B" w:rsidRPr="00A30882" w:rsidRDefault="00972B4B" w:rsidP="00972B4B">
      <w:pPr>
        <w:pStyle w:val="Sourcewithforeground"/>
        <w:jc w:val="left"/>
      </w:pPr>
      <w:r w:rsidRPr="00A30882">
        <w:t>    </w:t>
      </w:r>
    </w:p>
    <w:p w14:paraId="1FF94B6F" w14:textId="77777777" w:rsidR="00972B4B" w:rsidRPr="00A30882" w:rsidRDefault="00972B4B" w:rsidP="00972B4B">
      <w:pPr>
        <w:pStyle w:val="Sourcewithforeground"/>
        <w:jc w:val="left"/>
      </w:pPr>
      <w:r w:rsidRPr="00A30882">
        <w:t>        $method_name = 'InsertChannelVersion';                              </w:t>
      </w:r>
    </w:p>
    <w:p w14:paraId="39CFA4C3" w14:textId="77777777" w:rsidR="00972B4B" w:rsidRPr="00A30882" w:rsidRDefault="00972B4B" w:rsidP="00972B4B">
      <w:pPr>
        <w:pStyle w:val="Sourcewithforeground"/>
        <w:jc w:val="left"/>
      </w:pPr>
      <w:r w:rsidRPr="00A30882">
        <w:t>        $result = $service-&gt;__soapCall($method_name, array($req) );</w:t>
      </w:r>
    </w:p>
    <w:p w14:paraId="6DF09298" w14:textId="77777777" w:rsidR="00972B4B" w:rsidRPr="00A30882" w:rsidRDefault="00972B4B" w:rsidP="00972B4B">
      <w:pPr>
        <w:pStyle w:val="Sourcewithforeground"/>
        <w:jc w:val="left"/>
      </w:pPr>
      <w:r w:rsidRPr="00A30882">
        <w:t>        $ms-&gt;addServiceCallMilestone($service, $DIT_config_service_addr, $method_name);</w:t>
      </w:r>
    </w:p>
    <w:p w14:paraId="4134D58B" w14:textId="77777777" w:rsidR="00972B4B" w:rsidRPr="00A30882" w:rsidRDefault="00972B4B" w:rsidP="00972B4B">
      <w:pPr>
        <w:pStyle w:val="Sourcewithforeground"/>
        <w:jc w:val="left"/>
      </w:pPr>
      <w:r w:rsidRPr="00A30882">
        <w:t>        </w:t>
      </w:r>
    </w:p>
    <w:p w14:paraId="22F106F2" w14:textId="77777777" w:rsidR="00972B4B" w:rsidRPr="00A30882" w:rsidRDefault="00972B4B" w:rsidP="00972B4B">
      <w:pPr>
        <w:pStyle w:val="Sourcewithforeground"/>
        <w:jc w:val="left"/>
      </w:pPr>
      <w:r w:rsidRPr="00A30882">
        <w:t>    } </w:t>
      </w:r>
      <w:proofErr w:type="spellStart"/>
      <w:r w:rsidRPr="00A30882">
        <w:t>else</w:t>
      </w:r>
      <w:proofErr w:type="spellEnd"/>
      <w:r w:rsidRPr="00A30882">
        <w:t> {</w:t>
      </w:r>
    </w:p>
    <w:p w14:paraId="13A43667" w14:textId="77777777" w:rsidR="00972B4B" w:rsidRPr="00A30882" w:rsidRDefault="00972B4B" w:rsidP="00972B4B">
      <w:pPr>
        <w:pStyle w:val="Sourcewithforeground"/>
        <w:jc w:val="left"/>
      </w:pPr>
      <w:r w:rsidRPr="00A30882">
        <w:t>        //</w:t>
      </w:r>
      <w:proofErr w:type="spellStart"/>
      <w:r w:rsidRPr="00A30882">
        <w:t>channel</w:t>
      </w:r>
      <w:proofErr w:type="spellEnd"/>
      <w:r w:rsidRPr="00A30882">
        <w:t> </w:t>
      </w:r>
      <w:proofErr w:type="spellStart"/>
      <w:r w:rsidRPr="00A30882">
        <w:t>version</w:t>
      </w:r>
      <w:proofErr w:type="spellEnd"/>
      <w:r w:rsidRPr="00A30882">
        <w:t> </w:t>
      </w:r>
      <w:proofErr w:type="spellStart"/>
      <w:r w:rsidRPr="00A30882">
        <w:t>found</w:t>
      </w:r>
      <w:proofErr w:type="spellEnd"/>
    </w:p>
    <w:p w14:paraId="1DC7C1A5" w14:textId="77777777" w:rsidR="00972B4B" w:rsidRPr="00A30882" w:rsidRDefault="00972B4B" w:rsidP="00972B4B">
      <w:pPr>
        <w:pStyle w:val="Sourcewithforeground"/>
        <w:jc w:val="left"/>
      </w:pPr>
      <w:r w:rsidRPr="00A30882">
        <w:t>    }</w:t>
      </w:r>
    </w:p>
    <w:p w14:paraId="135CA193" w14:textId="77777777" w:rsidR="00972B4B" w:rsidRPr="00A30882" w:rsidRDefault="00972B4B" w:rsidP="00972B4B">
      <w:pPr>
        <w:pStyle w:val="Sourcewithforeground"/>
        <w:jc w:val="left"/>
      </w:pPr>
      <w:r w:rsidRPr="00A30882">
        <w:t>    </w:t>
      </w:r>
    </w:p>
    <w:p w14:paraId="63AF3494" w14:textId="77777777" w:rsidR="00972B4B" w:rsidRPr="00A30882" w:rsidRDefault="00972B4B" w:rsidP="00972B4B">
      <w:pPr>
        <w:pStyle w:val="Sourcewithforeground"/>
        <w:jc w:val="left"/>
      </w:pPr>
      <w:r w:rsidRPr="00A30882">
        <w:t>    $ms-&gt;</w:t>
      </w:r>
      <w:proofErr w:type="spellStart"/>
      <w:r w:rsidRPr="00A30882">
        <w:t>fromatXML</w:t>
      </w:r>
      <w:proofErr w:type="spellEnd"/>
      <w:r w:rsidRPr="00A30882">
        <w:t>();</w:t>
      </w:r>
    </w:p>
    <w:p w14:paraId="53810A19" w14:textId="77777777" w:rsidR="00972B4B" w:rsidRPr="00A30882" w:rsidRDefault="00972B4B" w:rsidP="00972B4B">
      <w:pPr>
        <w:pStyle w:val="Sourcewithforeground"/>
        <w:jc w:val="left"/>
      </w:pPr>
      <w:r w:rsidRPr="00A30882">
        <w:t>    </w:t>
      </w:r>
      <w:proofErr w:type="spellStart"/>
      <w:r w:rsidRPr="00A30882">
        <w:t>echo</w:t>
      </w:r>
      <w:proofErr w:type="spellEnd"/>
      <w:r w:rsidRPr="00A30882">
        <w:t> $ms-&gt;</w:t>
      </w:r>
      <w:proofErr w:type="spellStart"/>
      <w:r w:rsidRPr="00A30882">
        <w:t>getJSON</w:t>
      </w:r>
      <w:proofErr w:type="spellEnd"/>
      <w:r w:rsidRPr="00A30882">
        <w:t>();</w:t>
      </w:r>
    </w:p>
    <w:p w14:paraId="186D5659" w14:textId="77777777" w:rsidR="00972B4B" w:rsidRPr="00A30882" w:rsidRDefault="00972B4B" w:rsidP="00972B4B">
      <w:pPr>
        <w:pStyle w:val="Sourcewithforeground"/>
        <w:jc w:val="left"/>
      </w:pPr>
      <w:r w:rsidRPr="00A30882">
        <w:t>    </w:t>
      </w:r>
    </w:p>
    <w:p w14:paraId="35965213" w14:textId="77777777" w:rsidR="00972B4B" w:rsidRPr="00A30882" w:rsidRDefault="00972B4B" w:rsidP="00972B4B">
      <w:pPr>
        <w:pStyle w:val="Sourcewithforeground"/>
        <w:jc w:val="left"/>
      </w:pPr>
      <w:r w:rsidRPr="00A30882">
        <w:t>} </w:t>
      </w:r>
      <w:proofErr w:type="spellStart"/>
      <w:r w:rsidRPr="00A30882">
        <w:t>catch</w:t>
      </w:r>
      <w:proofErr w:type="spellEnd"/>
      <w:r w:rsidRPr="00A30882">
        <w:t> (</w:t>
      </w:r>
      <w:proofErr w:type="spellStart"/>
      <w:r w:rsidRPr="00A30882">
        <w:t>SoapFault</w:t>
      </w:r>
      <w:proofErr w:type="spellEnd"/>
      <w:r w:rsidRPr="00A30882">
        <w:t> $</w:t>
      </w:r>
      <w:proofErr w:type="spellStart"/>
      <w:r w:rsidRPr="00A30882">
        <w:t>fault</w:t>
      </w:r>
      <w:proofErr w:type="spellEnd"/>
      <w:r w:rsidRPr="00A30882">
        <w:t>) {</w:t>
      </w:r>
    </w:p>
    <w:p w14:paraId="62D77027" w14:textId="77777777" w:rsidR="00972B4B" w:rsidRPr="00A30882" w:rsidRDefault="00972B4B" w:rsidP="00972B4B">
      <w:pPr>
        <w:pStyle w:val="Sourcewithforeground"/>
        <w:jc w:val="left"/>
      </w:pPr>
      <w:r w:rsidRPr="00A30882">
        <w:t>    //</w:t>
      </w:r>
      <w:proofErr w:type="spellStart"/>
      <w:r w:rsidRPr="00A30882">
        <w:t>var_dump</w:t>
      </w:r>
      <w:proofErr w:type="spellEnd"/>
      <w:r w:rsidRPr="00A30882">
        <w:t>($</w:t>
      </w:r>
      <w:proofErr w:type="spellStart"/>
      <w:r w:rsidRPr="00A30882">
        <w:t>fault</w:t>
      </w:r>
      <w:proofErr w:type="spellEnd"/>
      <w:r w:rsidRPr="00A30882">
        <w:t>);</w:t>
      </w:r>
    </w:p>
    <w:p w14:paraId="7DF66C6B" w14:textId="77777777" w:rsidR="00972B4B" w:rsidRPr="00A30882" w:rsidRDefault="00972B4B" w:rsidP="00972B4B">
      <w:pPr>
        <w:pStyle w:val="Sourcewithforeground"/>
        <w:jc w:val="left"/>
      </w:pPr>
      <w:r w:rsidRPr="00A30882">
        <w:t>    </w:t>
      </w:r>
      <w:proofErr w:type="spellStart"/>
      <w:r w:rsidRPr="00A30882">
        <w:t>echo</w:t>
      </w:r>
      <w:proofErr w:type="spellEnd"/>
      <w:r w:rsidRPr="00A30882">
        <w:t> $</w:t>
      </w:r>
      <w:proofErr w:type="spellStart"/>
      <w:r w:rsidRPr="00A30882">
        <w:t>fault</w:t>
      </w:r>
      <w:proofErr w:type="spellEnd"/>
      <w:r w:rsidRPr="00A30882">
        <w:t>;</w:t>
      </w:r>
    </w:p>
    <w:p w14:paraId="71AA466B" w14:textId="77777777" w:rsidR="00972B4B" w:rsidRPr="00A30882" w:rsidRDefault="00972B4B" w:rsidP="00972B4B">
      <w:pPr>
        <w:pStyle w:val="Sourcewithforeground"/>
        <w:jc w:val="left"/>
      </w:pPr>
      <w:r w:rsidRPr="00A30882">
        <w:t>}</w:t>
      </w:r>
    </w:p>
    <w:p w14:paraId="2C5C7953" w14:textId="77777777" w:rsidR="00972B4B" w:rsidRPr="00A30882" w:rsidRDefault="00972B4B" w:rsidP="00972B4B">
      <w:pPr>
        <w:pStyle w:val="Sourcewithforeground"/>
        <w:jc w:val="left"/>
      </w:pPr>
      <w:r w:rsidRPr="00A30882">
        <w:t>} </w:t>
      </w:r>
      <w:proofErr w:type="spellStart"/>
      <w:r w:rsidRPr="00A30882">
        <w:t>catch</w:t>
      </w:r>
      <w:proofErr w:type="spellEnd"/>
      <w:r w:rsidRPr="00A30882">
        <w:t> (</w:t>
      </w:r>
      <w:proofErr w:type="spellStart"/>
      <w:r w:rsidRPr="00A30882">
        <w:t>Exception</w:t>
      </w:r>
      <w:proofErr w:type="spellEnd"/>
      <w:r w:rsidRPr="00A30882">
        <w:t> $</w:t>
      </w:r>
      <w:proofErr w:type="spellStart"/>
      <w:r w:rsidRPr="00A30882">
        <w:t>ex</w:t>
      </w:r>
      <w:proofErr w:type="spellEnd"/>
      <w:r w:rsidRPr="00A30882">
        <w:t>)  {</w:t>
      </w:r>
    </w:p>
    <w:p w14:paraId="72A721C4" w14:textId="77777777" w:rsidR="00972B4B" w:rsidRPr="00A30882" w:rsidRDefault="00972B4B" w:rsidP="00972B4B">
      <w:pPr>
        <w:pStyle w:val="Sourcewithforeground"/>
        <w:jc w:val="left"/>
      </w:pPr>
      <w:r w:rsidRPr="00A30882">
        <w:t>    </w:t>
      </w:r>
      <w:proofErr w:type="spellStart"/>
      <w:r w:rsidRPr="00A30882">
        <w:t>echo</w:t>
      </w:r>
      <w:proofErr w:type="spellEnd"/>
      <w:r w:rsidRPr="00A30882">
        <w:t> $</w:t>
      </w:r>
      <w:proofErr w:type="spellStart"/>
      <w:r w:rsidRPr="00A30882">
        <w:t>ex</w:t>
      </w:r>
      <w:proofErr w:type="spellEnd"/>
      <w:r w:rsidRPr="00A30882">
        <w:t>-&gt;</w:t>
      </w:r>
      <w:proofErr w:type="spellStart"/>
      <w:r w:rsidRPr="00A30882">
        <w:t>getMessage</w:t>
      </w:r>
      <w:proofErr w:type="spellEnd"/>
      <w:r w:rsidRPr="00A30882">
        <w:t>();</w:t>
      </w:r>
    </w:p>
    <w:p w14:paraId="10C75A63" w14:textId="77777777" w:rsidR="00972B4B" w:rsidRPr="00A30882" w:rsidRDefault="00972B4B" w:rsidP="00972B4B">
      <w:pPr>
        <w:pStyle w:val="Sourcewithforeground"/>
        <w:jc w:val="left"/>
      </w:pPr>
      <w:r w:rsidRPr="00A30882">
        <w:t>    //</w:t>
      </w:r>
      <w:proofErr w:type="spellStart"/>
      <w:r w:rsidRPr="00A30882">
        <w:t>var_dump</w:t>
      </w:r>
      <w:proofErr w:type="spellEnd"/>
      <w:r w:rsidRPr="00A30882">
        <w:t>($</w:t>
      </w:r>
      <w:proofErr w:type="spellStart"/>
      <w:r w:rsidRPr="00A30882">
        <w:t>ex</w:t>
      </w:r>
      <w:proofErr w:type="spellEnd"/>
      <w:r w:rsidRPr="00A30882">
        <w:t>);</w:t>
      </w:r>
    </w:p>
    <w:p w14:paraId="09BFB77C" w14:textId="64B9BC77" w:rsidR="00972B4B" w:rsidRPr="00A30882" w:rsidRDefault="00972B4B" w:rsidP="00972B4B">
      <w:pPr>
        <w:pStyle w:val="Sourcewithforeground"/>
        <w:jc w:val="left"/>
      </w:pPr>
      <w:r w:rsidRPr="00A30882">
        <w:t>}</w:t>
      </w:r>
    </w:p>
    <w:p w14:paraId="1D84BE5D" w14:textId="5115F8CD" w:rsidR="00972B4B" w:rsidRPr="00A30882" w:rsidRDefault="00972B4B" w:rsidP="000D3D87">
      <w:pPr>
        <w:pStyle w:val="Sourcewithforeground"/>
        <w:jc w:val="left"/>
      </w:pPr>
      <w:r w:rsidRPr="00A30882">
        <w:t>?&gt;</w:t>
      </w:r>
    </w:p>
    <w:p w14:paraId="72AA0F77" w14:textId="77777777" w:rsidR="002E7F4B" w:rsidRPr="00A30882" w:rsidRDefault="002E7F4B" w:rsidP="002E7F4B">
      <w:pPr>
        <w:pStyle w:val="Pictureposition"/>
      </w:pPr>
      <w:r w:rsidRPr="00A30882">
        <w:rPr>
          <w:noProof/>
          <w:lang w:val="en-US"/>
        </w:rPr>
        <w:lastRenderedPageBreak/>
        <w:drawing>
          <wp:inline distT="0" distB="0" distL="0" distR="0" wp14:anchorId="626F7E39" wp14:editId="6A4A4A8A">
            <wp:extent cx="5486400" cy="3588385"/>
            <wp:effectExtent l="0" t="0" r="0" b="0"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588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204F1B" w14:textId="36CE045B" w:rsidR="002E7F4B" w:rsidRPr="00A30882" w:rsidRDefault="008C1677" w:rsidP="002E7F4B">
      <w:pPr>
        <w:pStyle w:val="Picturecaption"/>
      </w:pPr>
      <w:fldSimple w:instr=" SEQ Attēls \* ARABIC ">
        <w:bookmarkStart w:id="180" w:name="_Toc110419784"/>
        <w:r w:rsidR="00B93481">
          <w:rPr>
            <w:noProof/>
          </w:rPr>
          <w:t>35</w:t>
        </w:r>
      </w:fldSimple>
      <w:r w:rsidR="00957D4C" w:rsidRPr="00A30882">
        <w:t>.</w:t>
      </w:r>
      <w:r w:rsidR="002E7F4B" w:rsidRPr="00A30882">
        <w:t>attēls. Kanāla versijas izveidošana</w:t>
      </w:r>
      <w:bookmarkEnd w:id="180"/>
    </w:p>
    <w:p w14:paraId="5F9CAD0B" w14:textId="77777777" w:rsidR="00634DC3" w:rsidRPr="00A30882" w:rsidRDefault="00634DC3" w:rsidP="00634DC3">
      <w:pPr>
        <w:pStyle w:val="Heading4"/>
      </w:pPr>
      <w:bookmarkStart w:id="181" w:name="_Toc110419737"/>
      <w:r w:rsidRPr="00A30882">
        <w:t>Ziņojuma nosūtīšana (</w:t>
      </w:r>
      <w:proofErr w:type="spellStart"/>
      <w:r w:rsidRPr="00A30882">
        <w:t>SendMessageToChannelVersion</w:t>
      </w:r>
      <w:proofErr w:type="spellEnd"/>
      <w:r w:rsidRPr="00A30882">
        <w:t>)</w:t>
      </w:r>
      <w:bookmarkEnd w:id="181"/>
    </w:p>
    <w:p w14:paraId="18A77563" w14:textId="6AC0AE16" w:rsidR="00634DC3" w:rsidRPr="00A30882" w:rsidRDefault="00634DC3" w:rsidP="00634DC3">
      <w:r w:rsidRPr="00A30882">
        <w:t xml:space="preserve">Tiek pārbaudīts </w:t>
      </w:r>
      <w:r w:rsidR="00051CAE" w:rsidRPr="00A30882">
        <w:t>,</w:t>
      </w:r>
      <w:r w:rsidRPr="00A30882">
        <w:t>vai eksistē kanāla versija</w:t>
      </w:r>
      <w:r w:rsidR="00051CAE" w:rsidRPr="00A30882">
        <w:t>.</w:t>
      </w:r>
      <w:r w:rsidRPr="00A30882">
        <w:t xml:space="preserve"> </w:t>
      </w:r>
      <w:r w:rsidR="00051CAE" w:rsidRPr="00A30882">
        <w:t>J</w:t>
      </w:r>
      <w:r w:rsidRPr="00A30882">
        <w:t>a</w:t>
      </w:r>
      <w:r w:rsidR="00051CAE" w:rsidRPr="00A30882">
        <w:t xml:space="preserve"> tā</w:t>
      </w:r>
      <w:r w:rsidRPr="00A30882">
        <w:t xml:space="preserve"> ir, tad uz to tiek nosūtīts ziņojums.</w:t>
      </w:r>
    </w:p>
    <w:p w14:paraId="5FFDAA2D" w14:textId="77777777" w:rsidR="00194FD9" w:rsidRPr="00A30882" w:rsidRDefault="00194FD9" w:rsidP="00194FD9">
      <w:pPr>
        <w:pStyle w:val="Sourcewithforeground"/>
        <w:jc w:val="left"/>
      </w:pPr>
      <w:r w:rsidRPr="00A30882">
        <w:t>&lt;?</w:t>
      </w:r>
      <w:proofErr w:type="spellStart"/>
      <w:r w:rsidRPr="00A30882">
        <w:t>php</w:t>
      </w:r>
      <w:proofErr w:type="spellEnd"/>
    </w:p>
    <w:p w14:paraId="2176661A" w14:textId="77777777" w:rsidR="00194FD9" w:rsidRPr="00A30882" w:rsidRDefault="00194FD9" w:rsidP="00194FD9">
      <w:pPr>
        <w:pStyle w:val="Sourcewithforeground"/>
        <w:jc w:val="left"/>
      </w:pPr>
      <w:proofErr w:type="spellStart"/>
      <w:r w:rsidRPr="00A30882">
        <w:t>header</w:t>
      </w:r>
      <w:proofErr w:type="spellEnd"/>
      <w:r w:rsidRPr="00A30882">
        <w:t>("</w:t>
      </w:r>
      <w:proofErr w:type="spellStart"/>
      <w:r w:rsidRPr="00A30882">
        <w:t>Content-Type</w:t>
      </w:r>
      <w:proofErr w:type="spellEnd"/>
      <w:r w:rsidRPr="00A30882">
        <w:t>: </w:t>
      </w:r>
      <w:proofErr w:type="spellStart"/>
      <w:r w:rsidRPr="00A30882">
        <w:t>application</w:t>
      </w:r>
      <w:proofErr w:type="spellEnd"/>
      <w:r w:rsidRPr="00A30882">
        <w:t>/</w:t>
      </w:r>
      <w:proofErr w:type="spellStart"/>
      <w:r w:rsidRPr="00A30882">
        <w:t>json</w:t>
      </w:r>
      <w:proofErr w:type="spellEnd"/>
      <w:r w:rsidRPr="00A30882">
        <w:t>; </w:t>
      </w:r>
      <w:proofErr w:type="spellStart"/>
      <w:r w:rsidRPr="00A30882">
        <w:t>charset</w:t>
      </w:r>
      <w:proofErr w:type="spellEnd"/>
      <w:r w:rsidRPr="00A30882">
        <w:t>=UTF-8");</w:t>
      </w:r>
    </w:p>
    <w:p w14:paraId="5637C08C" w14:textId="77777777" w:rsidR="00194FD9" w:rsidRPr="00A30882" w:rsidRDefault="00194FD9" w:rsidP="00194FD9">
      <w:pPr>
        <w:pStyle w:val="Sourcewithforeground"/>
        <w:jc w:val="left"/>
      </w:pPr>
    </w:p>
    <w:p w14:paraId="33E2912E" w14:textId="77777777" w:rsidR="00194FD9" w:rsidRPr="00A30882" w:rsidRDefault="00194FD9" w:rsidP="00194FD9">
      <w:pPr>
        <w:pStyle w:val="Sourcewithforeground"/>
        <w:jc w:val="left"/>
      </w:pPr>
      <w:proofErr w:type="spellStart"/>
      <w:r w:rsidRPr="00A30882">
        <w:t>require_once</w:t>
      </w:r>
      <w:proofErr w:type="spellEnd"/>
      <w:r w:rsidRPr="00A30882">
        <w:t>('</w:t>
      </w:r>
      <w:proofErr w:type="spellStart"/>
      <w:r w:rsidRPr="00A30882">
        <w:t>lib</w:t>
      </w:r>
      <w:proofErr w:type="spellEnd"/>
      <w:r w:rsidRPr="00A30882">
        <w:t>/</w:t>
      </w:r>
      <w:proofErr w:type="spellStart"/>
      <w:r w:rsidRPr="00A30882">
        <w:t>milestone.php</w:t>
      </w:r>
      <w:proofErr w:type="spellEnd"/>
      <w:r w:rsidRPr="00A30882">
        <w:t>'); </w:t>
      </w:r>
    </w:p>
    <w:p w14:paraId="15E84EC8" w14:textId="77777777" w:rsidR="00194FD9" w:rsidRPr="00A30882" w:rsidRDefault="00194FD9" w:rsidP="00194FD9">
      <w:pPr>
        <w:pStyle w:val="Sourcewithforeground"/>
        <w:jc w:val="left"/>
      </w:pPr>
      <w:proofErr w:type="spellStart"/>
      <w:r w:rsidRPr="00A30882">
        <w:t>require_once</w:t>
      </w:r>
      <w:proofErr w:type="spellEnd"/>
      <w:r w:rsidRPr="00A30882">
        <w:t>('</w:t>
      </w:r>
      <w:proofErr w:type="spellStart"/>
      <w:r w:rsidRPr="00A30882">
        <w:t>client.my.php</w:t>
      </w:r>
      <w:proofErr w:type="spellEnd"/>
      <w:r w:rsidRPr="00A30882">
        <w:t>');</w:t>
      </w:r>
    </w:p>
    <w:p w14:paraId="0C23038F" w14:textId="77777777" w:rsidR="00194FD9" w:rsidRPr="00A30882" w:rsidRDefault="00194FD9" w:rsidP="00194FD9">
      <w:pPr>
        <w:pStyle w:val="Sourcewithforeground"/>
        <w:jc w:val="left"/>
      </w:pPr>
    </w:p>
    <w:p w14:paraId="364C4191" w14:textId="77777777" w:rsidR="00194FD9" w:rsidRPr="00A30882" w:rsidRDefault="00194FD9" w:rsidP="00194FD9">
      <w:pPr>
        <w:pStyle w:val="Sourcewithforeground"/>
        <w:jc w:val="left"/>
      </w:pPr>
      <w:proofErr w:type="spellStart"/>
      <w:r w:rsidRPr="00A30882">
        <w:t>require_once</w:t>
      </w:r>
      <w:proofErr w:type="spellEnd"/>
      <w:r w:rsidRPr="00A30882">
        <w:t>('</w:t>
      </w:r>
      <w:proofErr w:type="spellStart"/>
      <w:r w:rsidRPr="00A30882">
        <w:t>config.php</w:t>
      </w:r>
      <w:proofErr w:type="spellEnd"/>
      <w:r w:rsidRPr="00A30882">
        <w:t>');</w:t>
      </w:r>
    </w:p>
    <w:p w14:paraId="267C2F7E" w14:textId="77777777" w:rsidR="00194FD9" w:rsidRPr="00A30882" w:rsidRDefault="00194FD9" w:rsidP="00194FD9">
      <w:pPr>
        <w:pStyle w:val="Sourcewithforeground"/>
        <w:jc w:val="left"/>
      </w:pPr>
    </w:p>
    <w:p w14:paraId="0536CA1F" w14:textId="77777777" w:rsidR="00194FD9" w:rsidRPr="00A30882" w:rsidRDefault="00194FD9" w:rsidP="00194FD9">
      <w:pPr>
        <w:pStyle w:val="Sourcewithforeground"/>
        <w:jc w:val="left"/>
      </w:pPr>
      <w:r w:rsidRPr="00A30882">
        <w:t>$</w:t>
      </w:r>
      <w:proofErr w:type="spellStart"/>
      <w:r w:rsidRPr="00A30882">
        <w:t>sts</w:t>
      </w:r>
      <w:proofErr w:type="spellEnd"/>
      <w:r w:rsidRPr="00A30882">
        <w:t> = </w:t>
      </w:r>
      <w:proofErr w:type="spellStart"/>
      <w:r w:rsidRPr="00A30882">
        <w:t>new</w:t>
      </w:r>
      <w:proofErr w:type="spellEnd"/>
      <w:r w:rsidRPr="00A30882">
        <w:t> </w:t>
      </w:r>
      <w:proofErr w:type="spellStart"/>
      <w:r w:rsidRPr="00A30882">
        <w:t>STSClient</w:t>
      </w:r>
      <w:proofErr w:type="spellEnd"/>
      <w:r w:rsidRPr="00A30882">
        <w:t>(NULL, </w:t>
      </w:r>
      <w:proofErr w:type="spellStart"/>
      <w:r w:rsidRPr="00A30882">
        <w:t>array</w:t>
      </w:r>
      <w:proofErr w:type="spellEnd"/>
      <w:r w:rsidRPr="00A30882">
        <w:t>(</w:t>
      </w:r>
    </w:p>
    <w:p w14:paraId="21F4B678" w14:textId="77777777" w:rsidR="00194FD9" w:rsidRPr="00A30882" w:rsidRDefault="00194FD9" w:rsidP="00194FD9">
      <w:pPr>
        <w:pStyle w:val="Sourcewithforeground"/>
        <w:jc w:val="left"/>
      </w:pPr>
      <w:r w:rsidRPr="00A30882">
        <w:t>                            '</w:t>
      </w:r>
      <w:proofErr w:type="spellStart"/>
      <w:r w:rsidRPr="00A30882">
        <w:t>trace</w:t>
      </w:r>
      <w:proofErr w:type="spellEnd"/>
      <w:r w:rsidRPr="00A30882">
        <w:t>' =&gt; 1,</w:t>
      </w:r>
    </w:p>
    <w:p w14:paraId="4408DDB4" w14:textId="77777777" w:rsidR="00194FD9" w:rsidRPr="00A30882" w:rsidRDefault="00194FD9" w:rsidP="00194FD9">
      <w:pPr>
        <w:pStyle w:val="Sourcewithforeground"/>
        <w:jc w:val="left"/>
      </w:pPr>
      <w:r w:rsidRPr="00A30882">
        <w:t>                            'location' =&gt; $sts_address.'/trust/13/certificatemixed',</w:t>
      </w:r>
    </w:p>
    <w:p w14:paraId="232E2081" w14:textId="77777777" w:rsidR="00194FD9" w:rsidRPr="00A30882" w:rsidRDefault="00194FD9" w:rsidP="00194FD9">
      <w:pPr>
        <w:pStyle w:val="Sourcewithforeground"/>
        <w:jc w:val="left"/>
      </w:pPr>
      <w:r w:rsidRPr="00A30882">
        <w:t>                            'uri' =&gt; 'http://docs.oasis-open.org/ws-sx/ws-trust/200512',</w:t>
      </w:r>
    </w:p>
    <w:p w14:paraId="3BA1ADBC" w14:textId="77777777" w:rsidR="00194FD9" w:rsidRPr="00A30882" w:rsidRDefault="00194FD9" w:rsidP="00194FD9">
      <w:pPr>
        <w:pStyle w:val="Sourcewithforeground"/>
        <w:jc w:val="left"/>
      </w:pPr>
      <w:r w:rsidRPr="00A30882">
        <w:t>                            '</w:t>
      </w:r>
      <w:proofErr w:type="spellStart"/>
      <w:r w:rsidRPr="00A30882">
        <w:t>exceptions</w:t>
      </w:r>
      <w:proofErr w:type="spellEnd"/>
      <w:r w:rsidRPr="00A30882">
        <w:t>' =&gt; TRUE,</w:t>
      </w:r>
    </w:p>
    <w:p w14:paraId="4492D9F7" w14:textId="77777777" w:rsidR="00194FD9" w:rsidRPr="00A30882" w:rsidRDefault="00194FD9" w:rsidP="00194FD9">
      <w:pPr>
        <w:pStyle w:val="Sourcewithforeground"/>
        <w:jc w:val="left"/>
      </w:pPr>
      <w:r w:rsidRPr="00A30882">
        <w:t>                            '</w:t>
      </w:r>
      <w:proofErr w:type="spellStart"/>
      <w:r w:rsidRPr="00A30882">
        <w:t>style</w:t>
      </w:r>
      <w:proofErr w:type="spellEnd"/>
      <w:r w:rsidRPr="00A30882">
        <w:t>'    =&gt; SOAP_DOCUMENT,</w:t>
      </w:r>
    </w:p>
    <w:p w14:paraId="50C0BC4F" w14:textId="77777777" w:rsidR="00194FD9" w:rsidRPr="00A30882" w:rsidRDefault="00194FD9" w:rsidP="00194FD9">
      <w:pPr>
        <w:pStyle w:val="Sourcewithforeground"/>
        <w:jc w:val="left"/>
      </w:pPr>
      <w:r w:rsidRPr="00A30882">
        <w:t>                            '</w:t>
      </w:r>
      <w:proofErr w:type="spellStart"/>
      <w:r w:rsidRPr="00A30882">
        <w:t>use</w:t>
      </w:r>
      <w:proofErr w:type="spellEnd"/>
      <w:r w:rsidRPr="00A30882">
        <w:t>'      =&gt; SOAP_LITERAL,</w:t>
      </w:r>
    </w:p>
    <w:p w14:paraId="0D050BE7" w14:textId="77777777" w:rsidR="00194FD9" w:rsidRPr="00A30882" w:rsidRDefault="00194FD9" w:rsidP="00194FD9">
      <w:pPr>
        <w:pStyle w:val="Sourcewithforeground"/>
        <w:jc w:val="left"/>
      </w:pPr>
      <w:r w:rsidRPr="00A30882">
        <w:t>                            '</w:t>
      </w:r>
      <w:proofErr w:type="spellStart"/>
      <w:r w:rsidRPr="00A30882">
        <w:t>soap_version</w:t>
      </w:r>
      <w:proofErr w:type="spellEnd"/>
      <w:r w:rsidRPr="00A30882">
        <w:t>' =&gt; SOAP_1_2</w:t>
      </w:r>
    </w:p>
    <w:p w14:paraId="15A6514C" w14:textId="77777777" w:rsidR="00194FD9" w:rsidRPr="00A30882" w:rsidRDefault="00194FD9" w:rsidP="00194FD9">
      <w:pPr>
        <w:pStyle w:val="Sourcewithforeground"/>
        <w:jc w:val="left"/>
      </w:pPr>
      <w:r w:rsidRPr="00A30882">
        <w:t>                            ));</w:t>
      </w:r>
    </w:p>
    <w:p w14:paraId="288982D0" w14:textId="77777777" w:rsidR="00194FD9" w:rsidRPr="00A30882" w:rsidRDefault="00194FD9" w:rsidP="00194FD9">
      <w:pPr>
        <w:pStyle w:val="Sourcewithforeground"/>
        <w:jc w:val="left"/>
      </w:pPr>
    </w:p>
    <w:p w14:paraId="3E6C33DD" w14:textId="77777777" w:rsidR="00194FD9" w:rsidRPr="00A30882" w:rsidRDefault="00194FD9" w:rsidP="00194FD9">
      <w:pPr>
        <w:pStyle w:val="Sourcewithforeground"/>
        <w:jc w:val="left"/>
      </w:pPr>
      <w:r w:rsidRPr="00A30882">
        <w:t>$</w:t>
      </w:r>
      <w:proofErr w:type="spellStart"/>
      <w:r w:rsidRPr="00A30882">
        <w:t>service</w:t>
      </w:r>
      <w:proofErr w:type="spellEnd"/>
      <w:r w:rsidRPr="00A30882">
        <w:t> = </w:t>
      </w:r>
      <w:proofErr w:type="spellStart"/>
      <w:r w:rsidRPr="00A30882">
        <w:t>new</w:t>
      </w:r>
      <w:proofErr w:type="spellEnd"/>
      <w:r w:rsidRPr="00A30882">
        <w:t> </w:t>
      </w:r>
      <w:proofErr w:type="spellStart"/>
      <w:r w:rsidRPr="00A30882">
        <w:t>mySOAP</w:t>
      </w:r>
      <w:proofErr w:type="spellEnd"/>
      <w:r w:rsidRPr="00A30882">
        <w:t>($DIT_config_service_</w:t>
      </w:r>
      <w:proofErr w:type="spellStart"/>
      <w:r w:rsidRPr="00A30882">
        <w:t>addr</w:t>
      </w:r>
      <w:proofErr w:type="spellEnd"/>
      <w:r w:rsidRPr="00A30882">
        <w:t>.'?</w:t>
      </w:r>
      <w:proofErr w:type="spellStart"/>
      <w:r w:rsidRPr="00A30882">
        <w:t>wsdl</w:t>
      </w:r>
      <w:proofErr w:type="spellEnd"/>
      <w:r w:rsidRPr="00A30882">
        <w:t>', </w:t>
      </w:r>
      <w:proofErr w:type="spellStart"/>
      <w:r w:rsidRPr="00A30882">
        <w:t>array</w:t>
      </w:r>
      <w:proofErr w:type="spellEnd"/>
      <w:r w:rsidRPr="00A30882">
        <w:t>(</w:t>
      </w:r>
    </w:p>
    <w:p w14:paraId="580E7801" w14:textId="77777777" w:rsidR="00194FD9" w:rsidRPr="00A30882" w:rsidRDefault="00194FD9" w:rsidP="00194FD9">
      <w:pPr>
        <w:pStyle w:val="Sourcewithforeground"/>
        <w:jc w:val="left"/>
      </w:pPr>
      <w:r w:rsidRPr="00A30882">
        <w:t>                            '</w:t>
      </w:r>
      <w:proofErr w:type="spellStart"/>
      <w:r w:rsidRPr="00A30882">
        <w:t>exceptions</w:t>
      </w:r>
      <w:proofErr w:type="spellEnd"/>
      <w:r w:rsidRPr="00A30882">
        <w:t>' =&gt; TRUE,</w:t>
      </w:r>
    </w:p>
    <w:p w14:paraId="3E1EAC95" w14:textId="77777777" w:rsidR="00194FD9" w:rsidRPr="00A30882" w:rsidRDefault="00194FD9" w:rsidP="00194FD9">
      <w:pPr>
        <w:pStyle w:val="Sourcewithforeground"/>
        <w:jc w:val="left"/>
      </w:pPr>
      <w:r w:rsidRPr="00A30882">
        <w:t>                            '</w:t>
      </w:r>
      <w:proofErr w:type="spellStart"/>
      <w:r w:rsidRPr="00A30882">
        <w:t>soap_version</w:t>
      </w:r>
      <w:proofErr w:type="spellEnd"/>
      <w:r w:rsidRPr="00A30882">
        <w:t>' =&gt; SOAP_1_2,</w:t>
      </w:r>
    </w:p>
    <w:p w14:paraId="39CFB163" w14:textId="77777777" w:rsidR="00194FD9" w:rsidRPr="00A30882" w:rsidRDefault="00194FD9" w:rsidP="00194FD9">
      <w:pPr>
        <w:pStyle w:val="Sourcewithforeground"/>
        <w:jc w:val="left"/>
      </w:pPr>
      <w:r w:rsidRPr="00A30882">
        <w:lastRenderedPageBreak/>
        <w:t>                            'location' =&gt; $DIT_config_service_addr.'/ws2007FederationNoSct',</w:t>
      </w:r>
    </w:p>
    <w:p w14:paraId="6FD4F3F6" w14:textId="77777777" w:rsidR="00194FD9" w:rsidRPr="00A30882" w:rsidRDefault="00194FD9" w:rsidP="00194FD9">
      <w:pPr>
        <w:pStyle w:val="Sourcewithforeground"/>
        <w:jc w:val="left"/>
      </w:pPr>
      <w:r w:rsidRPr="00A30882">
        <w:t>                            '</w:t>
      </w:r>
      <w:proofErr w:type="spellStart"/>
      <w:r w:rsidRPr="00A30882">
        <w:t>trace</w:t>
      </w:r>
      <w:proofErr w:type="spellEnd"/>
      <w:r w:rsidRPr="00A30882">
        <w:t>' =&gt; 1));</w:t>
      </w:r>
    </w:p>
    <w:p w14:paraId="57A00BC4" w14:textId="77777777" w:rsidR="00194FD9" w:rsidRPr="00A30882" w:rsidRDefault="00194FD9" w:rsidP="00194FD9">
      <w:pPr>
        <w:pStyle w:val="Sourcewithforeground"/>
        <w:jc w:val="left"/>
      </w:pPr>
      <w:r w:rsidRPr="00A30882">
        <w:t>                                         </w:t>
      </w:r>
    </w:p>
    <w:p w14:paraId="31F05185" w14:textId="77777777" w:rsidR="00194FD9" w:rsidRPr="00A30882" w:rsidRDefault="00194FD9" w:rsidP="00194FD9">
      <w:pPr>
        <w:pStyle w:val="Sourcewithforeground"/>
        <w:jc w:val="left"/>
      </w:pPr>
      <w:r w:rsidRPr="00A30882">
        <w:t>$service2 = </w:t>
      </w:r>
      <w:proofErr w:type="spellStart"/>
      <w:r w:rsidRPr="00A30882">
        <w:t>new</w:t>
      </w:r>
      <w:proofErr w:type="spellEnd"/>
      <w:r w:rsidRPr="00A30882">
        <w:t> </w:t>
      </w:r>
      <w:proofErr w:type="spellStart"/>
      <w:r w:rsidRPr="00A30882">
        <w:t>mySOAP</w:t>
      </w:r>
      <w:proofErr w:type="spellEnd"/>
      <w:r w:rsidRPr="00A30882">
        <w:t>($DIT_WCF_service_</w:t>
      </w:r>
      <w:proofErr w:type="spellStart"/>
      <w:r w:rsidRPr="00A30882">
        <w:t>addr</w:t>
      </w:r>
      <w:proofErr w:type="spellEnd"/>
      <w:r w:rsidRPr="00A30882">
        <w:t>.'?</w:t>
      </w:r>
      <w:proofErr w:type="spellStart"/>
      <w:r w:rsidRPr="00A30882">
        <w:t>wsdl</w:t>
      </w:r>
      <w:proofErr w:type="spellEnd"/>
      <w:r w:rsidRPr="00A30882">
        <w:t>', </w:t>
      </w:r>
      <w:proofErr w:type="spellStart"/>
      <w:r w:rsidRPr="00A30882">
        <w:t>array</w:t>
      </w:r>
      <w:proofErr w:type="spellEnd"/>
      <w:r w:rsidRPr="00A30882">
        <w:t>(</w:t>
      </w:r>
    </w:p>
    <w:p w14:paraId="6B7423B2" w14:textId="77777777" w:rsidR="00194FD9" w:rsidRPr="00A30882" w:rsidRDefault="00194FD9" w:rsidP="00194FD9">
      <w:pPr>
        <w:pStyle w:val="Sourcewithforeground"/>
        <w:jc w:val="left"/>
      </w:pPr>
      <w:r w:rsidRPr="00A30882">
        <w:t>                            '</w:t>
      </w:r>
      <w:proofErr w:type="spellStart"/>
      <w:r w:rsidRPr="00A30882">
        <w:t>exceptions</w:t>
      </w:r>
      <w:proofErr w:type="spellEnd"/>
      <w:r w:rsidRPr="00A30882">
        <w:t>' =&gt; TRUE,</w:t>
      </w:r>
    </w:p>
    <w:p w14:paraId="618A4F56" w14:textId="77777777" w:rsidR="00194FD9" w:rsidRPr="00A30882" w:rsidRDefault="00194FD9" w:rsidP="00194FD9">
      <w:pPr>
        <w:pStyle w:val="Sourcewithforeground"/>
        <w:jc w:val="left"/>
      </w:pPr>
      <w:r w:rsidRPr="00A30882">
        <w:t>                            '</w:t>
      </w:r>
      <w:proofErr w:type="spellStart"/>
      <w:r w:rsidRPr="00A30882">
        <w:t>soap_version</w:t>
      </w:r>
      <w:proofErr w:type="spellEnd"/>
      <w:r w:rsidRPr="00A30882">
        <w:t>' =&gt; SOAP_1_2,</w:t>
      </w:r>
    </w:p>
    <w:p w14:paraId="121270D5" w14:textId="77777777" w:rsidR="00194FD9" w:rsidRPr="00A30882" w:rsidRDefault="00194FD9" w:rsidP="00194FD9">
      <w:pPr>
        <w:pStyle w:val="Sourcewithforeground"/>
        <w:jc w:val="left"/>
      </w:pPr>
      <w:r w:rsidRPr="00A30882">
        <w:t>                            'location' =&gt; $DIT_WCF_service_addr.'/ws2007FederationNoSct',</w:t>
      </w:r>
    </w:p>
    <w:p w14:paraId="687F6601" w14:textId="77777777" w:rsidR="00194FD9" w:rsidRPr="00A30882" w:rsidRDefault="00194FD9" w:rsidP="00194FD9">
      <w:pPr>
        <w:pStyle w:val="Sourcewithforeground"/>
        <w:jc w:val="left"/>
      </w:pPr>
      <w:r w:rsidRPr="00A30882">
        <w:t>                            '</w:t>
      </w:r>
      <w:proofErr w:type="spellStart"/>
      <w:r w:rsidRPr="00A30882">
        <w:t>trace</w:t>
      </w:r>
      <w:proofErr w:type="spellEnd"/>
      <w:r w:rsidRPr="00A30882">
        <w:t>' =&gt; 1));</w:t>
      </w:r>
    </w:p>
    <w:p w14:paraId="7A793144" w14:textId="77777777" w:rsidR="00194FD9" w:rsidRPr="00A30882" w:rsidRDefault="00194FD9" w:rsidP="00194FD9">
      <w:pPr>
        <w:pStyle w:val="Sourcewithforeground"/>
        <w:jc w:val="left"/>
      </w:pPr>
      <w:r w:rsidRPr="00A30882">
        <w:t>                                         </w:t>
      </w:r>
    </w:p>
    <w:p w14:paraId="1663F60A" w14:textId="77777777" w:rsidR="00194FD9" w:rsidRPr="00A30882" w:rsidRDefault="00194FD9" w:rsidP="00194FD9">
      <w:pPr>
        <w:pStyle w:val="Sourcewithforeground"/>
        <w:jc w:val="left"/>
      </w:pPr>
      <w:r w:rsidRPr="00A30882">
        <w:t>$ms = </w:t>
      </w:r>
      <w:proofErr w:type="spellStart"/>
      <w:r w:rsidRPr="00A30882">
        <w:t>Milestone</w:t>
      </w:r>
      <w:proofErr w:type="spellEnd"/>
      <w:r w:rsidRPr="00A30882">
        <w:t>::</w:t>
      </w:r>
      <w:proofErr w:type="spellStart"/>
      <w:r w:rsidRPr="00A30882">
        <w:t>getInstance</w:t>
      </w:r>
      <w:proofErr w:type="spellEnd"/>
      <w:r w:rsidRPr="00A30882">
        <w:t>();</w:t>
      </w:r>
    </w:p>
    <w:p w14:paraId="13E2ACAF" w14:textId="77777777" w:rsidR="00194FD9" w:rsidRPr="00A30882" w:rsidRDefault="00194FD9" w:rsidP="00194FD9">
      <w:pPr>
        <w:pStyle w:val="Sourcewithforeground"/>
        <w:jc w:val="left"/>
      </w:pPr>
      <w:r w:rsidRPr="00A30882">
        <w:t>                                        </w:t>
      </w:r>
    </w:p>
    <w:p w14:paraId="7A078140" w14:textId="77777777" w:rsidR="00194FD9" w:rsidRPr="00A30882" w:rsidRDefault="00194FD9" w:rsidP="00194FD9">
      <w:pPr>
        <w:pStyle w:val="Sourcewithforeground"/>
        <w:jc w:val="left"/>
      </w:pPr>
      <w:proofErr w:type="spellStart"/>
      <w:r w:rsidRPr="00A30882">
        <w:t>try</w:t>
      </w:r>
      <w:proofErr w:type="spellEnd"/>
      <w:r w:rsidRPr="00A30882">
        <w:t> {                                         </w:t>
      </w:r>
    </w:p>
    <w:p w14:paraId="0CF65FA0" w14:textId="77777777" w:rsidR="00194FD9" w:rsidRPr="00A30882" w:rsidRDefault="00194FD9" w:rsidP="00194FD9">
      <w:pPr>
        <w:pStyle w:val="Sourcewithforeground"/>
        <w:jc w:val="left"/>
      </w:pPr>
      <w:proofErr w:type="spellStart"/>
      <w:r w:rsidRPr="00A30882">
        <w:t>try</w:t>
      </w:r>
      <w:proofErr w:type="spellEnd"/>
      <w:r w:rsidRPr="00A30882">
        <w:t> {</w:t>
      </w:r>
    </w:p>
    <w:p w14:paraId="62BF3BD7" w14:textId="77777777" w:rsidR="00194FD9" w:rsidRPr="00A30882" w:rsidRDefault="00194FD9" w:rsidP="00194FD9">
      <w:pPr>
        <w:pStyle w:val="Sourcewithforeground"/>
        <w:jc w:val="left"/>
      </w:pPr>
      <w:r w:rsidRPr="00A30882">
        <w:t>    $claims[] = array('uri' =&gt; "http://www.oasis-open.org/RSA2004/attributes/AUTHORITY");</w:t>
      </w:r>
    </w:p>
    <w:p w14:paraId="5D678238" w14:textId="77777777" w:rsidR="00194FD9" w:rsidRPr="00A30882" w:rsidRDefault="00194FD9" w:rsidP="00194FD9">
      <w:pPr>
        <w:pStyle w:val="Sourcewithforeground"/>
        <w:jc w:val="left"/>
      </w:pPr>
      <w:r w:rsidRPr="00A30882">
        <w:t>    $claims[] = array('uri' =&gt; "http://docs.oasis-open.org/wsfed/authorization/200706/claims/action");</w:t>
      </w:r>
    </w:p>
    <w:p w14:paraId="66FB7363" w14:textId="77777777" w:rsidR="00194FD9" w:rsidRPr="00A30882" w:rsidRDefault="00194FD9" w:rsidP="00194FD9">
      <w:pPr>
        <w:pStyle w:val="Sourcewithforeground"/>
        <w:jc w:val="left"/>
      </w:pPr>
      <w:r w:rsidRPr="00A30882">
        <w:t>    $claims[] = array('uri' =&gt; "http://schemas.xmlsoap.org/ws/2005/05/identity/claims/privatepersonalidentifier");</w:t>
      </w:r>
    </w:p>
    <w:p w14:paraId="57867D06" w14:textId="77777777" w:rsidR="00194FD9" w:rsidRPr="00A30882" w:rsidRDefault="00194FD9" w:rsidP="00194FD9">
      <w:pPr>
        <w:pStyle w:val="Sourcewithforeground"/>
        <w:jc w:val="left"/>
      </w:pPr>
      <w:r w:rsidRPr="00A30882">
        <w:t>    $claims[] = array('uri' =&gt; "http://schemas.xmlsoap.org/ws/2005/05/identity/claims/sid");</w:t>
      </w:r>
    </w:p>
    <w:p w14:paraId="5D7723C6" w14:textId="77777777" w:rsidR="00194FD9" w:rsidRPr="00A30882" w:rsidRDefault="00194FD9" w:rsidP="00194FD9">
      <w:pPr>
        <w:pStyle w:val="Sourcewithforeground"/>
        <w:jc w:val="left"/>
      </w:pPr>
      <w:r w:rsidRPr="00A30882">
        <w:t>    $claims[] = array('uri' =&gt; "http://ivis.eps.gov.lv/schema/identity/claims/employeegroup");</w:t>
      </w:r>
    </w:p>
    <w:p w14:paraId="3EA43F8B" w14:textId="77777777" w:rsidR="00194FD9" w:rsidRPr="00A30882" w:rsidRDefault="00194FD9" w:rsidP="00194FD9">
      <w:pPr>
        <w:pStyle w:val="Sourcewithforeground"/>
        <w:jc w:val="left"/>
      </w:pPr>
      <w:r w:rsidRPr="00A30882">
        <w:t>    $claims[] = array('uri' =&gt; "http://schemas.xmlsoap.org/ws/2005/05/identity/claims/surname");</w:t>
      </w:r>
    </w:p>
    <w:p w14:paraId="3E267E74" w14:textId="77777777" w:rsidR="00194FD9" w:rsidRPr="00A30882" w:rsidRDefault="00194FD9" w:rsidP="00194FD9">
      <w:pPr>
        <w:pStyle w:val="Sourcewithforeground"/>
        <w:jc w:val="left"/>
      </w:pPr>
      <w:r w:rsidRPr="00A30882">
        <w:t>    $claims[] = array('uri' =&gt; "http://schemas.xmlsoap.org/ws/2005/05/identity/claims/givenname");</w:t>
      </w:r>
    </w:p>
    <w:p w14:paraId="65CE0281" w14:textId="77777777" w:rsidR="00194FD9" w:rsidRPr="00A30882" w:rsidRDefault="00194FD9" w:rsidP="00194FD9">
      <w:pPr>
        <w:pStyle w:val="Sourcewithforeground"/>
        <w:jc w:val="left"/>
      </w:pPr>
      <w:r w:rsidRPr="00A30882">
        <w:t>    $claims[] = array('uri' =&gt; "http://schemas.xmlsoap.org/ws/2005/05/identity/claims/name");</w:t>
      </w:r>
    </w:p>
    <w:p w14:paraId="2B42EAF4" w14:textId="77777777" w:rsidR="00194FD9" w:rsidRPr="00A30882" w:rsidRDefault="00194FD9" w:rsidP="00194FD9">
      <w:pPr>
        <w:pStyle w:val="Sourcewithforeground"/>
        <w:jc w:val="left"/>
      </w:pPr>
      <w:r w:rsidRPr="00A30882">
        <w:t>    $</w:t>
      </w:r>
      <w:proofErr w:type="spellStart"/>
      <w:r w:rsidRPr="00A30882">
        <w:t>claims</w:t>
      </w:r>
      <w:proofErr w:type="spellEnd"/>
      <w:r w:rsidRPr="00A30882">
        <w:t>[] = </w:t>
      </w:r>
      <w:proofErr w:type="spellStart"/>
      <w:r w:rsidRPr="00A30882">
        <w:t>array</w:t>
      </w:r>
      <w:proofErr w:type="spellEnd"/>
      <w:r w:rsidRPr="00A30882">
        <w:t>('</w:t>
      </w:r>
      <w:proofErr w:type="spellStart"/>
      <w:r w:rsidRPr="00A30882">
        <w:t>uri</w:t>
      </w:r>
      <w:proofErr w:type="spellEnd"/>
      <w:r w:rsidRPr="00A30882">
        <w:t>' =&gt; "urn:ivis:100001:name.id-viss");</w:t>
      </w:r>
    </w:p>
    <w:p w14:paraId="413C4F2F" w14:textId="77777777" w:rsidR="00194FD9" w:rsidRPr="00A30882" w:rsidRDefault="00194FD9" w:rsidP="00194FD9">
      <w:pPr>
        <w:pStyle w:val="Sourcewithforeground"/>
        <w:jc w:val="left"/>
      </w:pPr>
      <w:r w:rsidRPr="00A30882">
        <w:t>    </w:t>
      </w:r>
    </w:p>
    <w:p w14:paraId="41B68EEC" w14:textId="77777777" w:rsidR="00194FD9" w:rsidRPr="00A30882" w:rsidRDefault="00194FD9" w:rsidP="00194FD9">
      <w:pPr>
        <w:pStyle w:val="Sourcewithforeground"/>
        <w:jc w:val="left"/>
      </w:pPr>
      <w:r w:rsidRPr="00A30882">
        <w:t>    $</w:t>
      </w:r>
      <w:proofErr w:type="spellStart"/>
      <w:r w:rsidRPr="00A30882">
        <w:t>cert</w:t>
      </w:r>
      <w:proofErr w:type="spellEnd"/>
      <w:r w:rsidRPr="00A30882">
        <w:t> = </w:t>
      </w:r>
      <w:proofErr w:type="spellStart"/>
      <w:r w:rsidRPr="00A30882">
        <w:t>file_get_contents</w:t>
      </w:r>
      <w:proofErr w:type="spellEnd"/>
      <w:r w:rsidRPr="00A30882">
        <w:t>('</w:t>
      </w:r>
      <w:proofErr w:type="spellStart"/>
      <w:r w:rsidRPr="00A30882">
        <w:t>cert</w:t>
      </w:r>
      <w:proofErr w:type="spellEnd"/>
      <w:r w:rsidRPr="00A30882">
        <w:t>/</w:t>
      </w:r>
      <w:proofErr w:type="spellStart"/>
      <w:r w:rsidRPr="00A30882">
        <w:t>public.pem</w:t>
      </w:r>
      <w:proofErr w:type="spellEnd"/>
      <w:r w:rsidRPr="00A30882">
        <w:t>');</w:t>
      </w:r>
    </w:p>
    <w:p w14:paraId="1395CD34" w14:textId="77777777" w:rsidR="00194FD9" w:rsidRPr="00A30882" w:rsidRDefault="00194FD9" w:rsidP="00194FD9">
      <w:pPr>
        <w:pStyle w:val="Sourcewithforeground"/>
        <w:jc w:val="left"/>
      </w:pPr>
      <w:r w:rsidRPr="00A30882">
        <w:t>    $</w:t>
      </w:r>
      <w:proofErr w:type="spellStart"/>
      <w:r w:rsidRPr="00A30882">
        <w:t>private_key</w:t>
      </w:r>
      <w:proofErr w:type="spellEnd"/>
      <w:r w:rsidRPr="00A30882">
        <w:t> = </w:t>
      </w:r>
      <w:proofErr w:type="spellStart"/>
      <w:r w:rsidRPr="00A30882">
        <w:t>file_get_contents</w:t>
      </w:r>
      <w:proofErr w:type="spellEnd"/>
      <w:r w:rsidRPr="00A30882">
        <w:t>('</w:t>
      </w:r>
      <w:proofErr w:type="spellStart"/>
      <w:r w:rsidRPr="00A30882">
        <w:t>cert</w:t>
      </w:r>
      <w:proofErr w:type="spellEnd"/>
      <w:r w:rsidRPr="00A30882">
        <w:t>/</w:t>
      </w:r>
      <w:proofErr w:type="spellStart"/>
      <w:r w:rsidRPr="00A30882">
        <w:t>not_enc.pem</w:t>
      </w:r>
      <w:proofErr w:type="spellEnd"/>
      <w:r w:rsidRPr="00A30882">
        <w:t>');</w:t>
      </w:r>
    </w:p>
    <w:p w14:paraId="74EDF2B8" w14:textId="77777777" w:rsidR="00194FD9" w:rsidRPr="00A30882" w:rsidRDefault="00194FD9" w:rsidP="00194FD9">
      <w:pPr>
        <w:pStyle w:val="Sourcewithforeground"/>
        <w:jc w:val="left"/>
      </w:pPr>
      <w:r w:rsidRPr="00A30882">
        <w:t>    </w:t>
      </w:r>
    </w:p>
    <w:p w14:paraId="67856AD6" w14:textId="77777777" w:rsidR="00194FD9" w:rsidRPr="00A30882" w:rsidRDefault="00194FD9" w:rsidP="00194FD9">
      <w:pPr>
        <w:pStyle w:val="Sourcewithforeground"/>
        <w:jc w:val="left"/>
      </w:pPr>
      <w:r w:rsidRPr="00A30882">
        <w:t>    $tokens = $sts-&gt;issueTokenCert($cert, $private_key, $apply_to, $claims);</w:t>
      </w:r>
    </w:p>
    <w:p w14:paraId="04608676" w14:textId="77777777" w:rsidR="00194FD9" w:rsidRPr="00A30882" w:rsidRDefault="00194FD9" w:rsidP="00194FD9">
      <w:pPr>
        <w:pStyle w:val="Sourcewithforeground"/>
        <w:jc w:val="left"/>
      </w:pPr>
      <w:r w:rsidRPr="00A30882">
        <w:t>          </w:t>
      </w:r>
    </w:p>
    <w:p w14:paraId="061313DE" w14:textId="77777777" w:rsidR="00194FD9" w:rsidRPr="00A30882" w:rsidRDefault="00194FD9" w:rsidP="00194FD9">
      <w:pPr>
        <w:pStyle w:val="Sourcewithforeground"/>
        <w:jc w:val="left"/>
      </w:pPr>
      <w:r w:rsidRPr="00A30882">
        <w:t>    $ms-&gt;</w:t>
      </w:r>
      <w:proofErr w:type="spellStart"/>
      <w:r w:rsidRPr="00A30882">
        <w:t>addSTSCallmilestone</w:t>
      </w:r>
      <w:proofErr w:type="spellEnd"/>
      <w:r w:rsidRPr="00A30882">
        <w:t>($</w:t>
      </w:r>
      <w:proofErr w:type="spellStart"/>
      <w:r w:rsidRPr="00A30882">
        <w:t>sts</w:t>
      </w:r>
      <w:proofErr w:type="spellEnd"/>
      <w:r w:rsidRPr="00A30882">
        <w:t>, $</w:t>
      </w:r>
      <w:proofErr w:type="spellStart"/>
      <w:r w:rsidRPr="00A30882">
        <w:t>sts_address</w:t>
      </w:r>
      <w:proofErr w:type="spellEnd"/>
      <w:r w:rsidRPr="00A30882">
        <w:t>);</w:t>
      </w:r>
    </w:p>
    <w:p w14:paraId="24EDEB90" w14:textId="77777777" w:rsidR="00194FD9" w:rsidRPr="00A30882" w:rsidRDefault="00194FD9" w:rsidP="00194FD9">
      <w:pPr>
        <w:pStyle w:val="Sourcewithforeground"/>
        <w:jc w:val="left"/>
      </w:pPr>
      <w:r w:rsidRPr="00A30882">
        <w:t>        </w:t>
      </w:r>
    </w:p>
    <w:p w14:paraId="5672CAD4" w14:textId="77777777" w:rsidR="00194FD9" w:rsidRPr="00A30882" w:rsidRDefault="00194FD9" w:rsidP="00194FD9">
      <w:pPr>
        <w:pStyle w:val="Sourcewithforeground"/>
        <w:jc w:val="left"/>
      </w:pPr>
      <w:r w:rsidRPr="00A30882">
        <w:t>    // set Token for service call - we use only first token from collection if many returned</w:t>
      </w:r>
    </w:p>
    <w:p w14:paraId="0CDC06DA" w14:textId="77777777" w:rsidR="00194FD9" w:rsidRPr="00A30882" w:rsidRDefault="00194FD9" w:rsidP="00194FD9">
      <w:pPr>
        <w:pStyle w:val="Sourcewithforeground"/>
        <w:jc w:val="left"/>
      </w:pPr>
      <w:r w:rsidRPr="00A30882">
        <w:t>    $</w:t>
      </w:r>
      <w:proofErr w:type="spellStart"/>
      <w:r w:rsidRPr="00A30882">
        <w:t>service</w:t>
      </w:r>
      <w:proofErr w:type="spellEnd"/>
      <w:r w:rsidRPr="00A30882">
        <w:t>-&gt;</w:t>
      </w:r>
      <w:proofErr w:type="spellStart"/>
      <w:r w:rsidRPr="00A30882">
        <w:t>customtoken</w:t>
      </w:r>
      <w:proofErr w:type="spellEnd"/>
      <w:r w:rsidRPr="00A30882">
        <w:t> = $</w:t>
      </w:r>
      <w:proofErr w:type="spellStart"/>
      <w:r w:rsidRPr="00A30882">
        <w:t>tokens</w:t>
      </w:r>
      <w:proofErr w:type="spellEnd"/>
      <w:r w:rsidRPr="00A30882">
        <w:t>[0];</w:t>
      </w:r>
    </w:p>
    <w:p w14:paraId="6FFF98E2" w14:textId="77777777" w:rsidR="00194FD9" w:rsidRPr="00A30882" w:rsidRDefault="00194FD9" w:rsidP="00194FD9">
      <w:pPr>
        <w:pStyle w:val="Sourcewithforeground"/>
        <w:jc w:val="left"/>
      </w:pPr>
      <w:r w:rsidRPr="00A30882">
        <w:t>    $service2-&gt;</w:t>
      </w:r>
      <w:proofErr w:type="spellStart"/>
      <w:r w:rsidRPr="00A30882">
        <w:t>customtoken</w:t>
      </w:r>
      <w:proofErr w:type="spellEnd"/>
      <w:r w:rsidRPr="00A30882">
        <w:t> = $</w:t>
      </w:r>
      <w:proofErr w:type="spellStart"/>
      <w:r w:rsidRPr="00A30882">
        <w:t>tokens</w:t>
      </w:r>
      <w:proofErr w:type="spellEnd"/>
      <w:r w:rsidRPr="00A30882">
        <w:t>[0];</w:t>
      </w:r>
    </w:p>
    <w:p w14:paraId="3B98FF14" w14:textId="77777777" w:rsidR="00194FD9" w:rsidRPr="00A30882" w:rsidRDefault="00194FD9" w:rsidP="00194FD9">
      <w:pPr>
        <w:pStyle w:val="Sourcewithforeground"/>
        <w:jc w:val="left"/>
      </w:pPr>
      <w:r w:rsidRPr="00A30882">
        <w:t>    </w:t>
      </w:r>
    </w:p>
    <w:p w14:paraId="777E682C" w14:textId="77777777" w:rsidR="00194FD9" w:rsidRPr="00A30882" w:rsidRDefault="00194FD9" w:rsidP="00194FD9">
      <w:pPr>
        <w:pStyle w:val="Sourcewithforeground"/>
        <w:jc w:val="left"/>
      </w:pPr>
      <w:r w:rsidRPr="00A30882">
        <w:t>    $</w:t>
      </w:r>
      <w:proofErr w:type="spellStart"/>
      <w:r w:rsidRPr="00A30882">
        <w:t>channel_name</w:t>
      </w:r>
      <w:proofErr w:type="spellEnd"/>
      <w:r w:rsidRPr="00A30882">
        <w:t> = '</w:t>
      </w:r>
      <w:proofErr w:type="spellStart"/>
      <w:r w:rsidRPr="00A30882">
        <w:t>SampleChannel</w:t>
      </w:r>
      <w:proofErr w:type="spellEnd"/>
      <w:r w:rsidRPr="00A30882">
        <w:t>';</w:t>
      </w:r>
    </w:p>
    <w:p w14:paraId="476F4BE2" w14:textId="77777777" w:rsidR="00194FD9" w:rsidRPr="00A30882" w:rsidRDefault="00194FD9" w:rsidP="00194FD9">
      <w:pPr>
        <w:pStyle w:val="Sourcewithforeground"/>
        <w:jc w:val="left"/>
      </w:pPr>
      <w:r w:rsidRPr="00A30882">
        <w:lastRenderedPageBreak/>
        <w:t>    $channel_urn = 'URN:IVIS:100001:CHA-'.$channel_name.'-TYPE-DIK';</w:t>
      </w:r>
    </w:p>
    <w:p w14:paraId="13BEE629" w14:textId="77777777" w:rsidR="00194FD9" w:rsidRPr="00A30882" w:rsidRDefault="00194FD9" w:rsidP="00194FD9">
      <w:pPr>
        <w:pStyle w:val="Sourcewithforeground"/>
        <w:jc w:val="left"/>
      </w:pPr>
      <w:r w:rsidRPr="00A30882">
        <w:t>    $</w:t>
      </w:r>
      <w:proofErr w:type="spellStart"/>
      <w:r w:rsidRPr="00A30882">
        <w:t>minor_v</w:t>
      </w:r>
      <w:proofErr w:type="spellEnd"/>
      <w:r w:rsidRPr="00A30882">
        <w:t> = 0; //</w:t>
      </w:r>
      <w:proofErr w:type="spellStart"/>
      <w:r w:rsidRPr="00A30882">
        <w:t>version</w:t>
      </w:r>
      <w:proofErr w:type="spellEnd"/>
      <w:r w:rsidRPr="00A30882">
        <w:t> minor </w:t>
      </w:r>
      <w:proofErr w:type="spellStart"/>
      <w:r w:rsidRPr="00A30882">
        <w:t>value</w:t>
      </w:r>
      <w:proofErr w:type="spellEnd"/>
    </w:p>
    <w:p w14:paraId="1D906A32" w14:textId="77777777" w:rsidR="00194FD9" w:rsidRPr="00A30882" w:rsidRDefault="00194FD9" w:rsidP="00194FD9">
      <w:pPr>
        <w:pStyle w:val="Sourcewithforeground"/>
        <w:jc w:val="left"/>
      </w:pPr>
      <w:r w:rsidRPr="00A30882">
        <w:t>    $</w:t>
      </w:r>
      <w:proofErr w:type="spellStart"/>
      <w:r w:rsidRPr="00A30882">
        <w:t>major_v</w:t>
      </w:r>
      <w:proofErr w:type="spellEnd"/>
      <w:r w:rsidRPr="00A30882">
        <w:t> = 1; //</w:t>
      </w:r>
      <w:proofErr w:type="spellStart"/>
      <w:r w:rsidRPr="00A30882">
        <w:t>version</w:t>
      </w:r>
      <w:proofErr w:type="spellEnd"/>
      <w:r w:rsidRPr="00A30882">
        <w:t> major </w:t>
      </w:r>
      <w:proofErr w:type="spellStart"/>
      <w:r w:rsidRPr="00A30882">
        <w:t>value</w:t>
      </w:r>
      <w:proofErr w:type="spellEnd"/>
    </w:p>
    <w:p w14:paraId="4846B596" w14:textId="77777777" w:rsidR="00194FD9" w:rsidRPr="00A30882" w:rsidRDefault="00194FD9" w:rsidP="00194FD9">
      <w:pPr>
        <w:pStyle w:val="Sourcewithforeground"/>
        <w:jc w:val="left"/>
      </w:pPr>
      <w:r w:rsidRPr="00A30882">
        <w:t>    $channel_version_URN = 'URN:IVIS:100001:CHA-'  .$channel_name. '-v' . $major_v . "-" . $minor_v . '-TYPE-DIK';</w:t>
      </w:r>
    </w:p>
    <w:p w14:paraId="5BB128E3" w14:textId="77777777" w:rsidR="00194FD9" w:rsidRPr="00A30882" w:rsidRDefault="00194FD9" w:rsidP="00194FD9">
      <w:pPr>
        <w:pStyle w:val="Sourcewithforeground"/>
        <w:jc w:val="left"/>
      </w:pPr>
      <w:r w:rsidRPr="00A30882">
        <w:t>    </w:t>
      </w:r>
    </w:p>
    <w:p w14:paraId="367A6DCC" w14:textId="77777777" w:rsidR="00194FD9" w:rsidRPr="00A30882" w:rsidRDefault="00194FD9" w:rsidP="00194FD9">
      <w:pPr>
        <w:pStyle w:val="Sourcewithforeground"/>
        <w:jc w:val="left"/>
      </w:pPr>
      <w:r w:rsidRPr="00A30882">
        <w:t>    </w:t>
      </w:r>
    </w:p>
    <w:p w14:paraId="11D30314" w14:textId="77777777" w:rsidR="00194FD9" w:rsidRPr="00A30882" w:rsidRDefault="00194FD9" w:rsidP="00194FD9">
      <w:pPr>
        <w:pStyle w:val="Sourcewithforeground"/>
        <w:jc w:val="left"/>
      </w:pPr>
      <w:r w:rsidRPr="00A30882">
        <w:t>    $</w:t>
      </w:r>
      <w:proofErr w:type="spellStart"/>
      <w:r w:rsidRPr="00A30882">
        <w:t>req</w:t>
      </w:r>
      <w:proofErr w:type="spellEnd"/>
      <w:r w:rsidRPr="00A30882">
        <w:t> =  </w:t>
      </w:r>
      <w:proofErr w:type="spellStart"/>
      <w:r w:rsidRPr="00A30882">
        <w:t>array</w:t>
      </w:r>
      <w:proofErr w:type="spellEnd"/>
      <w:r w:rsidRPr="00A30882">
        <w:t>( </w:t>
      </w:r>
    </w:p>
    <w:p w14:paraId="6729D32E" w14:textId="77777777" w:rsidR="00194FD9" w:rsidRPr="00A30882" w:rsidRDefault="00194FD9" w:rsidP="00194FD9">
      <w:pPr>
        <w:pStyle w:val="Sourcewithforeground"/>
        <w:jc w:val="left"/>
      </w:pPr>
      <w:r w:rsidRPr="00A30882">
        <w:t>        '</w:t>
      </w:r>
      <w:proofErr w:type="spellStart"/>
      <w:r w:rsidRPr="00A30882">
        <w:t>ChannelSearch</w:t>
      </w:r>
      <w:proofErr w:type="spellEnd"/>
      <w:r w:rsidRPr="00A30882">
        <w:t>'        =&gt; </w:t>
      </w:r>
      <w:proofErr w:type="spellStart"/>
      <w:r w:rsidRPr="00A30882">
        <w:t>array</w:t>
      </w:r>
      <w:proofErr w:type="spellEnd"/>
      <w:r w:rsidRPr="00A30882">
        <w:t>(</w:t>
      </w:r>
    </w:p>
    <w:p w14:paraId="4A977F66" w14:textId="77777777" w:rsidR="00194FD9" w:rsidRPr="00A30882" w:rsidRDefault="00194FD9" w:rsidP="00194FD9">
      <w:pPr>
        <w:pStyle w:val="Sourcewithforeground"/>
        <w:jc w:val="left"/>
      </w:pPr>
      <w:r w:rsidRPr="00A30882">
        <w:t>            '</w:t>
      </w:r>
      <w:proofErr w:type="spellStart"/>
      <w:r w:rsidRPr="00A30882">
        <w:t>OnlyHeader</w:t>
      </w:r>
      <w:proofErr w:type="spellEnd"/>
      <w:r w:rsidRPr="00A30882">
        <w:t>' =&gt; </w:t>
      </w:r>
      <w:proofErr w:type="spellStart"/>
      <w:r w:rsidRPr="00A30882">
        <w:t>true</w:t>
      </w:r>
      <w:proofErr w:type="spellEnd"/>
      <w:r w:rsidRPr="00A30882">
        <w:t>,</w:t>
      </w:r>
    </w:p>
    <w:p w14:paraId="30FF5747" w14:textId="77777777" w:rsidR="00194FD9" w:rsidRPr="00A30882" w:rsidRDefault="00194FD9" w:rsidP="00194FD9">
      <w:pPr>
        <w:pStyle w:val="Sourcewithforeground"/>
        <w:jc w:val="left"/>
      </w:pPr>
      <w:r w:rsidRPr="00A30882">
        <w:t>            '</w:t>
      </w:r>
      <w:proofErr w:type="spellStart"/>
      <w:r w:rsidRPr="00A30882">
        <w:t>Channel</w:t>
      </w:r>
      <w:proofErr w:type="spellEnd"/>
      <w:r w:rsidRPr="00A30882">
        <w:t>' =&gt;  </w:t>
      </w:r>
      <w:proofErr w:type="spellStart"/>
      <w:r w:rsidRPr="00A30882">
        <w:t>array</w:t>
      </w:r>
      <w:proofErr w:type="spellEnd"/>
      <w:r w:rsidRPr="00A30882">
        <w:t>(</w:t>
      </w:r>
    </w:p>
    <w:p w14:paraId="4EC415DC" w14:textId="77777777" w:rsidR="00194FD9" w:rsidRPr="00A30882" w:rsidRDefault="00194FD9" w:rsidP="00194FD9">
      <w:pPr>
        <w:pStyle w:val="Sourcewithforeground"/>
        <w:jc w:val="left"/>
      </w:pPr>
      <w:r w:rsidRPr="00A30882">
        <w:t>                '</w:t>
      </w:r>
      <w:proofErr w:type="spellStart"/>
      <w:r w:rsidRPr="00A30882">
        <w:t>ChannelURN</w:t>
      </w:r>
      <w:proofErr w:type="spellEnd"/>
      <w:r w:rsidRPr="00A30882">
        <w:t>' =&gt; $</w:t>
      </w:r>
      <w:proofErr w:type="spellStart"/>
      <w:r w:rsidRPr="00A30882">
        <w:t>channel_urn</w:t>
      </w:r>
      <w:proofErr w:type="spellEnd"/>
    </w:p>
    <w:p w14:paraId="5387754F" w14:textId="77777777" w:rsidR="00194FD9" w:rsidRPr="00A30882" w:rsidRDefault="00194FD9" w:rsidP="00194FD9">
      <w:pPr>
        <w:pStyle w:val="Sourcewithforeground"/>
        <w:jc w:val="left"/>
      </w:pPr>
      <w:r w:rsidRPr="00A30882">
        <w:t>            )</w:t>
      </w:r>
    </w:p>
    <w:p w14:paraId="0EAC301E" w14:textId="77777777" w:rsidR="00194FD9" w:rsidRPr="00A30882" w:rsidRDefault="00194FD9" w:rsidP="00194FD9">
      <w:pPr>
        <w:pStyle w:val="Sourcewithforeground"/>
        <w:jc w:val="left"/>
      </w:pPr>
      <w:r w:rsidRPr="00A30882">
        <w:t>        ),</w:t>
      </w:r>
    </w:p>
    <w:p w14:paraId="7EBEAF42" w14:textId="77777777" w:rsidR="00194FD9" w:rsidRPr="00A30882" w:rsidRDefault="00194FD9" w:rsidP="00194FD9">
      <w:pPr>
        <w:pStyle w:val="Sourcewithforeground"/>
        <w:jc w:val="left"/>
      </w:pPr>
      <w:r w:rsidRPr="00A30882">
        <w:t>        'ChannelVersionStatus' =&gt; array('creating', 'testing', 'active', 'tehnicalbreak', 'activedepricated', 'deleted')</w:t>
      </w:r>
    </w:p>
    <w:p w14:paraId="7456784D" w14:textId="77777777" w:rsidR="00194FD9" w:rsidRPr="00A30882" w:rsidRDefault="00194FD9" w:rsidP="00194FD9">
      <w:pPr>
        <w:pStyle w:val="Sourcewithforeground"/>
        <w:jc w:val="left"/>
      </w:pPr>
      <w:r w:rsidRPr="00A30882">
        <w:t>    ); </w:t>
      </w:r>
    </w:p>
    <w:p w14:paraId="34520F98" w14:textId="77777777" w:rsidR="00194FD9" w:rsidRPr="00A30882" w:rsidRDefault="00194FD9" w:rsidP="00194FD9">
      <w:pPr>
        <w:pStyle w:val="Sourcewithforeground"/>
        <w:jc w:val="left"/>
      </w:pPr>
      <w:r w:rsidRPr="00A30882">
        <w:t>    </w:t>
      </w:r>
    </w:p>
    <w:p w14:paraId="4B2D0A2B" w14:textId="77777777" w:rsidR="00194FD9" w:rsidRPr="00A30882" w:rsidRDefault="00194FD9" w:rsidP="00194FD9">
      <w:pPr>
        <w:pStyle w:val="Sourcewithforeground"/>
        <w:jc w:val="left"/>
      </w:pPr>
      <w:r w:rsidRPr="00A30882">
        <w:t>    $method_name = 'SearchChannelsPaged';                               </w:t>
      </w:r>
    </w:p>
    <w:p w14:paraId="19EBE632" w14:textId="77777777" w:rsidR="00194FD9" w:rsidRPr="00A30882" w:rsidRDefault="00194FD9" w:rsidP="00194FD9">
      <w:pPr>
        <w:pStyle w:val="Sourcewithforeground"/>
        <w:jc w:val="left"/>
      </w:pPr>
      <w:r w:rsidRPr="00A30882">
        <w:t>    $</w:t>
      </w:r>
      <w:proofErr w:type="spellStart"/>
      <w:r w:rsidRPr="00A30882">
        <w:t>result</w:t>
      </w:r>
      <w:proofErr w:type="spellEnd"/>
      <w:r w:rsidRPr="00A30882">
        <w:t> = $</w:t>
      </w:r>
      <w:proofErr w:type="spellStart"/>
      <w:r w:rsidRPr="00A30882">
        <w:t>service</w:t>
      </w:r>
      <w:proofErr w:type="spellEnd"/>
      <w:r w:rsidRPr="00A30882">
        <w:t>-&gt;__</w:t>
      </w:r>
      <w:proofErr w:type="spellStart"/>
      <w:r w:rsidRPr="00A30882">
        <w:t>soapCall</w:t>
      </w:r>
      <w:proofErr w:type="spellEnd"/>
      <w:r w:rsidRPr="00A30882">
        <w:t>($</w:t>
      </w:r>
      <w:proofErr w:type="spellStart"/>
      <w:r w:rsidRPr="00A30882">
        <w:t>method_name</w:t>
      </w:r>
      <w:proofErr w:type="spellEnd"/>
      <w:r w:rsidRPr="00A30882">
        <w:t>, </w:t>
      </w:r>
      <w:proofErr w:type="spellStart"/>
      <w:r w:rsidRPr="00A30882">
        <w:t>array</w:t>
      </w:r>
      <w:proofErr w:type="spellEnd"/>
      <w:r w:rsidRPr="00A30882">
        <w:t>($</w:t>
      </w:r>
      <w:proofErr w:type="spellStart"/>
      <w:r w:rsidRPr="00A30882">
        <w:t>req</w:t>
      </w:r>
      <w:proofErr w:type="spellEnd"/>
      <w:r w:rsidRPr="00A30882">
        <w:t>) );</w:t>
      </w:r>
    </w:p>
    <w:p w14:paraId="09EAC616" w14:textId="77777777" w:rsidR="00194FD9" w:rsidRPr="00A30882" w:rsidRDefault="00194FD9" w:rsidP="00194FD9">
      <w:pPr>
        <w:pStyle w:val="Sourcewithforeground"/>
        <w:jc w:val="left"/>
      </w:pPr>
      <w:r w:rsidRPr="00A30882">
        <w:t>    $ms-&gt;addServiceCallMilestone($service, $DIT_config_service_addr, $method_name);</w:t>
      </w:r>
    </w:p>
    <w:p w14:paraId="0EBDFD22" w14:textId="77777777" w:rsidR="00194FD9" w:rsidRPr="00A30882" w:rsidRDefault="00194FD9" w:rsidP="00194FD9">
      <w:pPr>
        <w:pStyle w:val="Sourcewithforeground"/>
        <w:jc w:val="left"/>
      </w:pPr>
      <w:r w:rsidRPr="00A30882">
        <w:t>    </w:t>
      </w:r>
    </w:p>
    <w:p w14:paraId="29A4AB3D" w14:textId="77777777" w:rsidR="00194FD9" w:rsidRPr="00A30882" w:rsidRDefault="00194FD9" w:rsidP="00194FD9">
      <w:pPr>
        <w:pStyle w:val="Sourcewithforeground"/>
        <w:jc w:val="left"/>
      </w:pPr>
      <w:r w:rsidRPr="00A30882">
        <w:t>    // </w:t>
      </w:r>
      <w:proofErr w:type="spellStart"/>
      <w:r w:rsidRPr="00A30882">
        <w:t>setting</w:t>
      </w:r>
      <w:proofErr w:type="spellEnd"/>
      <w:r w:rsidRPr="00A30882">
        <w:t> </w:t>
      </w:r>
      <w:proofErr w:type="spellStart"/>
      <w:r w:rsidRPr="00A30882">
        <w:t>channel</w:t>
      </w:r>
      <w:proofErr w:type="spellEnd"/>
      <w:r w:rsidRPr="00A30882">
        <w:t> </w:t>
      </w:r>
      <w:proofErr w:type="spellStart"/>
      <w:r w:rsidRPr="00A30882">
        <w:t>data</w:t>
      </w:r>
      <w:proofErr w:type="spellEnd"/>
    </w:p>
    <w:p w14:paraId="2D4A0B3E" w14:textId="77777777" w:rsidR="00194FD9" w:rsidRPr="00A30882" w:rsidRDefault="00194FD9" w:rsidP="00194FD9">
      <w:pPr>
        <w:pStyle w:val="Sourcewithforeground"/>
        <w:jc w:val="left"/>
      </w:pPr>
      <w:r w:rsidRPr="00A30882">
        <w:t>    $</w:t>
      </w:r>
      <w:proofErr w:type="spellStart"/>
      <w:r w:rsidRPr="00A30882">
        <w:t>channel</w:t>
      </w:r>
      <w:proofErr w:type="spellEnd"/>
      <w:r w:rsidRPr="00A30882">
        <w:t> = </w:t>
      </w:r>
      <w:proofErr w:type="spellStart"/>
      <w:r w:rsidRPr="00A30882">
        <w:t>array</w:t>
      </w:r>
      <w:proofErr w:type="spellEnd"/>
      <w:r w:rsidRPr="00A30882">
        <w:t>(</w:t>
      </w:r>
    </w:p>
    <w:p w14:paraId="0C9E1953" w14:textId="77777777" w:rsidR="00194FD9" w:rsidRPr="00A30882" w:rsidRDefault="00194FD9" w:rsidP="00194FD9">
      <w:pPr>
        <w:pStyle w:val="Sourcewithforeground"/>
        <w:jc w:val="left"/>
      </w:pPr>
      <w:r w:rsidRPr="00A30882">
        <w:t>        '</w:t>
      </w:r>
      <w:proofErr w:type="spellStart"/>
      <w:r w:rsidRPr="00A30882">
        <w:t>ShortName</w:t>
      </w:r>
      <w:proofErr w:type="spellEnd"/>
      <w:r w:rsidRPr="00A30882">
        <w:t>' =&gt; $</w:t>
      </w:r>
      <w:proofErr w:type="spellStart"/>
      <w:r w:rsidRPr="00A30882">
        <w:t>channel_name</w:t>
      </w:r>
      <w:proofErr w:type="spellEnd"/>
      <w:r w:rsidRPr="00A30882">
        <w:t>,</w:t>
      </w:r>
    </w:p>
    <w:p w14:paraId="283E49CA" w14:textId="77777777" w:rsidR="00194FD9" w:rsidRPr="00A30882" w:rsidRDefault="00194FD9" w:rsidP="00194FD9">
      <w:pPr>
        <w:pStyle w:val="Sourcewithforeground"/>
        <w:jc w:val="left"/>
      </w:pPr>
      <w:r w:rsidRPr="00A30882">
        <w:t>        '</w:t>
      </w:r>
      <w:proofErr w:type="spellStart"/>
      <w:r w:rsidRPr="00A30882">
        <w:t>ChannelURN</w:t>
      </w:r>
      <w:proofErr w:type="spellEnd"/>
      <w:r w:rsidRPr="00A30882">
        <w:t>' =&gt; $</w:t>
      </w:r>
      <w:proofErr w:type="spellStart"/>
      <w:r w:rsidRPr="00A30882">
        <w:t>channel_urn</w:t>
      </w:r>
      <w:proofErr w:type="spellEnd"/>
      <w:r w:rsidRPr="00A30882">
        <w:t>,</w:t>
      </w:r>
    </w:p>
    <w:p w14:paraId="78A18C8B" w14:textId="77777777" w:rsidR="00194FD9" w:rsidRPr="00A30882" w:rsidRDefault="00194FD9" w:rsidP="00194FD9">
      <w:pPr>
        <w:pStyle w:val="Sourcewithforeground"/>
        <w:jc w:val="left"/>
      </w:pPr>
      <w:r w:rsidRPr="00A30882">
        <w:t>        '</w:t>
      </w:r>
      <w:proofErr w:type="spellStart"/>
      <w:r w:rsidRPr="00A30882">
        <w:t>ChannelType</w:t>
      </w:r>
      <w:proofErr w:type="spellEnd"/>
      <w:r w:rsidRPr="00A30882">
        <w:t>' =&gt; '</w:t>
      </w:r>
      <w:proofErr w:type="spellStart"/>
      <w:r w:rsidRPr="00A30882">
        <w:t>dik</w:t>
      </w:r>
      <w:proofErr w:type="spellEnd"/>
      <w:r w:rsidRPr="00A30882">
        <w:t>',</w:t>
      </w:r>
    </w:p>
    <w:p w14:paraId="6899993E" w14:textId="77777777" w:rsidR="00194FD9" w:rsidRPr="00A30882" w:rsidRDefault="00194FD9" w:rsidP="00194FD9">
      <w:pPr>
        <w:pStyle w:val="Sourcewithforeground"/>
        <w:jc w:val="left"/>
      </w:pPr>
      <w:r w:rsidRPr="00A30882">
        <w:t>        '</w:t>
      </w:r>
      <w:proofErr w:type="spellStart"/>
      <w:r w:rsidRPr="00A30882">
        <w:t>OwnerAuthority</w:t>
      </w:r>
      <w:proofErr w:type="spellEnd"/>
      <w:r w:rsidRPr="00A30882">
        <w:t>' =&gt; </w:t>
      </w:r>
      <w:proofErr w:type="spellStart"/>
      <w:r w:rsidRPr="00A30882">
        <w:t>array</w:t>
      </w:r>
      <w:proofErr w:type="spellEnd"/>
      <w:r w:rsidRPr="00A30882">
        <w:t>(</w:t>
      </w:r>
    </w:p>
    <w:p w14:paraId="6798DD53" w14:textId="77777777" w:rsidR="00194FD9" w:rsidRPr="00A30882" w:rsidRDefault="00194FD9" w:rsidP="00194FD9">
      <w:pPr>
        <w:pStyle w:val="Sourcewithforeground"/>
        <w:jc w:val="left"/>
      </w:pPr>
      <w:r w:rsidRPr="00A30882">
        <w:t>            '</w:t>
      </w:r>
      <w:proofErr w:type="spellStart"/>
      <w:r w:rsidRPr="00A30882">
        <w:t>AuthorityID</w:t>
      </w:r>
      <w:proofErr w:type="spellEnd"/>
      <w:r w:rsidRPr="00A30882">
        <w:t>' =&gt; '100000',</w:t>
      </w:r>
    </w:p>
    <w:p w14:paraId="6E6FB861" w14:textId="77777777" w:rsidR="00194FD9" w:rsidRPr="00A30882" w:rsidRDefault="00194FD9" w:rsidP="00194FD9">
      <w:pPr>
        <w:pStyle w:val="Sourcewithforeground"/>
        <w:jc w:val="left"/>
      </w:pPr>
      <w:r w:rsidRPr="00A30882">
        <w:t>            '</w:t>
      </w:r>
      <w:proofErr w:type="spellStart"/>
      <w:r w:rsidRPr="00A30882">
        <w:t>ShortName</w:t>
      </w:r>
      <w:proofErr w:type="spellEnd"/>
      <w:r w:rsidRPr="00A30882">
        <w:t>' =&gt; 'ABC </w:t>
      </w:r>
      <w:proofErr w:type="spellStart"/>
      <w:r w:rsidRPr="00A30882">
        <w:t>software</w:t>
      </w:r>
      <w:proofErr w:type="spellEnd"/>
      <w:r w:rsidRPr="00A30882">
        <w:t>',</w:t>
      </w:r>
    </w:p>
    <w:p w14:paraId="4F014B69" w14:textId="77777777" w:rsidR="00194FD9" w:rsidRPr="00A30882" w:rsidRDefault="00194FD9" w:rsidP="00194FD9">
      <w:pPr>
        <w:pStyle w:val="Sourcewithforeground"/>
        <w:jc w:val="left"/>
      </w:pPr>
      <w:r w:rsidRPr="00A30882">
        <w:t>        ),</w:t>
      </w:r>
    </w:p>
    <w:p w14:paraId="7FB6E3D1" w14:textId="77777777" w:rsidR="00194FD9" w:rsidRPr="00A30882" w:rsidRDefault="00194FD9" w:rsidP="00194FD9">
      <w:pPr>
        <w:pStyle w:val="Sourcewithforeground"/>
        <w:jc w:val="left"/>
      </w:pPr>
      <w:r w:rsidRPr="00A30882">
        <w:t>        '</w:t>
      </w:r>
      <w:proofErr w:type="spellStart"/>
      <w:r w:rsidRPr="00A30882">
        <w:t>ChannelName</w:t>
      </w:r>
      <w:proofErr w:type="spellEnd"/>
      <w:r w:rsidRPr="00A30882">
        <w:t>' =&gt; $</w:t>
      </w:r>
      <w:proofErr w:type="spellStart"/>
      <w:r w:rsidRPr="00A30882">
        <w:t>channel_name</w:t>
      </w:r>
      <w:proofErr w:type="spellEnd"/>
    </w:p>
    <w:p w14:paraId="264EBF9D" w14:textId="77777777" w:rsidR="00194FD9" w:rsidRPr="00A30882" w:rsidRDefault="00194FD9" w:rsidP="00194FD9">
      <w:pPr>
        <w:pStyle w:val="Sourcewithforeground"/>
        <w:jc w:val="left"/>
      </w:pPr>
      <w:r w:rsidRPr="00A30882">
        <w:t>    );</w:t>
      </w:r>
    </w:p>
    <w:p w14:paraId="3619B916" w14:textId="77777777" w:rsidR="00194FD9" w:rsidRPr="00A30882" w:rsidRDefault="00194FD9" w:rsidP="00194FD9">
      <w:pPr>
        <w:pStyle w:val="Sourcewithforeground"/>
        <w:jc w:val="left"/>
      </w:pPr>
      <w:r w:rsidRPr="00A30882">
        <w:t>    </w:t>
      </w:r>
    </w:p>
    <w:p w14:paraId="13DE4CAC" w14:textId="77777777" w:rsidR="00194FD9" w:rsidRPr="00A30882" w:rsidRDefault="00194FD9" w:rsidP="00194FD9">
      <w:pPr>
        <w:pStyle w:val="Sourcewithforeground"/>
        <w:jc w:val="left"/>
      </w:pPr>
      <w:r w:rsidRPr="00A30882">
        <w:t>    //</w:t>
      </w:r>
      <w:proofErr w:type="spellStart"/>
      <w:r w:rsidRPr="00A30882">
        <w:t>if</w:t>
      </w:r>
      <w:proofErr w:type="spellEnd"/>
      <w:r w:rsidRPr="00A30882">
        <w:t> </w:t>
      </w:r>
      <w:proofErr w:type="spellStart"/>
      <w:r w:rsidRPr="00A30882">
        <w:t>channel</w:t>
      </w:r>
      <w:proofErr w:type="spellEnd"/>
      <w:r w:rsidRPr="00A30882">
        <w:t> </w:t>
      </w:r>
      <w:proofErr w:type="spellStart"/>
      <w:r w:rsidRPr="00A30882">
        <w:t>not</w:t>
      </w:r>
      <w:proofErr w:type="spellEnd"/>
      <w:r w:rsidRPr="00A30882">
        <w:t> </w:t>
      </w:r>
      <w:proofErr w:type="spellStart"/>
      <w:r w:rsidRPr="00A30882">
        <w:t>found</w:t>
      </w:r>
      <w:proofErr w:type="spellEnd"/>
      <w:r w:rsidRPr="00A30882">
        <w:t> </w:t>
      </w:r>
      <w:proofErr w:type="spellStart"/>
      <w:r w:rsidRPr="00A30882">
        <w:t>creating</w:t>
      </w:r>
      <w:proofErr w:type="spellEnd"/>
      <w:r w:rsidRPr="00A30882">
        <w:t> </w:t>
      </w:r>
      <w:proofErr w:type="spellStart"/>
      <w:r w:rsidRPr="00A30882">
        <w:t>new</w:t>
      </w:r>
      <w:proofErr w:type="spellEnd"/>
      <w:r w:rsidRPr="00A30882">
        <w:t> </w:t>
      </w:r>
      <w:proofErr w:type="spellStart"/>
      <w:r w:rsidRPr="00A30882">
        <w:t>one</w:t>
      </w:r>
      <w:proofErr w:type="spellEnd"/>
    </w:p>
    <w:p w14:paraId="5230277E" w14:textId="77777777" w:rsidR="00194FD9" w:rsidRPr="00A30882" w:rsidRDefault="00194FD9" w:rsidP="00194FD9">
      <w:pPr>
        <w:pStyle w:val="Sourcewithforeground"/>
        <w:jc w:val="left"/>
      </w:pPr>
      <w:r w:rsidRPr="00A30882">
        <w:t>    </w:t>
      </w:r>
      <w:proofErr w:type="spellStart"/>
      <w:r w:rsidRPr="00A30882">
        <w:t>if</w:t>
      </w:r>
      <w:proofErr w:type="spellEnd"/>
      <w:r w:rsidRPr="00A30882">
        <w:t>($</w:t>
      </w:r>
      <w:proofErr w:type="spellStart"/>
      <w:r w:rsidRPr="00A30882">
        <w:t>result</w:t>
      </w:r>
      <w:proofErr w:type="spellEnd"/>
      <w:r w:rsidRPr="00A30882">
        <w:t>-&gt;</w:t>
      </w:r>
      <w:proofErr w:type="spellStart"/>
      <w:r w:rsidRPr="00A30882">
        <w:t>ChannelList</w:t>
      </w:r>
      <w:proofErr w:type="spellEnd"/>
      <w:r w:rsidRPr="00A30882">
        <w:t>-&gt;</w:t>
      </w:r>
      <w:proofErr w:type="spellStart"/>
      <w:r w:rsidRPr="00A30882">
        <w:t>Count</w:t>
      </w:r>
      <w:proofErr w:type="spellEnd"/>
      <w:r w:rsidRPr="00A30882">
        <w:t> == 0) {</w:t>
      </w:r>
    </w:p>
    <w:p w14:paraId="1C67F1C7" w14:textId="77777777" w:rsidR="00194FD9" w:rsidRPr="00A30882" w:rsidRDefault="00194FD9" w:rsidP="00194FD9">
      <w:pPr>
        <w:pStyle w:val="Sourcewithforeground"/>
        <w:jc w:val="left"/>
      </w:pPr>
      <w:r w:rsidRPr="00A30882">
        <w:t>        // </w:t>
      </w:r>
      <w:proofErr w:type="spellStart"/>
      <w:r w:rsidRPr="00A30882">
        <w:t>adding</w:t>
      </w:r>
      <w:proofErr w:type="spellEnd"/>
      <w:r w:rsidRPr="00A30882">
        <w:t> </w:t>
      </w:r>
      <w:proofErr w:type="spellStart"/>
      <w:r w:rsidRPr="00A30882">
        <w:t>channel</w:t>
      </w:r>
      <w:proofErr w:type="spellEnd"/>
      <w:r w:rsidRPr="00A30882">
        <w:t> </w:t>
      </w:r>
      <w:proofErr w:type="spellStart"/>
      <w:r w:rsidRPr="00A30882">
        <w:t>data</w:t>
      </w:r>
      <w:proofErr w:type="spellEnd"/>
      <w:r w:rsidRPr="00A30882">
        <w:t> to </w:t>
      </w:r>
      <w:proofErr w:type="spellStart"/>
      <w:r w:rsidRPr="00A30882">
        <w:t>request</w:t>
      </w:r>
      <w:proofErr w:type="spellEnd"/>
    </w:p>
    <w:p w14:paraId="5AB33370" w14:textId="77777777" w:rsidR="00194FD9" w:rsidRPr="00A30882" w:rsidRDefault="00194FD9" w:rsidP="00194FD9">
      <w:pPr>
        <w:pStyle w:val="Sourcewithforeground"/>
        <w:jc w:val="left"/>
      </w:pPr>
      <w:r w:rsidRPr="00A30882">
        <w:t>        $req2 =  </w:t>
      </w:r>
      <w:proofErr w:type="spellStart"/>
      <w:r w:rsidRPr="00A30882">
        <w:t>array</w:t>
      </w:r>
      <w:proofErr w:type="spellEnd"/>
      <w:r w:rsidRPr="00A30882">
        <w:t>( </w:t>
      </w:r>
    </w:p>
    <w:p w14:paraId="27C928DB" w14:textId="77777777" w:rsidR="00194FD9" w:rsidRPr="00A30882" w:rsidRDefault="00194FD9" w:rsidP="00194FD9">
      <w:pPr>
        <w:pStyle w:val="Sourcewithforeground"/>
        <w:jc w:val="left"/>
      </w:pPr>
      <w:r w:rsidRPr="00A30882">
        <w:t>            '</w:t>
      </w:r>
      <w:proofErr w:type="spellStart"/>
      <w:r w:rsidRPr="00A30882">
        <w:t>Channel</w:t>
      </w:r>
      <w:proofErr w:type="spellEnd"/>
      <w:r w:rsidRPr="00A30882">
        <w:t>' =&gt; $</w:t>
      </w:r>
      <w:proofErr w:type="spellStart"/>
      <w:r w:rsidRPr="00A30882">
        <w:t>channel</w:t>
      </w:r>
      <w:proofErr w:type="spellEnd"/>
    </w:p>
    <w:p w14:paraId="6B3112E0" w14:textId="77777777" w:rsidR="00194FD9" w:rsidRPr="00A30882" w:rsidRDefault="00194FD9" w:rsidP="00194FD9">
      <w:pPr>
        <w:pStyle w:val="Sourcewithforeground"/>
        <w:jc w:val="left"/>
      </w:pPr>
      <w:r w:rsidRPr="00A30882">
        <w:t>        );</w:t>
      </w:r>
    </w:p>
    <w:p w14:paraId="54AE19DA" w14:textId="77777777" w:rsidR="00194FD9" w:rsidRPr="00A30882" w:rsidRDefault="00194FD9" w:rsidP="00194FD9">
      <w:pPr>
        <w:pStyle w:val="Sourcewithforeground"/>
        <w:jc w:val="left"/>
      </w:pPr>
      <w:r w:rsidRPr="00A30882">
        <w:t>    </w:t>
      </w:r>
    </w:p>
    <w:p w14:paraId="3622B16A" w14:textId="77777777" w:rsidR="00194FD9" w:rsidRPr="00A30882" w:rsidRDefault="00194FD9" w:rsidP="00194FD9">
      <w:pPr>
        <w:pStyle w:val="Sourcewithforeground"/>
        <w:jc w:val="left"/>
      </w:pPr>
      <w:r w:rsidRPr="00A30882">
        <w:t>        $method2_name = 'InsertChannel';                                </w:t>
      </w:r>
    </w:p>
    <w:p w14:paraId="6BFCF497" w14:textId="77777777" w:rsidR="00194FD9" w:rsidRPr="00A30882" w:rsidRDefault="00194FD9" w:rsidP="00194FD9">
      <w:pPr>
        <w:pStyle w:val="Sourcewithforeground"/>
        <w:jc w:val="left"/>
      </w:pPr>
      <w:r w:rsidRPr="00A30882">
        <w:t>        $result2 = $service-&gt;__soapCall($method2_name, array($req2) );</w:t>
      </w:r>
    </w:p>
    <w:p w14:paraId="624030D3" w14:textId="77777777" w:rsidR="00194FD9" w:rsidRPr="00A30882" w:rsidRDefault="00194FD9" w:rsidP="00194FD9">
      <w:pPr>
        <w:pStyle w:val="Sourcewithforeground"/>
        <w:jc w:val="left"/>
      </w:pPr>
      <w:r w:rsidRPr="00A30882">
        <w:lastRenderedPageBreak/>
        <w:t>        $ms-&gt;addServiceCallMilestone($service, $DIT_config_service_addr, $method2_name);</w:t>
      </w:r>
    </w:p>
    <w:p w14:paraId="539E051D" w14:textId="77777777" w:rsidR="00194FD9" w:rsidRPr="00A30882" w:rsidRDefault="00194FD9" w:rsidP="00194FD9">
      <w:pPr>
        <w:pStyle w:val="Sourcewithforeground"/>
        <w:jc w:val="left"/>
      </w:pPr>
      <w:r w:rsidRPr="00A30882">
        <w:t>        </w:t>
      </w:r>
    </w:p>
    <w:p w14:paraId="70370A0A" w14:textId="77777777" w:rsidR="00194FD9" w:rsidRPr="00A30882" w:rsidRDefault="00194FD9" w:rsidP="00194FD9">
      <w:pPr>
        <w:pStyle w:val="Sourcewithforeground"/>
        <w:jc w:val="left"/>
      </w:pPr>
      <w:r w:rsidRPr="00A30882">
        <w:t>        $result2-&gt;</w:t>
      </w:r>
      <w:proofErr w:type="spellStart"/>
      <w:r w:rsidRPr="00A30882">
        <w:t>InsertChannelResponse</w:t>
      </w:r>
      <w:proofErr w:type="spellEnd"/>
      <w:r w:rsidRPr="00A30882">
        <w:t>;</w:t>
      </w:r>
    </w:p>
    <w:p w14:paraId="0A89200A" w14:textId="77777777" w:rsidR="00194FD9" w:rsidRPr="00A30882" w:rsidRDefault="00194FD9" w:rsidP="00194FD9">
      <w:pPr>
        <w:pStyle w:val="Sourcewithforeground"/>
        <w:jc w:val="left"/>
      </w:pPr>
      <w:r w:rsidRPr="00A30882">
        <w:t>    } </w:t>
      </w:r>
      <w:proofErr w:type="spellStart"/>
      <w:r w:rsidRPr="00A30882">
        <w:t>else</w:t>
      </w:r>
      <w:proofErr w:type="spellEnd"/>
      <w:r w:rsidRPr="00A30882">
        <w:t> {</w:t>
      </w:r>
    </w:p>
    <w:p w14:paraId="499EE398" w14:textId="77777777" w:rsidR="00194FD9" w:rsidRPr="00A30882" w:rsidRDefault="00194FD9" w:rsidP="00194FD9">
      <w:pPr>
        <w:pStyle w:val="Sourcewithforeground"/>
        <w:jc w:val="left"/>
      </w:pPr>
      <w:r w:rsidRPr="00A30882">
        <w:t>        //</w:t>
      </w:r>
      <w:proofErr w:type="spellStart"/>
      <w:r w:rsidRPr="00A30882">
        <w:t>channel</w:t>
      </w:r>
      <w:proofErr w:type="spellEnd"/>
      <w:r w:rsidRPr="00A30882">
        <w:t> </w:t>
      </w:r>
      <w:proofErr w:type="spellStart"/>
      <w:r w:rsidRPr="00A30882">
        <w:t>found</w:t>
      </w:r>
      <w:proofErr w:type="spellEnd"/>
    </w:p>
    <w:p w14:paraId="6F8E0E64" w14:textId="77777777" w:rsidR="00194FD9" w:rsidRPr="00A30882" w:rsidRDefault="00194FD9" w:rsidP="00194FD9">
      <w:pPr>
        <w:pStyle w:val="Sourcewithforeground"/>
        <w:jc w:val="left"/>
      </w:pPr>
      <w:r w:rsidRPr="00A30882">
        <w:t>    }</w:t>
      </w:r>
    </w:p>
    <w:p w14:paraId="37CAF9CE" w14:textId="77777777" w:rsidR="00194FD9" w:rsidRPr="00A30882" w:rsidRDefault="00194FD9" w:rsidP="00194FD9">
      <w:pPr>
        <w:pStyle w:val="Sourcewithforeground"/>
        <w:jc w:val="left"/>
      </w:pPr>
      <w:r w:rsidRPr="00A30882">
        <w:t>    </w:t>
      </w:r>
    </w:p>
    <w:p w14:paraId="00DE27D6" w14:textId="77777777" w:rsidR="00194FD9" w:rsidRPr="00A30882" w:rsidRDefault="00194FD9" w:rsidP="00194FD9">
      <w:pPr>
        <w:pStyle w:val="Sourcewithforeground"/>
        <w:jc w:val="left"/>
      </w:pPr>
      <w:r w:rsidRPr="00A30882">
        <w:t>    $</w:t>
      </w:r>
      <w:proofErr w:type="spellStart"/>
      <w:r w:rsidRPr="00A30882">
        <w:t>channel_version</w:t>
      </w:r>
      <w:proofErr w:type="spellEnd"/>
      <w:r w:rsidRPr="00A30882">
        <w:t> = </w:t>
      </w:r>
      <w:proofErr w:type="spellStart"/>
      <w:r w:rsidRPr="00A30882">
        <w:t>array</w:t>
      </w:r>
      <w:proofErr w:type="spellEnd"/>
      <w:r w:rsidRPr="00A30882">
        <w:t>(</w:t>
      </w:r>
    </w:p>
    <w:p w14:paraId="65AAE19B" w14:textId="77777777" w:rsidR="00194FD9" w:rsidRPr="00A30882" w:rsidRDefault="00194FD9" w:rsidP="00194FD9">
      <w:pPr>
        <w:pStyle w:val="Sourcewithforeground"/>
        <w:jc w:val="left"/>
      </w:pPr>
      <w:r w:rsidRPr="00A30882">
        <w:t>        '</w:t>
      </w:r>
      <w:proofErr w:type="spellStart"/>
      <w:r w:rsidRPr="00A30882">
        <w:t>MessageType</w:t>
      </w:r>
      <w:proofErr w:type="spellEnd"/>
      <w:r w:rsidRPr="00A30882">
        <w:t>' =&gt; </w:t>
      </w:r>
      <w:proofErr w:type="spellStart"/>
      <w:r w:rsidRPr="00A30882">
        <w:t>array</w:t>
      </w:r>
      <w:proofErr w:type="spellEnd"/>
      <w:r w:rsidRPr="00A30882">
        <w:t>(</w:t>
      </w:r>
    </w:p>
    <w:p w14:paraId="679DDF3C" w14:textId="77777777" w:rsidR="00194FD9" w:rsidRPr="00A30882" w:rsidRDefault="00194FD9" w:rsidP="00194FD9">
      <w:pPr>
        <w:pStyle w:val="Sourcewithforeground"/>
        <w:jc w:val="left"/>
      </w:pPr>
      <w:r w:rsidRPr="00A30882">
        <w:t>            0 =&gt;  </w:t>
      </w:r>
      <w:proofErr w:type="spellStart"/>
      <w:r w:rsidRPr="00A30882">
        <w:t>array</w:t>
      </w:r>
      <w:proofErr w:type="spellEnd"/>
      <w:r w:rsidRPr="00A30882">
        <w:t>(</w:t>
      </w:r>
    </w:p>
    <w:p w14:paraId="2E89E3A1" w14:textId="77777777" w:rsidR="00194FD9" w:rsidRPr="00A30882" w:rsidRDefault="00194FD9" w:rsidP="00194FD9">
      <w:pPr>
        <w:pStyle w:val="Sourcewithforeground"/>
        <w:jc w:val="left"/>
      </w:pPr>
      <w:r w:rsidRPr="00A30882">
        <w:t>                '</w:t>
      </w:r>
      <w:proofErr w:type="spellStart"/>
      <w:r w:rsidRPr="00A30882">
        <w:t>MessageClass</w:t>
      </w:r>
      <w:proofErr w:type="spellEnd"/>
      <w:r w:rsidRPr="00A30882">
        <w:t>' =&gt; </w:t>
      </w:r>
      <w:proofErr w:type="spellStart"/>
      <w:r w:rsidRPr="00A30882">
        <w:t>array</w:t>
      </w:r>
      <w:proofErr w:type="spellEnd"/>
      <w:r w:rsidRPr="00A30882">
        <w:t>(</w:t>
      </w:r>
    </w:p>
    <w:p w14:paraId="7AEE615D" w14:textId="77777777" w:rsidR="00194FD9" w:rsidRPr="00A30882" w:rsidRDefault="00194FD9" w:rsidP="00194FD9">
      <w:pPr>
        <w:pStyle w:val="Sourcewithforeground"/>
        <w:jc w:val="left"/>
      </w:pPr>
      <w:r w:rsidRPr="00A30882">
        <w:t>                    '</w:t>
      </w:r>
      <w:proofErr w:type="spellStart"/>
      <w:r w:rsidRPr="00A30882">
        <w:t>CodeListCodeValue</w:t>
      </w:r>
      <w:proofErr w:type="spellEnd"/>
      <w:r w:rsidRPr="00A30882">
        <w:t>' =&gt; '1'),</w:t>
      </w:r>
    </w:p>
    <w:p w14:paraId="261A30BC" w14:textId="77777777" w:rsidR="00194FD9" w:rsidRPr="00A30882" w:rsidRDefault="00194FD9" w:rsidP="00194FD9">
      <w:pPr>
        <w:pStyle w:val="Sourcewithforeground"/>
        <w:jc w:val="left"/>
      </w:pPr>
      <w:r w:rsidRPr="00A30882">
        <w:t>                'XMLSchemaURN' =&gt; 'URN:IVIS:100001:XSD-Person-FullName-v1-0-TYPE-PersonFullName'</w:t>
      </w:r>
    </w:p>
    <w:p w14:paraId="55CC7131" w14:textId="77777777" w:rsidR="00194FD9" w:rsidRPr="00A30882" w:rsidRDefault="00194FD9" w:rsidP="00194FD9">
      <w:pPr>
        <w:pStyle w:val="Sourcewithforeground"/>
        <w:jc w:val="left"/>
      </w:pPr>
      <w:r w:rsidRPr="00A30882">
        <w:t>            ),</w:t>
      </w:r>
    </w:p>
    <w:p w14:paraId="1F1F36ED" w14:textId="77777777" w:rsidR="00194FD9" w:rsidRPr="00A30882" w:rsidRDefault="00194FD9" w:rsidP="00194FD9">
      <w:pPr>
        <w:pStyle w:val="Sourcewithforeground"/>
        <w:jc w:val="left"/>
      </w:pPr>
      <w:r w:rsidRPr="00A30882">
        <w:t>            1 =&gt;  </w:t>
      </w:r>
      <w:proofErr w:type="spellStart"/>
      <w:r w:rsidRPr="00A30882">
        <w:t>array</w:t>
      </w:r>
      <w:proofErr w:type="spellEnd"/>
      <w:r w:rsidRPr="00A30882">
        <w:t>(</w:t>
      </w:r>
    </w:p>
    <w:p w14:paraId="0B8AD893" w14:textId="77777777" w:rsidR="00194FD9" w:rsidRPr="00A30882" w:rsidRDefault="00194FD9" w:rsidP="00194FD9">
      <w:pPr>
        <w:pStyle w:val="Sourcewithforeground"/>
        <w:jc w:val="left"/>
      </w:pPr>
      <w:r w:rsidRPr="00A30882">
        <w:t>                '</w:t>
      </w:r>
      <w:proofErr w:type="spellStart"/>
      <w:r w:rsidRPr="00A30882">
        <w:t>MessageClass</w:t>
      </w:r>
      <w:proofErr w:type="spellEnd"/>
      <w:r w:rsidRPr="00A30882">
        <w:t>' =&gt; </w:t>
      </w:r>
      <w:proofErr w:type="spellStart"/>
      <w:r w:rsidRPr="00A30882">
        <w:t>array</w:t>
      </w:r>
      <w:proofErr w:type="spellEnd"/>
      <w:r w:rsidRPr="00A30882">
        <w:t>(</w:t>
      </w:r>
    </w:p>
    <w:p w14:paraId="68A334E6" w14:textId="77777777" w:rsidR="00194FD9" w:rsidRPr="00A30882" w:rsidRDefault="00194FD9" w:rsidP="00194FD9">
      <w:pPr>
        <w:pStyle w:val="Sourcewithforeground"/>
        <w:jc w:val="left"/>
      </w:pPr>
      <w:r w:rsidRPr="00A30882">
        <w:t>                    '</w:t>
      </w:r>
      <w:proofErr w:type="spellStart"/>
      <w:r w:rsidRPr="00A30882">
        <w:t>CodeListCodeValue</w:t>
      </w:r>
      <w:proofErr w:type="spellEnd"/>
      <w:r w:rsidRPr="00A30882">
        <w:t>' =&gt; '3'),</w:t>
      </w:r>
    </w:p>
    <w:p w14:paraId="58314FEB" w14:textId="77777777" w:rsidR="00194FD9" w:rsidRPr="00A30882" w:rsidRDefault="00194FD9" w:rsidP="00194FD9">
      <w:pPr>
        <w:pStyle w:val="Sourcewithforeground"/>
        <w:jc w:val="left"/>
      </w:pPr>
      <w:r w:rsidRPr="00A30882">
        <w:t>                'XMLSchemaURN' =&gt; 'URN:IVIS:100001:XSD-DIT-DITMessage-v1-0-TYPE-DefaultMessageError',</w:t>
      </w:r>
    </w:p>
    <w:p w14:paraId="76D3C794" w14:textId="77777777" w:rsidR="00194FD9" w:rsidRPr="00A30882" w:rsidRDefault="00194FD9" w:rsidP="00194FD9">
      <w:pPr>
        <w:pStyle w:val="Sourcewithforeground"/>
        <w:jc w:val="left"/>
      </w:pPr>
      <w:r w:rsidRPr="00A30882">
        <w:t>            )</w:t>
      </w:r>
    </w:p>
    <w:p w14:paraId="359C7778" w14:textId="77777777" w:rsidR="00194FD9" w:rsidRPr="00A30882" w:rsidRDefault="00194FD9" w:rsidP="00194FD9">
      <w:pPr>
        <w:pStyle w:val="Sourcewithforeground"/>
        <w:jc w:val="left"/>
      </w:pPr>
      <w:r w:rsidRPr="00A30882">
        <w:t>        ),</w:t>
      </w:r>
    </w:p>
    <w:p w14:paraId="4EA0166D" w14:textId="77777777" w:rsidR="00194FD9" w:rsidRPr="00A30882" w:rsidRDefault="00194FD9" w:rsidP="00194FD9">
      <w:pPr>
        <w:pStyle w:val="Sourcewithforeground"/>
        <w:jc w:val="left"/>
      </w:pPr>
      <w:r w:rsidRPr="00A30882">
        <w:t>        '</w:t>
      </w:r>
      <w:proofErr w:type="spellStart"/>
      <w:r w:rsidRPr="00A30882">
        <w:t>ChannelVersionStatus</w:t>
      </w:r>
      <w:proofErr w:type="spellEnd"/>
      <w:r w:rsidRPr="00A30882">
        <w:t>' =&gt; '</w:t>
      </w:r>
      <w:proofErr w:type="spellStart"/>
      <w:r w:rsidRPr="00A30882">
        <w:t>active</w:t>
      </w:r>
      <w:proofErr w:type="spellEnd"/>
      <w:r w:rsidRPr="00A30882">
        <w:t>',</w:t>
      </w:r>
    </w:p>
    <w:p w14:paraId="6E8939A6" w14:textId="77777777" w:rsidR="00194FD9" w:rsidRPr="00A30882" w:rsidRDefault="00194FD9" w:rsidP="00194FD9">
      <w:pPr>
        <w:pStyle w:val="Sourcewithforeground"/>
        <w:jc w:val="left"/>
      </w:pPr>
      <w:r w:rsidRPr="00A30882">
        <w:t>        '</w:t>
      </w:r>
      <w:proofErr w:type="spellStart"/>
      <w:r w:rsidRPr="00A30882">
        <w:t>Channel</w:t>
      </w:r>
      <w:proofErr w:type="spellEnd"/>
      <w:r w:rsidRPr="00A30882">
        <w:t>' =&gt; $</w:t>
      </w:r>
      <w:proofErr w:type="spellStart"/>
      <w:r w:rsidRPr="00A30882">
        <w:t>channel</w:t>
      </w:r>
      <w:proofErr w:type="spellEnd"/>
      <w:r w:rsidRPr="00A30882">
        <w:t>,</w:t>
      </w:r>
    </w:p>
    <w:p w14:paraId="21757E48" w14:textId="77777777" w:rsidR="00194FD9" w:rsidRPr="00A30882" w:rsidRDefault="00194FD9" w:rsidP="00194FD9">
      <w:pPr>
        <w:pStyle w:val="Sourcewithforeground"/>
        <w:jc w:val="left"/>
      </w:pPr>
      <w:r w:rsidRPr="00A30882">
        <w:t>        '</w:t>
      </w:r>
      <w:proofErr w:type="spellStart"/>
      <w:r w:rsidRPr="00A30882">
        <w:t>MinorVersion</w:t>
      </w:r>
      <w:proofErr w:type="spellEnd"/>
      <w:r w:rsidRPr="00A30882">
        <w:t>' =&gt; $</w:t>
      </w:r>
      <w:proofErr w:type="spellStart"/>
      <w:r w:rsidRPr="00A30882">
        <w:t>minor_v</w:t>
      </w:r>
      <w:proofErr w:type="spellEnd"/>
      <w:r w:rsidRPr="00A30882">
        <w:t>,</w:t>
      </w:r>
    </w:p>
    <w:p w14:paraId="337A5611" w14:textId="77777777" w:rsidR="00194FD9" w:rsidRPr="00A30882" w:rsidRDefault="00194FD9" w:rsidP="00194FD9">
      <w:pPr>
        <w:pStyle w:val="Sourcewithforeground"/>
        <w:jc w:val="left"/>
      </w:pPr>
      <w:r w:rsidRPr="00A30882">
        <w:t>        '</w:t>
      </w:r>
      <w:proofErr w:type="spellStart"/>
      <w:r w:rsidRPr="00A30882">
        <w:t>MajorVersion</w:t>
      </w:r>
      <w:proofErr w:type="spellEnd"/>
      <w:r w:rsidRPr="00A30882">
        <w:t>' =&gt; $</w:t>
      </w:r>
      <w:proofErr w:type="spellStart"/>
      <w:r w:rsidRPr="00A30882">
        <w:t>major_v</w:t>
      </w:r>
      <w:proofErr w:type="spellEnd"/>
      <w:r w:rsidRPr="00A30882">
        <w:t>,</w:t>
      </w:r>
    </w:p>
    <w:p w14:paraId="77448FB5" w14:textId="77777777" w:rsidR="00194FD9" w:rsidRPr="00A30882" w:rsidRDefault="00194FD9" w:rsidP="00194FD9">
      <w:pPr>
        <w:pStyle w:val="Sourcewithforeground"/>
        <w:jc w:val="left"/>
      </w:pPr>
      <w:r w:rsidRPr="00A30882">
        <w:t>        '</w:t>
      </w:r>
      <w:proofErr w:type="spellStart"/>
      <w:r w:rsidRPr="00A30882">
        <w:t>ChannelVersionURN</w:t>
      </w:r>
      <w:proofErr w:type="spellEnd"/>
      <w:r w:rsidRPr="00A30882">
        <w:t>' =&gt; $</w:t>
      </w:r>
      <w:proofErr w:type="spellStart"/>
      <w:r w:rsidRPr="00A30882">
        <w:t>channel_version_URN</w:t>
      </w:r>
      <w:proofErr w:type="spellEnd"/>
    </w:p>
    <w:p w14:paraId="1C4A022D" w14:textId="77777777" w:rsidR="00194FD9" w:rsidRPr="00A30882" w:rsidRDefault="00194FD9" w:rsidP="00194FD9">
      <w:pPr>
        <w:pStyle w:val="Sourcewithforeground"/>
        <w:jc w:val="left"/>
      </w:pPr>
      <w:r w:rsidRPr="00A30882">
        <w:t>    );</w:t>
      </w:r>
    </w:p>
    <w:p w14:paraId="5E422FB8" w14:textId="77777777" w:rsidR="00194FD9" w:rsidRPr="00A30882" w:rsidRDefault="00194FD9" w:rsidP="00194FD9">
      <w:pPr>
        <w:pStyle w:val="Sourcewithforeground"/>
        <w:jc w:val="left"/>
      </w:pPr>
      <w:r w:rsidRPr="00A30882">
        <w:t>    </w:t>
      </w:r>
    </w:p>
    <w:p w14:paraId="2C2D889A" w14:textId="77777777" w:rsidR="00194FD9" w:rsidRPr="00A30882" w:rsidRDefault="00194FD9" w:rsidP="00194FD9">
      <w:pPr>
        <w:pStyle w:val="Sourcewithforeground"/>
        <w:jc w:val="left"/>
      </w:pPr>
      <w:r w:rsidRPr="00A30882">
        <w:t>    $req3 =  </w:t>
      </w:r>
      <w:proofErr w:type="spellStart"/>
      <w:r w:rsidRPr="00A30882">
        <w:t>array</w:t>
      </w:r>
      <w:proofErr w:type="spellEnd"/>
      <w:r w:rsidRPr="00A30882">
        <w:t>( </w:t>
      </w:r>
    </w:p>
    <w:p w14:paraId="69DE3EDB" w14:textId="77777777" w:rsidR="00194FD9" w:rsidRPr="00A30882" w:rsidRDefault="00194FD9" w:rsidP="00194FD9">
      <w:pPr>
        <w:pStyle w:val="Sourcewithforeground"/>
        <w:jc w:val="left"/>
      </w:pPr>
      <w:r w:rsidRPr="00A30882">
        <w:t>        '</w:t>
      </w:r>
      <w:proofErr w:type="spellStart"/>
      <w:r w:rsidRPr="00A30882">
        <w:t>ChannelVersionSearch</w:t>
      </w:r>
      <w:proofErr w:type="spellEnd"/>
      <w:r w:rsidRPr="00A30882">
        <w:t>' =&gt; </w:t>
      </w:r>
      <w:proofErr w:type="spellStart"/>
      <w:r w:rsidRPr="00A30882">
        <w:t>array</w:t>
      </w:r>
      <w:proofErr w:type="spellEnd"/>
      <w:r w:rsidRPr="00A30882">
        <w:t>(</w:t>
      </w:r>
    </w:p>
    <w:p w14:paraId="0E1E3945" w14:textId="77777777" w:rsidR="00194FD9" w:rsidRPr="00A30882" w:rsidRDefault="00194FD9" w:rsidP="00194FD9">
      <w:pPr>
        <w:pStyle w:val="Sourcewithforeground"/>
        <w:jc w:val="left"/>
      </w:pPr>
      <w:r w:rsidRPr="00A30882">
        <w:t>        '</w:t>
      </w:r>
      <w:proofErr w:type="spellStart"/>
      <w:r w:rsidRPr="00A30882">
        <w:t>ChannelVersion</w:t>
      </w:r>
      <w:proofErr w:type="spellEnd"/>
      <w:r w:rsidRPr="00A30882">
        <w:t>' =&gt; $</w:t>
      </w:r>
      <w:proofErr w:type="spellStart"/>
      <w:r w:rsidRPr="00A30882">
        <w:t>channel_version</w:t>
      </w:r>
      <w:proofErr w:type="spellEnd"/>
    </w:p>
    <w:p w14:paraId="3887BA26" w14:textId="77777777" w:rsidR="00194FD9" w:rsidRPr="00A30882" w:rsidRDefault="00194FD9" w:rsidP="00194FD9">
      <w:pPr>
        <w:pStyle w:val="Sourcewithforeground"/>
        <w:jc w:val="left"/>
      </w:pPr>
      <w:r w:rsidRPr="00A30882">
        <w:t>        )</w:t>
      </w:r>
    </w:p>
    <w:p w14:paraId="49FD127B" w14:textId="77777777" w:rsidR="00194FD9" w:rsidRPr="00A30882" w:rsidRDefault="00194FD9" w:rsidP="00194FD9">
      <w:pPr>
        <w:pStyle w:val="Sourcewithforeground"/>
        <w:jc w:val="left"/>
      </w:pPr>
      <w:r w:rsidRPr="00A30882">
        <w:t>    ); </w:t>
      </w:r>
    </w:p>
    <w:p w14:paraId="0CBAC7E3" w14:textId="77777777" w:rsidR="00194FD9" w:rsidRPr="00A30882" w:rsidRDefault="00194FD9" w:rsidP="00194FD9">
      <w:pPr>
        <w:pStyle w:val="Sourcewithforeground"/>
        <w:jc w:val="left"/>
      </w:pPr>
      <w:r w:rsidRPr="00A30882">
        <w:t>    </w:t>
      </w:r>
    </w:p>
    <w:p w14:paraId="749302B7" w14:textId="77777777" w:rsidR="00194FD9" w:rsidRPr="00A30882" w:rsidRDefault="00194FD9" w:rsidP="00194FD9">
      <w:pPr>
        <w:pStyle w:val="Sourcewithforeground"/>
        <w:jc w:val="left"/>
      </w:pPr>
      <w:r w:rsidRPr="00A30882">
        <w:t>    $method_name = 'SearchChannelVersionsPaged';                                </w:t>
      </w:r>
    </w:p>
    <w:p w14:paraId="46DC099C" w14:textId="77777777" w:rsidR="00194FD9" w:rsidRPr="00A30882" w:rsidRDefault="00194FD9" w:rsidP="00194FD9">
      <w:pPr>
        <w:pStyle w:val="Sourcewithforeground"/>
        <w:jc w:val="left"/>
      </w:pPr>
      <w:r w:rsidRPr="00A30882">
        <w:t>    $</w:t>
      </w:r>
      <w:proofErr w:type="spellStart"/>
      <w:r w:rsidRPr="00A30882">
        <w:t>result</w:t>
      </w:r>
      <w:proofErr w:type="spellEnd"/>
      <w:r w:rsidRPr="00A30882">
        <w:t> = $</w:t>
      </w:r>
      <w:proofErr w:type="spellStart"/>
      <w:r w:rsidRPr="00A30882">
        <w:t>service</w:t>
      </w:r>
      <w:proofErr w:type="spellEnd"/>
      <w:r w:rsidRPr="00A30882">
        <w:t>-&gt;__</w:t>
      </w:r>
      <w:proofErr w:type="spellStart"/>
      <w:r w:rsidRPr="00A30882">
        <w:t>soapCall</w:t>
      </w:r>
      <w:proofErr w:type="spellEnd"/>
      <w:r w:rsidRPr="00A30882">
        <w:t>($</w:t>
      </w:r>
      <w:proofErr w:type="spellStart"/>
      <w:r w:rsidRPr="00A30882">
        <w:t>method_name</w:t>
      </w:r>
      <w:proofErr w:type="spellEnd"/>
      <w:r w:rsidRPr="00A30882">
        <w:t>, </w:t>
      </w:r>
      <w:proofErr w:type="spellStart"/>
      <w:r w:rsidRPr="00A30882">
        <w:t>array</w:t>
      </w:r>
      <w:proofErr w:type="spellEnd"/>
      <w:r w:rsidRPr="00A30882">
        <w:t>($req3) );</w:t>
      </w:r>
    </w:p>
    <w:p w14:paraId="02698B81" w14:textId="77777777" w:rsidR="00194FD9" w:rsidRPr="00A30882" w:rsidRDefault="00194FD9" w:rsidP="00194FD9">
      <w:pPr>
        <w:pStyle w:val="Sourcewithforeground"/>
        <w:jc w:val="left"/>
      </w:pPr>
      <w:r w:rsidRPr="00A30882">
        <w:t>    $ms-&gt;addServiceCallMilestone($service, $DIT_config_service_addr, $method_name);</w:t>
      </w:r>
    </w:p>
    <w:p w14:paraId="26198192" w14:textId="77777777" w:rsidR="00194FD9" w:rsidRPr="00A30882" w:rsidRDefault="00194FD9" w:rsidP="00194FD9">
      <w:pPr>
        <w:pStyle w:val="Sourcewithforeground"/>
        <w:jc w:val="left"/>
      </w:pPr>
    </w:p>
    <w:p w14:paraId="3B8C903D" w14:textId="77777777" w:rsidR="00194FD9" w:rsidRPr="00A30882" w:rsidRDefault="00194FD9" w:rsidP="00194FD9">
      <w:pPr>
        <w:pStyle w:val="Sourcewithforeground"/>
        <w:jc w:val="left"/>
      </w:pPr>
      <w:r w:rsidRPr="00A30882">
        <w:t>    //</w:t>
      </w:r>
      <w:proofErr w:type="spellStart"/>
      <w:r w:rsidRPr="00A30882">
        <w:t>if</w:t>
      </w:r>
      <w:proofErr w:type="spellEnd"/>
      <w:r w:rsidRPr="00A30882">
        <w:t> </w:t>
      </w:r>
      <w:proofErr w:type="spellStart"/>
      <w:r w:rsidRPr="00A30882">
        <w:t>channel</w:t>
      </w:r>
      <w:proofErr w:type="spellEnd"/>
      <w:r w:rsidRPr="00A30882">
        <w:t> </w:t>
      </w:r>
      <w:proofErr w:type="spellStart"/>
      <w:r w:rsidRPr="00A30882">
        <w:t>version</w:t>
      </w:r>
      <w:proofErr w:type="spellEnd"/>
      <w:r w:rsidRPr="00A30882">
        <w:t> </w:t>
      </w:r>
      <w:proofErr w:type="spellStart"/>
      <w:r w:rsidRPr="00A30882">
        <w:t>not</w:t>
      </w:r>
      <w:proofErr w:type="spellEnd"/>
      <w:r w:rsidRPr="00A30882">
        <w:t> </w:t>
      </w:r>
      <w:proofErr w:type="spellStart"/>
      <w:r w:rsidRPr="00A30882">
        <w:t>found</w:t>
      </w:r>
      <w:proofErr w:type="spellEnd"/>
      <w:r w:rsidRPr="00A30882">
        <w:t> </w:t>
      </w:r>
      <w:proofErr w:type="spellStart"/>
      <w:r w:rsidRPr="00A30882">
        <w:t>creating</w:t>
      </w:r>
      <w:proofErr w:type="spellEnd"/>
      <w:r w:rsidRPr="00A30882">
        <w:t> </w:t>
      </w:r>
      <w:proofErr w:type="spellStart"/>
      <w:r w:rsidRPr="00A30882">
        <w:t>new</w:t>
      </w:r>
      <w:proofErr w:type="spellEnd"/>
      <w:r w:rsidRPr="00A30882">
        <w:t> </w:t>
      </w:r>
      <w:proofErr w:type="spellStart"/>
      <w:r w:rsidRPr="00A30882">
        <w:t>one</w:t>
      </w:r>
      <w:proofErr w:type="spellEnd"/>
    </w:p>
    <w:p w14:paraId="1A86489B" w14:textId="77777777" w:rsidR="00194FD9" w:rsidRPr="00A30882" w:rsidRDefault="00194FD9" w:rsidP="00194FD9">
      <w:pPr>
        <w:pStyle w:val="Sourcewithforeground"/>
        <w:jc w:val="left"/>
      </w:pPr>
      <w:r w:rsidRPr="00A30882">
        <w:t>    </w:t>
      </w:r>
      <w:proofErr w:type="spellStart"/>
      <w:r w:rsidRPr="00A30882">
        <w:t>if</w:t>
      </w:r>
      <w:proofErr w:type="spellEnd"/>
      <w:r w:rsidRPr="00A30882">
        <w:t>($</w:t>
      </w:r>
      <w:proofErr w:type="spellStart"/>
      <w:r w:rsidRPr="00A30882">
        <w:t>result</w:t>
      </w:r>
      <w:proofErr w:type="spellEnd"/>
      <w:r w:rsidRPr="00A30882">
        <w:t>-&gt;</w:t>
      </w:r>
      <w:proofErr w:type="spellStart"/>
      <w:r w:rsidRPr="00A30882">
        <w:t>ChannelVersionsList</w:t>
      </w:r>
      <w:proofErr w:type="spellEnd"/>
      <w:r w:rsidRPr="00A30882">
        <w:t>-&gt;</w:t>
      </w:r>
      <w:proofErr w:type="spellStart"/>
      <w:r w:rsidRPr="00A30882">
        <w:t>Count</w:t>
      </w:r>
      <w:proofErr w:type="spellEnd"/>
      <w:r w:rsidRPr="00A30882">
        <w:t> == 0) {</w:t>
      </w:r>
    </w:p>
    <w:p w14:paraId="2C9C30FC" w14:textId="77777777" w:rsidR="00194FD9" w:rsidRPr="00A30882" w:rsidRDefault="00194FD9" w:rsidP="00194FD9">
      <w:pPr>
        <w:pStyle w:val="Sourcewithforeground"/>
        <w:jc w:val="left"/>
      </w:pPr>
      <w:r w:rsidRPr="00A30882">
        <w:t>        // </w:t>
      </w:r>
      <w:proofErr w:type="spellStart"/>
      <w:r w:rsidRPr="00A30882">
        <w:t>adding</w:t>
      </w:r>
      <w:proofErr w:type="spellEnd"/>
      <w:r w:rsidRPr="00A30882">
        <w:t> </w:t>
      </w:r>
      <w:proofErr w:type="spellStart"/>
      <w:r w:rsidRPr="00A30882">
        <w:t>channel</w:t>
      </w:r>
      <w:proofErr w:type="spellEnd"/>
      <w:r w:rsidRPr="00A30882">
        <w:t> </w:t>
      </w:r>
      <w:proofErr w:type="spellStart"/>
      <w:r w:rsidRPr="00A30882">
        <w:t>version</w:t>
      </w:r>
      <w:proofErr w:type="spellEnd"/>
      <w:r w:rsidRPr="00A30882">
        <w:t> </w:t>
      </w:r>
      <w:proofErr w:type="spellStart"/>
      <w:r w:rsidRPr="00A30882">
        <w:t>data</w:t>
      </w:r>
      <w:proofErr w:type="spellEnd"/>
      <w:r w:rsidRPr="00A30882">
        <w:t> to </w:t>
      </w:r>
      <w:proofErr w:type="spellStart"/>
      <w:r w:rsidRPr="00A30882">
        <w:t>request</w:t>
      </w:r>
      <w:proofErr w:type="spellEnd"/>
    </w:p>
    <w:p w14:paraId="7F1002BE" w14:textId="77777777" w:rsidR="00194FD9" w:rsidRPr="00A30882" w:rsidRDefault="00194FD9" w:rsidP="00194FD9">
      <w:pPr>
        <w:pStyle w:val="Sourcewithforeground"/>
        <w:jc w:val="left"/>
      </w:pPr>
      <w:r w:rsidRPr="00A30882">
        <w:t>        $</w:t>
      </w:r>
      <w:proofErr w:type="spellStart"/>
      <w:r w:rsidRPr="00A30882">
        <w:t>req</w:t>
      </w:r>
      <w:proofErr w:type="spellEnd"/>
      <w:r w:rsidRPr="00A30882">
        <w:t> =  </w:t>
      </w:r>
      <w:proofErr w:type="spellStart"/>
      <w:r w:rsidRPr="00A30882">
        <w:t>array</w:t>
      </w:r>
      <w:proofErr w:type="spellEnd"/>
      <w:r w:rsidRPr="00A30882">
        <w:t>( </w:t>
      </w:r>
    </w:p>
    <w:p w14:paraId="24463301" w14:textId="77777777" w:rsidR="00194FD9" w:rsidRPr="00A30882" w:rsidRDefault="00194FD9" w:rsidP="00194FD9">
      <w:pPr>
        <w:pStyle w:val="Sourcewithforeground"/>
        <w:jc w:val="left"/>
      </w:pPr>
      <w:r w:rsidRPr="00A30882">
        <w:lastRenderedPageBreak/>
        <w:t>            '</w:t>
      </w:r>
      <w:proofErr w:type="spellStart"/>
      <w:r w:rsidRPr="00A30882">
        <w:t>ChannelVersionData</w:t>
      </w:r>
      <w:proofErr w:type="spellEnd"/>
      <w:r w:rsidRPr="00A30882">
        <w:t>' =&gt; $</w:t>
      </w:r>
      <w:proofErr w:type="spellStart"/>
      <w:r w:rsidRPr="00A30882">
        <w:t>channel_version</w:t>
      </w:r>
      <w:proofErr w:type="spellEnd"/>
    </w:p>
    <w:p w14:paraId="341F6A22" w14:textId="77777777" w:rsidR="00194FD9" w:rsidRPr="00A30882" w:rsidRDefault="00194FD9" w:rsidP="00194FD9">
      <w:pPr>
        <w:pStyle w:val="Sourcewithforeground"/>
        <w:jc w:val="left"/>
      </w:pPr>
      <w:r w:rsidRPr="00A30882">
        <w:t>        );</w:t>
      </w:r>
    </w:p>
    <w:p w14:paraId="343759BE" w14:textId="77777777" w:rsidR="00194FD9" w:rsidRPr="00A30882" w:rsidRDefault="00194FD9" w:rsidP="00194FD9">
      <w:pPr>
        <w:pStyle w:val="Sourcewithforeground"/>
        <w:jc w:val="left"/>
      </w:pPr>
      <w:r w:rsidRPr="00A30882">
        <w:t>    </w:t>
      </w:r>
    </w:p>
    <w:p w14:paraId="4A7A9B20" w14:textId="77777777" w:rsidR="00194FD9" w:rsidRPr="00A30882" w:rsidRDefault="00194FD9" w:rsidP="00194FD9">
      <w:pPr>
        <w:pStyle w:val="Sourcewithforeground"/>
        <w:jc w:val="left"/>
      </w:pPr>
      <w:r w:rsidRPr="00A30882">
        <w:t>        $method_name = 'InsertChannelVersion';                              </w:t>
      </w:r>
    </w:p>
    <w:p w14:paraId="5C9DF0F1" w14:textId="77777777" w:rsidR="00194FD9" w:rsidRPr="00A30882" w:rsidRDefault="00194FD9" w:rsidP="00194FD9">
      <w:pPr>
        <w:pStyle w:val="Sourcewithforeground"/>
        <w:jc w:val="left"/>
      </w:pPr>
      <w:r w:rsidRPr="00A30882">
        <w:t>        $result = $service-&gt;__soapCall($method_name, array($req) );</w:t>
      </w:r>
    </w:p>
    <w:p w14:paraId="323130FB" w14:textId="77777777" w:rsidR="00194FD9" w:rsidRPr="00A30882" w:rsidRDefault="00194FD9" w:rsidP="00194FD9">
      <w:pPr>
        <w:pStyle w:val="Sourcewithforeground"/>
        <w:jc w:val="left"/>
      </w:pPr>
      <w:r w:rsidRPr="00A30882">
        <w:t>        $ms-&gt;addServiceCallMilestone($service, $DIT_config_service_addr, $method_name);</w:t>
      </w:r>
    </w:p>
    <w:p w14:paraId="2430E873" w14:textId="77777777" w:rsidR="00194FD9" w:rsidRPr="00A30882" w:rsidRDefault="00194FD9" w:rsidP="00194FD9">
      <w:pPr>
        <w:pStyle w:val="Sourcewithforeground"/>
        <w:jc w:val="left"/>
      </w:pPr>
      <w:r w:rsidRPr="00A30882">
        <w:t>        </w:t>
      </w:r>
    </w:p>
    <w:p w14:paraId="03524066" w14:textId="77777777" w:rsidR="00194FD9" w:rsidRPr="00A30882" w:rsidRDefault="00194FD9" w:rsidP="00194FD9">
      <w:pPr>
        <w:pStyle w:val="Sourcewithforeground"/>
        <w:jc w:val="left"/>
      </w:pPr>
      <w:r w:rsidRPr="00A30882">
        <w:t>    } </w:t>
      </w:r>
      <w:proofErr w:type="spellStart"/>
      <w:r w:rsidRPr="00A30882">
        <w:t>else</w:t>
      </w:r>
      <w:proofErr w:type="spellEnd"/>
      <w:r w:rsidRPr="00A30882">
        <w:t> {</w:t>
      </w:r>
    </w:p>
    <w:p w14:paraId="057D3A83" w14:textId="77777777" w:rsidR="00194FD9" w:rsidRPr="00A30882" w:rsidRDefault="00194FD9" w:rsidP="00194FD9">
      <w:pPr>
        <w:pStyle w:val="Sourcewithforeground"/>
        <w:jc w:val="left"/>
      </w:pPr>
      <w:r w:rsidRPr="00A30882">
        <w:t>        //</w:t>
      </w:r>
      <w:proofErr w:type="spellStart"/>
      <w:r w:rsidRPr="00A30882">
        <w:t>channel</w:t>
      </w:r>
      <w:proofErr w:type="spellEnd"/>
      <w:r w:rsidRPr="00A30882">
        <w:t> </w:t>
      </w:r>
      <w:proofErr w:type="spellStart"/>
      <w:r w:rsidRPr="00A30882">
        <w:t>version</w:t>
      </w:r>
      <w:proofErr w:type="spellEnd"/>
      <w:r w:rsidRPr="00A30882">
        <w:t> </w:t>
      </w:r>
      <w:proofErr w:type="spellStart"/>
      <w:r w:rsidRPr="00A30882">
        <w:t>found</w:t>
      </w:r>
      <w:proofErr w:type="spellEnd"/>
    </w:p>
    <w:p w14:paraId="303A6293" w14:textId="77777777" w:rsidR="00194FD9" w:rsidRPr="00A30882" w:rsidRDefault="00194FD9" w:rsidP="00194FD9">
      <w:pPr>
        <w:pStyle w:val="Sourcewithforeground"/>
        <w:jc w:val="left"/>
      </w:pPr>
      <w:r w:rsidRPr="00A30882">
        <w:t>    }</w:t>
      </w:r>
    </w:p>
    <w:p w14:paraId="4AE4679A" w14:textId="77777777" w:rsidR="00194FD9" w:rsidRPr="00A30882" w:rsidRDefault="00194FD9" w:rsidP="00194FD9">
      <w:pPr>
        <w:pStyle w:val="Sourcewithforeground"/>
        <w:jc w:val="left"/>
      </w:pPr>
      <w:r w:rsidRPr="00A30882">
        <w:t>    </w:t>
      </w:r>
    </w:p>
    <w:p w14:paraId="3767511B" w14:textId="77777777" w:rsidR="00194FD9" w:rsidRPr="00A30882" w:rsidRDefault="00194FD9" w:rsidP="00194FD9">
      <w:pPr>
        <w:pStyle w:val="Sourcewithforeground"/>
        <w:jc w:val="left"/>
      </w:pPr>
      <w:r w:rsidRPr="00A30882">
        <w:t>    $dom = </w:t>
      </w:r>
      <w:proofErr w:type="spellStart"/>
      <w:r w:rsidRPr="00A30882">
        <w:t>new</w:t>
      </w:r>
      <w:proofErr w:type="spellEnd"/>
      <w:r w:rsidRPr="00A30882">
        <w:t> </w:t>
      </w:r>
      <w:proofErr w:type="spellStart"/>
      <w:r w:rsidRPr="00A30882">
        <w:t>DOMDocument</w:t>
      </w:r>
      <w:proofErr w:type="spellEnd"/>
      <w:r w:rsidRPr="00A30882">
        <w:t>('1.0', 'UTF-8');</w:t>
      </w:r>
    </w:p>
    <w:p w14:paraId="119F45FD" w14:textId="77777777" w:rsidR="00194FD9" w:rsidRPr="00A30882" w:rsidRDefault="00194FD9" w:rsidP="00194FD9">
      <w:pPr>
        <w:pStyle w:val="Sourcewithforeground"/>
        <w:jc w:val="left"/>
      </w:pPr>
      <w:r w:rsidRPr="00A30882">
        <w:t>    $dom-&gt;</w:t>
      </w:r>
      <w:proofErr w:type="spellStart"/>
      <w:r w:rsidRPr="00A30882">
        <w:t>loadXML</w:t>
      </w:r>
      <w:proofErr w:type="spellEnd"/>
      <w:r w:rsidRPr="00A30882">
        <w:t>(</w:t>
      </w:r>
      <w:proofErr w:type="spellStart"/>
      <w:r w:rsidRPr="00A30882">
        <w:t>file_get_contents</w:t>
      </w:r>
      <w:proofErr w:type="spellEnd"/>
      <w:r w:rsidRPr="00A30882">
        <w:t>('</w:t>
      </w:r>
      <w:proofErr w:type="spellStart"/>
      <w:r w:rsidRPr="00A30882">
        <w:t>xml</w:t>
      </w:r>
      <w:proofErr w:type="spellEnd"/>
      <w:r w:rsidRPr="00A30882">
        <w:t>/data.xml')); </w:t>
      </w:r>
    </w:p>
    <w:p w14:paraId="264CB1D6" w14:textId="77777777" w:rsidR="00194FD9" w:rsidRPr="00A30882" w:rsidRDefault="00194FD9" w:rsidP="00194FD9">
      <w:pPr>
        <w:pStyle w:val="Sourcewithforeground"/>
        <w:jc w:val="left"/>
      </w:pPr>
    </w:p>
    <w:p w14:paraId="674F17B0" w14:textId="77777777" w:rsidR="00194FD9" w:rsidRPr="00A30882" w:rsidRDefault="00194FD9" w:rsidP="00194FD9">
      <w:pPr>
        <w:pStyle w:val="Sourcewithforeground"/>
        <w:jc w:val="left"/>
      </w:pPr>
      <w:r w:rsidRPr="00A30882">
        <w:t>    $</w:t>
      </w:r>
      <w:proofErr w:type="spellStart"/>
      <w:r w:rsidRPr="00A30882">
        <w:t>req</w:t>
      </w:r>
      <w:proofErr w:type="spellEnd"/>
      <w:r w:rsidRPr="00A30882">
        <w:t> =  </w:t>
      </w:r>
      <w:proofErr w:type="spellStart"/>
      <w:r w:rsidRPr="00A30882">
        <w:t>array</w:t>
      </w:r>
      <w:proofErr w:type="spellEnd"/>
      <w:r w:rsidRPr="00A30882">
        <w:t>( </w:t>
      </w:r>
    </w:p>
    <w:p w14:paraId="604C9693" w14:textId="77777777" w:rsidR="00194FD9" w:rsidRPr="00A30882" w:rsidRDefault="00194FD9" w:rsidP="00194FD9">
      <w:pPr>
        <w:pStyle w:val="Sourcewithforeground"/>
        <w:jc w:val="left"/>
      </w:pPr>
      <w:r w:rsidRPr="00A30882">
        <w:t>        'MessageSave2' =&gt; </w:t>
      </w:r>
      <w:proofErr w:type="spellStart"/>
      <w:r w:rsidRPr="00A30882">
        <w:t>array</w:t>
      </w:r>
      <w:proofErr w:type="spellEnd"/>
      <w:r w:rsidRPr="00A30882">
        <w:t>(</w:t>
      </w:r>
    </w:p>
    <w:p w14:paraId="753964DC" w14:textId="77777777" w:rsidR="00194FD9" w:rsidRPr="00A30882" w:rsidRDefault="00194FD9" w:rsidP="00194FD9">
      <w:pPr>
        <w:pStyle w:val="Sourcewithforeground"/>
        <w:jc w:val="left"/>
      </w:pPr>
      <w:r w:rsidRPr="00A30882">
        <w:t>            '</w:t>
      </w:r>
      <w:proofErr w:type="spellStart"/>
      <w:r w:rsidRPr="00A30882">
        <w:t>ReceiverFilter</w:t>
      </w:r>
      <w:proofErr w:type="spellEnd"/>
      <w:r w:rsidRPr="00A30882">
        <w:t>' =&gt; </w:t>
      </w:r>
      <w:proofErr w:type="spellStart"/>
      <w:r w:rsidRPr="00A30882">
        <w:t>array</w:t>
      </w:r>
      <w:proofErr w:type="spellEnd"/>
      <w:r w:rsidRPr="00A30882">
        <w:t>(</w:t>
      </w:r>
    </w:p>
    <w:p w14:paraId="35DF357F" w14:textId="77777777" w:rsidR="00194FD9" w:rsidRPr="00A30882" w:rsidRDefault="00194FD9" w:rsidP="00194FD9">
      <w:pPr>
        <w:pStyle w:val="Sourcewithforeground"/>
        <w:jc w:val="left"/>
      </w:pPr>
      <w:r w:rsidRPr="00A30882">
        <w:t>                '</w:t>
      </w:r>
      <w:proofErr w:type="spellStart"/>
      <w:r w:rsidRPr="00A30882">
        <w:t>Authority</w:t>
      </w:r>
      <w:proofErr w:type="spellEnd"/>
      <w:r w:rsidRPr="00A30882">
        <w:t>' =&gt; </w:t>
      </w:r>
      <w:proofErr w:type="spellStart"/>
      <w:r w:rsidRPr="00A30882">
        <w:t>array</w:t>
      </w:r>
      <w:proofErr w:type="spellEnd"/>
      <w:r w:rsidRPr="00A30882">
        <w:t>('100001')</w:t>
      </w:r>
    </w:p>
    <w:p w14:paraId="4F14206D" w14:textId="77777777" w:rsidR="00194FD9" w:rsidRPr="00A30882" w:rsidRDefault="00194FD9" w:rsidP="00194FD9">
      <w:pPr>
        <w:pStyle w:val="Sourcewithforeground"/>
        <w:jc w:val="left"/>
      </w:pPr>
      <w:r w:rsidRPr="00A30882">
        <w:t>            ),</w:t>
      </w:r>
    </w:p>
    <w:p w14:paraId="522CE6E3" w14:textId="77777777" w:rsidR="00194FD9" w:rsidRPr="00A30882" w:rsidRDefault="00194FD9" w:rsidP="00194FD9">
      <w:pPr>
        <w:pStyle w:val="Sourcewithforeground"/>
        <w:jc w:val="left"/>
      </w:pPr>
      <w:r w:rsidRPr="00A30882">
        <w:t>            'ChannelVersionURN' =&gt; $channel_version_URN,            </w:t>
      </w:r>
    </w:p>
    <w:p w14:paraId="1FA284E2" w14:textId="77777777" w:rsidR="00194FD9" w:rsidRPr="00A30882" w:rsidRDefault="00194FD9" w:rsidP="00194FD9">
      <w:pPr>
        <w:pStyle w:val="Sourcewithforeground"/>
        <w:jc w:val="left"/>
      </w:pPr>
      <w:r w:rsidRPr="00A30882">
        <w:t>            '</w:t>
      </w:r>
      <w:proofErr w:type="spellStart"/>
      <w:r w:rsidRPr="00A30882">
        <w:t>BussinesMessage</w:t>
      </w:r>
      <w:proofErr w:type="spellEnd"/>
      <w:r w:rsidRPr="00A30882">
        <w:t>' =&gt; </w:t>
      </w:r>
      <w:proofErr w:type="spellStart"/>
      <w:r w:rsidRPr="00A30882">
        <w:t>array</w:t>
      </w:r>
      <w:proofErr w:type="spellEnd"/>
      <w:r w:rsidRPr="00A30882">
        <w:t>(</w:t>
      </w:r>
    </w:p>
    <w:p w14:paraId="38D09397" w14:textId="77777777" w:rsidR="00194FD9" w:rsidRPr="00A30882" w:rsidRDefault="00194FD9" w:rsidP="00194FD9">
      <w:pPr>
        <w:pStyle w:val="Sourcewithforeground"/>
        <w:jc w:val="left"/>
      </w:pPr>
      <w:r w:rsidRPr="00A30882">
        <w:t>                '</w:t>
      </w:r>
      <w:proofErr w:type="spellStart"/>
      <w:r w:rsidRPr="00A30882">
        <w:t>any</w:t>
      </w:r>
      <w:proofErr w:type="spellEnd"/>
      <w:r w:rsidRPr="00A30882">
        <w:t>' =&gt; </w:t>
      </w:r>
      <w:proofErr w:type="spellStart"/>
      <w:r w:rsidRPr="00A30882">
        <w:t>array</w:t>
      </w:r>
      <w:proofErr w:type="spellEnd"/>
      <w:r w:rsidRPr="00A30882">
        <w:t>(</w:t>
      </w:r>
    </w:p>
    <w:p w14:paraId="34BAD841" w14:textId="77777777" w:rsidR="00194FD9" w:rsidRPr="00A30882" w:rsidRDefault="00194FD9" w:rsidP="00194FD9">
      <w:pPr>
        <w:pStyle w:val="Sourcewithforeground"/>
        <w:jc w:val="left"/>
      </w:pPr>
      <w:r w:rsidRPr="00A30882">
        <w:t>                    $dom-&gt;</w:t>
      </w:r>
      <w:proofErr w:type="spellStart"/>
      <w:r w:rsidRPr="00A30882">
        <w:t>saveXML</w:t>
      </w:r>
      <w:proofErr w:type="spellEnd"/>
      <w:r w:rsidRPr="00A30882">
        <w:t>($dom-&gt;</w:t>
      </w:r>
      <w:proofErr w:type="spellStart"/>
      <w:r w:rsidRPr="00A30882">
        <w:t>documentElement</w:t>
      </w:r>
      <w:proofErr w:type="spellEnd"/>
      <w:r w:rsidRPr="00A30882">
        <w:t>)</w:t>
      </w:r>
    </w:p>
    <w:p w14:paraId="7F070BA1" w14:textId="77777777" w:rsidR="00194FD9" w:rsidRPr="00A30882" w:rsidRDefault="00194FD9" w:rsidP="00194FD9">
      <w:pPr>
        <w:pStyle w:val="Sourcewithforeground"/>
        <w:jc w:val="left"/>
      </w:pPr>
      <w:r w:rsidRPr="00A30882">
        <w:t>                )</w:t>
      </w:r>
    </w:p>
    <w:p w14:paraId="4C560D68" w14:textId="77777777" w:rsidR="00194FD9" w:rsidRPr="00A30882" w:rsidRDefault="00194FD9" w:rsidP="00194FD9">
      <w:pPr>
        <w:pStyle w:val="Sourcewithforeground"/>
        <w:jc w:val="left"/>
      </w:pPr>
      <w:r w:rsidRPr="00A30882">
        <w:t>            )</w:t>
      </w:r>
    </w:p>
    <w:p w14:paraId="1C4D3A9B" w14:textId="77777777" w:rsidR="00194FD9" w:rsidRPr="00A30882" w:rsidRDefault="00194FD9" w:rsidP="00194FD9">
      <w:pPr>
        <w:pStyle w:val="Sourcewithforeground"/>
        <w:jc w:val="left"/>
      </w:pPr>
      <w:r w:rsidRPr="00A30882">
        <w:t>        )</w:t>
      </w:r>
    </w:p>
    <w:p w14:paraId="59CE0E65" w14:textId="77777777" w:rsidR="00194FD9" w:rsidRPr="00A30882" w:rsidRDefault="00194FD9" w:rsidP="00194FD9">
      <w:pPr>
        <w:pStyle w:val="Sourcewithforeground"/>
        <w:jc w:val="left"/>
      </w:pPr>
      <w:r w:rsidRPr="00A30882">
        <w:t>    );</w:t>
      </w:r>
    </w:p>
    <w:p w14:paraId="510B1A79" w14:textId="77777777" w:rsidR="00194FD9" w:rsidRPr="00A30882" w:rsidRDefault="00194FD9" w:rsidP="00194FD9">
      <w:pPr>
        <w:pStyle w:val="Sourcewithforeground"/>
        <w:jc w:val="left"/>
      </w:pPr>
    </w:p>
    <w:p w14:paraId="32036F5F" w14:textId="77777777" w:rsidR="00194FD9" w:rsidRPr="00A30882" w:rsidRDefault="00194FD9" w:rsidP="00194FD9">
      <w:pPr>
        <w:pStyle w:val="Sourcewithforeground"/>
        <w:jc w:val="left"/>
      </w:pPr>
      <w:r w:rsidRPr="00A30882">
        <w:t>    $</w:t>
      </w:r>
      <w:proofErr w:type="spellStart"/>
      <w:r w:rsidRPr="00A30882">
        <w:t>method_name</w:t>
      </w:r>
      <w:proofErr w:type="spellEnd"/>
      <w:r w:rsidRPr="00A30882">
        <w:t> = 'SendMessage2';</w:t>
      </w:r>
    </w:p>
    <w:p w14:paraId="48D45A11" w14:textId="77777777" w:rsidR="00194FD9" w:rsidRPr="00A30882" w:rsidRDefault="00194FD9" w:rsidP="00194FD9">
      <w:pPr>
        <w:pStyle w:val="Sourcewithforeground"/>
        <w:jc w:val="left"/>
      </w:pPr>
      <w:r w:rsidRPr="00A30882">
        <w:t>    $result2 = $service2-&gt;__</w:t>
      </w:r>
      <w:proofErr w:type="spellStart"/>
      <w:r w:rsidRPr="00A30882">
        <w:t>soapCall</w:t>
      </w:r>
      <w:proofErr w:type="spellEnd"/>
      <w:r w:rsidRPr="00A30882">
        <w:t>($</w:t>
      </w:r>
      <w:proofErr w:type="spellStart"/>
      <w:r w:rsidRPr="00A30882">
        <w:t>method_name</w:t>
      </w:r>
      <w:proofErr w:type="spellEnd"/>
      <w:r w:rsidRPr="00A30882">
        <w:t>, </w:t>
      </w:r>
      <w:proofErr w:type="spellStart"/>
      <w:r w:rsidRPr="00A30882">
        <w:t>array</w:t>
      </w:r>
      <w:proofErr w:type="spellEnd"/>
      <w:r w:rsidRPr="00A30882">
        <w:t>($</w:t>
      </w:r>
      <w:proofErr w:type="spellStart"/>
      <w:r w:rsidRPr="00A30882">
        <w:t>req</w:t>
      </w:r>
      <w:proofErr w:type="spellEnd"/>
      <w:r w:rsidRPr="00A30882">
        <w:t>));</w:t>
      </w:r>
    </w:p>
    <w:p w14:paraId="15900DC1" w14:textId="77777777" w:rsidR="00194FD9" w:rsidRPr="00A30882" w:rsidRDefault="00194FD9" w:rsidP="00194FD9">
      <w:pPr>
        <w:pStyle w:val="Sourcewithforeground"/>
        <w:jc w:val="left"/>
      </w:pPr>
      <w:r w:rsidRPr="00A30882">
        <w:t>    $ms-&gt;addServiceCallMilestone($service2, $DIT_WCF_service_addr, $method_name);</w:t>
      </w:r>
    </w:p>
    <w:p w14:paraId="526C54D8" w14:textId="77777777" w:rsidR="00194FD9" w:rsidRPr="00A30882" w:rsidRDefault="00194FD9" w:rsidP="00194FD9">
      <w:pPr>
        <w:pStyle w:val="Sourcewithforeground"/>
        <w:jc w:val="left"/>
      </w:pPr>
      <w:r w:rsidRPr="00A30882">
        <w:t>        </w:t>
      </w:r>
    </w:p>
    <w:p w14:paraId="20FFB0FF" w14:textId="77777777" w:rsidR="00194FD9" w:rsidRPr="00A30882" w:rsidRDefault="00194FD9" w:rsidP="00194FD9">
      <w:pPr>
        <w:pStyle w:val="Sourcewithforeground"/>
        <w:jc w:val="left"/>
      </w:pPr>
      <w:r w:rsidRPr="00A30882">
        <w:t>    </w:t>
      </w:r>
    </w:p>
    <w:p w14:paraId="0C35E7E7" w14:textId="77777777" w:rsidR="00194FD9" w:rsidRPr="00A30882" w:rsidRDefault="00194FD9" w:rsidP="00194FD9">
      <w:pPr>
        <w:pStyle w:val="Sourcewithforeground"/>
        <w:jc w:val="left"/>
      </w:pPr>
      <w:r w:rsidRPr="00A30882">
        <w:t>    $ms-&gt;</w:t>
      </w:r>
      <w:proofErr w:type="spellStart"/>
      <w:r w:rsidRPr="00A30882">
        <w:t>fromatXML</w:t>
      </w:r>
      <w:proofErr w:type="spellEnd"/>
      <w:r w:rsidRPr="00A30882">
        <w:t>();</w:t>
      </w:r>
    </w:p>
    <w:p w14:paraId="0B0E446A" w14:textId="77777777" w:rsidR="00194FD9" w:rsidRPr="00A30882" w:rsidRDefault="00194FD9" w:rsidP="00194FD9">
      <w:pPr>
        <w:pStyle w:val="Sourcewithforeground"/>
        <w:jc w:val="left"/>
      </w:pPr>
      <w:r w:rsidRPr="00A30882">
        <w:t>    </w:t>
      </w:r>
      <w:proofErr w:type="spellStart"/>
      <w:r w:rsidRPr="00A30882">
        <w:t>echo</w:t>
      </w:r>
      <w:proofErr w:type="spellEnd"/>
      <w:r w:rsidRPr="00A30882">
        <w:t> $ms-&gt;</w:t>
      </w:r>
      <w:proofErr w:type="spellStart"/>
      <w:r w:rsidRPr="00A30882">
        <w:t>getJSON</w:t>
      </w:r>
      <w:proofErr w:type="spellEnd"/>
      <w:r w:rsidRPr="00A30882">
        <w:t>();</w:t>
      </w:r>
    </w:p>
    <w:p w14:paraId="3D635287" w14:textId="77777777" w:rsidR="00194FD9" w:rsidRPr="00A30882" w:rsidRDefault="00194FD9" w:rsidP="00194FD9">
      <w:pPr>
        <w:pStyle w:val="Sourcewithforeground"/>
        <w:jc w:val="left"/>
      </w:pPr>
      <w:r w:rsidRPr="00A30882">
        <w:t>    </w:t>
      </w:r>
    </w:p>
    <w:p w14:paraId="2661CB7A" w14:textId="77777777" w:rsidR="00194FD9" w:rsidRPr="00A30882" w:rsidRDefault="00194FD9" w:rsidP="00194FD9">
      <w:pPr>
        <w:pStyle w:val="Sourcewithforeground"/>
        <w:jc w:val="left"/>
      </w:pPr>
      <w:r w:rsidRPr="00A30882">
        <w:t>} </w:t>
      </w:r>
      <w:proofErr w:type="spellStart"/>
      <w:r w:rsidRPr="00A30882">
        <w:t>catch</w:t>
      </w:r>
      <w:proofErr w:type="spellEnd"/>
      <w:r w:rsidRPr="00A30882">
        <w:t> (</w:t>
      </w:r>
      <w:proofErr w:type="spellStart"/>
      <w:r w:rsidRPr="00A30882">
        <w:t>SoapFault</w:t>
      </w:r>
      <w:proofErr w:type="spellEnd"/>
      <w:r w:rsidRPr="00A30882">
        <w:t> $</w:t>
      </w:r>
      <w:proofErr w:type="spellStart"/>
      <w:r w:rsidRPr="00A30882">
        <w:t>fault</w:t>
      </w:r>
      <w:proofErr w:type="spellEnd"/>
      <w:r w:rsidRPr="00A30882">
        <w:t>) {</w:t>
      </w:r>
    </w:p>
    <w:p w14:paraId="10C7D746" w14:textId="77777777" w:rsidR="00194FD9" w:rsidRPr="00A30882" w:rsidRDefault="00194FD9" w:rsidP="00194FD9">
      <w:pPr>
        <w:pStyle w:val="Sourcewithforeground"/>
        <w:jc w:val="left"/>
      </w:pPr>
      <w:r w:rsidRPr="00A30882">
        <w:t>    </w:t>
      </w:r>
      <w:proofErr w:type="spellStart"/>
      <w:r w:rsidRPr="00A30882">
        <w:t>echo</w:t>
      </w:r>
      <w:proofErr w:type="spellEnd"/>
      <w:r w:rsidRPr="00A30882">
        <w:t> $</w:t>
      </w:r>
      <w:proofErr w:type="spellStart"/>
      <w:r w:rsidRPr="00A30882">
        <w:t>fault</w:t>
      </w:r>
      <w:proofErr w:type="spellEnd"/>
      <w:r w:rsidRPr="00A30882">
        <w:t>;</w:t>
      </w:r>
    </w:p>
    <w:p w14:paraId="5D9A44A3" w14:textId="77777777" w:rsidR="00194FD9" w:rsidRPr="00A30882" w:rsidRDefault="00194FD9" w:rsidP="00194FD9">
      <w:pPr>
        <w:pStyle w:val="Sourcewithforeground"/>
        <w:jc w:val="left"/>
      </w:pPr>
      <w:r w:rsidRPr="00A30882">
        <w:t>}</w:t>
      </w:r>
    </w:p>
    <w:p w14:paraId="02480180" w14:textId="77777777" w:rsidR="00194FD9" w:rsidRPr="00A30882" w:rsidRDefault="00194FD9" w:rsidP="00194FD9">
      <w:pPr>
        <w:pStyle w:val="Sourcewithforeground"/>
        <w:jc w:val="left"/>
      </w:pPr>
      <w:r w:rsidRPr="00A30882">
        <w:t>} </w:t>
      </w:r>
      <w:proofErr w:type="spellStart"/>
      <w:r w:rsidRPr="00A30882">
        <w:t>catch</w:t>
      </w:r>
      <w:proofErr w:type="spellEnd"/>
      <w:r w:rsidRPr="00A30882">
        <w:t> (</w:t>
      </w:r>
      <w:proofErr w:type="spellStart"/>
      <w:r w:rsidRPr="00A30882">
        <w:t>Exception</w:t>
      </w:r>
      <w:proofErr w:type="spellEnd"/>
      <w:r w:rsidRPr="00A30882">
        <w:t> $</w:t>
      </w:r>
      <w:proofErr w:type="spellStart"/>
      <w:r w:rsidRPr="00A30882">
        <w:t>ex</w:t>
      </w:r>
      <w:proofErr w:type="spellEnd"/>
      <w:r w:rsidRPr="00A30882">
        <w:t>)  {</w:t>
      </w:r>
    </w:p>
    <w:p w14:paraId="1F6E4EA3" w14:textId="77777777" w:rsidR="00194FD9" w:rsidRPr="00A30882" w:rsidRDefault="00194FD9" w:rsidP="00194FD9">
      <w:pPr>
        <w:pStyle w:val="Sourcewithforeground"/>
        <w:jc w:val="left"/>
      </w:pPr>
      <w:r w:rsidRPr="00A30882">
        <w:t>    </w:t>
      </w:r>
      <w:proofErr w:type="spellStart"/>
      <w:r w:rsidRPr="00A30882">
        <w:t>var_dump</w:t>
      </w:r>
      <w:proofErr w:type="spellEnd"/>
      <w:r w:rsidRPr="00A30882">
        <w:t>($</w:t>
      </w:r>
      <w:proofErr w:type="spellStart"/>
      <w:r w:rsidRPr="00A30882">
        <w:t>ex</w:t>
      </w:r>
      <w:proofErr w:type="spellEnd"/>
      <w:r w:rsidRPr="00A30882">
        <w:t>);</w:t>
      </w:r>
    </w:p>
    <w:p w14:paraId="4DE51B50" w14:textId="4449C992" w:rsidR="00194FD9" w:rsidRPr="00A30882" w:rsidRDefault="00194FD9" w:rsidP="00194FD9">
      <w:pPr>
        <w:pStyle w:val="Sourcewithforeground"/>
        <w:jc w:val="left"/>
      </w:pPr>
      <w:r w:rsidRPr="00A30882">
        <w:t>}</w:t>
      </w:r>
    </w:p>
    <w:p w14:paraId="6362EB03" w14:textId="390B7ABE" w:rsidR="00194FD9" w:rsidRPr="00A30882" w:rsidRDefault="00194FD9" w:rsidP="00194FD9">
      <w:pPr>
        <w:pStyle w:val="Sourcewithforeground"/>
        <w:jc w:val="left"/>
      </w:pPr>
      <w:r w:rsidRPr="00A30882">
        <w:lastRenderedPageBreak/>
        <w:t>?&gt;</w:t>
      </w:r>
    </w:p>
    <w:p w14:paraId="3C734714" w14:textId="77777777" w:rsidR="00634DC3" w:rsidRPr="00A30882" w:rsidRDefault="00634DC3" w:rsidP="00634DC3">
      <w:pPr>
        <w:pStyle w:val="Pictureposition"/>
      </w:pPr>
      <w:r w:rsidRPr="00A30882">
        <w:rPr>
          <w:noProof/>
          <w:lang w:val="en-US"/>
        </w:rPr>
        <w:drawing>
          <wp:inline distT="0" distB="0" distL="0" distR="0" wp14:anchorId="10B19F93" wp14:editId="09438A8B">
            <wp:extent cx="5486400" cy="1045845"/>
            <wp:effectExtent l="0" t="0" r="0" b="1905"/>
            <wp:docPr id="44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1045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7A96B2" w14:textId="0B2AC307" w:rsidR="00634DC3" w:rsidRPr="00A30882" w:rsidRDefault="008C1677" w:rsidP="00634DC3">
      <w:pPr>
        <w:pStyle w:val="Picturecaption"/>
      </w:pPr>
      <w:fldSimple w:instr=" SEQ Attēls \* ARABIC ">
        <w:bookmarkStart w:id="182" w:name="_Toc110419785"/>
        <w:r w:rsidR="00B93481">
          <w:rPr>
            <w:noProof/>
          </w:rPr>
          <w:t>36</w:t>
        </w:r>
      </w:fldSimple>
      <w:r w:rsidR="00957D4C" w:rsidRPr="00A30882">
        <w:t>.</w:t>
      </w:r>
      <w:r w:rsidR="00634DC3" w:rsidRPr="00A30882">
        <w:t>attēls. Izveidotais ziņojums</w:t>
      </w:r>
      <w:bookmarkEnd w:id="182"/>
    </w:p>
    <w:p w14:paraId="52F3E8A1" w14:textId="77777777" w:rsidR="00634DC3" w:rsidRPr="00A30882" w:rsidRDefault="00634DC3" w:rsidP="00634DC3">
      <w:pPr>
        <w:pStyle w:val="Heading4"/>
      </w:pPr>
      <w:bookmarkStart w:id="183" w:name="_Toc110419738"/>
      <w:r w:rsidRPr="00A30882">
        <w:t>Ziņojumu dzēšana (</w:t>
      </w:r>
      <w:proofErr w:type="spellStart"/>
      <w:r w:rsidRPr="00A30882">
        <w:t>MessageDelete</w:t>
      </w:r>
      <w:proofErr w:type="spellEnd"/>
      <w:r w:rsidRPr="00A30882">
        <w:t>)</w:t>
      </w:r>
      <w:bookmarkEnd w:id="183"/>
    </w:p>
    <w:p w14:paraId="72304AA4" w14:textId="34E56162" w:rsidR="00634DC3" w:rsidRPr="00A30882" w:rsidRDefault="00634DC3" w:rsidP="00634DC3">
      <w:r w:rsidRPr="00A30882">
        <w:t>No kanāla tiek dz</w:t>
      </w:r>
      <w:r w:rsidR="00957D4C" w:rsidRPr="00A30882">
        <w:t>ē</w:t>
      </w:r>
      <w:r w:rsidRPr="00A30882">
        <w:t>sti ziņojumi:</w:t>
      </w:r>
    </w:p>
    <w:p w14:paraId="1E225570" w14:textId="77777777" w:rsidR="00D43083" w:rsidRPr="00A30882" w:rsidRDefault="00D43083" w:rsidP="00D43083">
      <w:pPr>
        <w:pStyle w:val="Sourcewithforeground"/>
        <w:jc w:val="left"/>
      </w:pPr>
      <w:r w:rsidRPr="00A30882">
        <w:t>&lt;?</w:t>
      </w:r>
      <w:proofErr w:type="spellStart"/>
      <w:r w:rsidRPr="00A30882">
        <w:t>php</w:t>
      </w:r>
      <w:proofErr w:type="spellEnd"/>
    </w:p>
    <w:p w14:paraId="26347A9D" w14:textId="77777777" w:rsidR="00D43083" w:rsidRPr="00A30882" w:rsidRDefault="00D43083" w:rsidP="00D43083">
      <w:pPr>
        <w:pStyle w:val="Sourcewithforeground"/>
        <w:jc w:val="left"/>
      </w:pPr>
      <w:proofErr w:type="spellStart"/>
      <w:r w:rsidRPr="00A30882">
        <w:t>header</w:t>
      </w:r>
      <w:proofErr w:type="spellEnd"/>
      <w:r w:rsidRPr="00A30882">
        <w:t>("</w:t>
      </w:r>
      <w:proofErr w:type="spellStart"/>
      <w:r w:rsidRPr="00A30882">
        <w:t>Content-Type</w:t>
      </w:r>
      <w:proofErr w:type="spellEnd"/>
      <w:r w:rsidRPr="00A30882">
        <w:t>: </w:t>
      </w:r>
      <w:proofErr w:type="spellStart"/>
      <w:r w:rsidRPr="00A30882">
        <w:t>application</w:t>
      </w:r>
      <w:proofErr w:type="spellEnd"/>
      <w:r w:rsidRPr="00A30882">
        <w:t>/</w:t>
      </w:r>
      <w:proofErr w:type="spellStart"/>
      <w:r w:rsidRPr="00A30882">
        <w:t>json</w:t>
      </w:r>
      <w:proofErr w:type="spellEnd"/>
      <w:r w:rsidRPr="00A30882">
        <w:t>; </w:t>
      </w:r>
      <w:proofErr w:type="spellStart"/>
      <w:r w:rsidRPr="00A30882">
        <w:t>charset</w:t>
      </w:r>
      <w:proofErr w:type="spellEnd"/>
      <w:r w:rsidRPr="00A30882">
        <w:t>=UTF-8");</w:t>
      </w:r>
    </w:p>
    <w:p w14:paraId="4650931B" w14:textId="77777777" w:rsidR="00D43083" w:rsidRPr="00A30882" w:rsidRDefault="00D43083" w:rsidP="00D43083">
      <w:pPr>
        <w:pStyle w:val="Sourcewithforeground"/>
        <w:jc w:val="left"/>
      </w:pPr>
    </w:p>
    <w:p w14:paraId="1C2843E2" w14:textId="77777777" w:rsidR="00D43083" w:rsidRPr="00A30882" w:rsidRDefault="00D43083" w:rsidP="00D43083">
      <w:pPr>
        <w:pStyle w:val="Sourcewithforeground"/>
        <w:jc w:val="left"/>
      </w:pPr>
      <w:proofErr w:type="spellStart"/>
      <w:r w:rsidRPr="00A30882">
        <w:t>require_once</w:t>
      </w:r>
      <w:proofErr w:type="spellEnd"/>
      <w:r w:rsidRPr="00A30882">
        <w:t>('</w:t>
      </w:r>
      <w:proofErr w:type="spellStart"/>
      <w:r w:rsidRPr="00A30882">
        <w:t>lib</w:t>
      </w:r>
      <w:proofErr w:type="spellEnd"/>
      <w:r w:rsidRPr="00A30882">
        <w:t>/</w:t>
      </w:r>
      <w:proofErr w:type="spellStart"/>
      <w:r w:rsidRPr="00A30882">
        <w:t>milestone.php</w:t>
      </w:r>
      <w:proofErr w:type="spellEnd"/>
      <w:r w:rsidRPr="00A30882">
        <w:t>'); </w:t>
      </w:r>
    </w:p>
    <w:p w14:paraId="4FC0FD1B" w14:textId="77777777" w:rsidR="00D43083" w:rsidRPr="00A30882" w:rsidRDefault="00D43083" w:rsidP="00D43083">
      <w:pPr>
        <w:pStyle w:val="Sourcewithforeground"/>
        <w:jc w:val="left"/>
      </w:pPr>
      <w:proofErr w:type="spellStart"/>
      <w:r w:rsidRPr="00A30882">
        <w:t>require_once</w:t>
      </w:r>
      <w:proofErr w:type="spellEnd"/>
      <w:r w:rsidRPr="00A30882">
        <w:t>('</w:t>
      </w:r>
      <w:proofErr w:type="spellStart"/>
      <w:r w:rsidRPr="00A30882">
        <w:t>client.my.php</w:t>
      </w:r>
      <w:proofErr w:type="spellEnd"/>
      <w:r w:rsidRPr="00A30882">
        <w:t>');</w:t>
      </w:r>
    </w:p>
    <w:p w14:paraId="39BAE401" w14:textId="77777777" w:rsidR="00D43083" w:rsidRPr="00A30882" w:rsidRDefault="00D43083" w:rsidP="00D43083">
      <w:pPr>
        <w:pStyle w:val="Sourcewithforeground"/>
        <w:jc w:val="left"/>
      </w:pPr>
    </w:p>
    <w:p w14:paraId="51C9C31E" w14:textId="77777777" w:rsidR="00D43083" w:rsidRPr="00A30882" w:rsidRDefault="00D43083" w:rsidP="00D43083">
      <w:pPr>
        <w:pStyle w:val="Sourcewithforeground"/>
        <w:jc w:val="left"/>
      </w:pPr>
      <w:proofErr w:type="spellStart"/>
      <w:r w:rsidRPr="00A30882">
        <w:t>require_once</w:t>
      </w:r>
      <w:proofErr w:type="spellEnd"/>
      <w:r w:rsidRPr="00A30882">
        <w:t>('</w:t>
      </w:r>
      <w:proofErr w:type="spellStart"/>
      <w:r w:rsidRPr="00A30882">
        <w:t>config.php</w:t>
      </w:r>
      <w:proofErr w:type="spellEnd"/>
      <w:r w:rsidRPr="00A30882">
        <w:t>');</w:t>
      </w:r>
    </w:p>
    <w:p w14:paraId="444F3E0C" w14:textId="77777777" w:rsidR="00D43083" w:rsidRPr="00A30882" w:rsidRDefault="00D43083" w:rsidP="00D43083">
      <w:pPr>
        <w:pStyle w:val="Sourcewithforeground"/>
        <w:jc w:val="left"/>
      </w:pPr>
    </w:p>
    <w:p w14:paraId="2F0C3EA2" w14:textId="77777777" w:rsidR="00D43083" w:rsidRPr="00A30882" w:rsidRDefault="00D43083" w:rsidP="00D43083">
      <w:pPr>
        <w:pStyle w:val="Sourcewithforeground"/>
        <w:jc w:val="left"/>
      </w:pPr>
      <w:r w:rsidRPr="00A30882">
        <w:t>$</w:t>
      </w:r>
      <w:proofErr w:type="spellStart"/>
      <w:r w:rsidRPr="00A30882">
        <w:t>sts</w:t>
      </w:r>
      <w:proofErr w:type="spellEnd"/>
      <w:r w:rsidRPr="00A30882">
        <w:t> = </w:t>
      </w:r>
      <w:proofErr w:type="spellStart"/>
      <w:r w:rsidRPr="00A30882">
        <w:t>new</w:t>
      </w:r>
      <w:proofErr w:type="spellEnd"/>
      <w:r w:rsidRPr="00A30882">
        <w:t> </w:t>
      </w:r>
      <w:proofErr w:type="spellStart"/>
      <w:r w:rsidRPr="00A30882">
        <w:t>STSClient</w:t>
      </w:r>
      <w:proofErr w:type="spellEnd"/>
      <w:r w:rsidRPr="00A30882">
        <w:t>(NULL, </w:t>
      </w:r>
      <w:proofErr w:type="spellStart"/>
      <w:r w:rsidRPr="00A30882">
        <w:t>array</w:t>
      </w:r>
      <w:proofErr w:type="spellEnd"/>
      <w:r w:rsidRPr="00A30882">
        <w:t>(</w:t>
      </w:r>
    </w:p>
    <w:p w14:paraId="03CB9264" w14:textId="77777777" w:rsidR="00D43083" w:rsidRPr="00A30882" w:rsidRDefault="00D43083" w:rsidP="00D43083">
      <w:pPr>
        <w:pStyle w:val="Sourcewithforeground"/>
        <w:jc w:val="left"/>
      </w:pPr>
      <w:r w:rsidRPr="00A30882">
        <w:t>                            '</w:t>
      </w:r>
      <w:proofErr w:type="spellStart"/>
      <w:r w:rsidRPr="00A30882">
        <w:t>trace</w:t>
      </w:r>
      <w:proofErr w:type="spellEnd"/>
      <w:r w:rsidRPr="00A30882">
        <w:t>' =&gt; 1,</w:t>
      </w:r>
    </w:p>
    <w:p w14:paraId="33BBA905" w14:textId="77777777" w:rsidR="00D43083" w:rsidRPr="00A30882" w:rsidRDefault="00D43083" w:rsidP="00D43083">
      <w:pPr>
        <w:pStyle w:val="Sourcewithforeground"/>
        <w:jc w:val="left"/>
      </w:pPr>
      <w:r w:rsidRPr="00A30882">
        <w:t>                            'location' =&gt; $sts_address.'/trust/13/usernamemixed',</w:t>
      </w:r>
    </w:p>
    <w:p w14:paraId="4150027A" w14:textId="77777777" w:rsidR="00D43083" w:rsidRPr="00A30882" w:rsidRDefault="00D43083" w:rsidP="00D43083">
      <w:pPr>
        <w:pStyle w:val="Sourcewithforeground"/>
        <w:jc w:val="left"/>
      </w:pPr>
      <w:r w:rsidRPr="00A30882">
        <w:t>                            'uri' =&gt; 'http://docs.oasis-open.org/ws-sx/ws-trust/200512',</w:t>
      </w:r>
    </w:p>
    <w:p w14:paraId="357BDE1C" w14:textId="77777777" w:rsidR="00D43083" w:rsidRPr="00A30882" w:rsidRDefault="00D43083" w:rsidP="00D43083">
      <w:pPr>
        <w:pStyle w:val="Sourcewithforeground"/>
        <w:jc w:val="left"/>
      </w:pPr>
      <w:r w:rsidRPr="00A30882">
        <w:t>                            '</w:t>
      </w:r>
      <w:proofErr w:type="spellStart"/>
      <w:r w:rsidRPr="00A30882">
        <w:t>exceptions</w:t>
      </w:r>
      <w:proofErr w:type="spellEnd"/>
      <w:r w:rsidRPr="00A30882">
        <w:t>' =&gt; TRUE,</w:t>
      </w:r>
    </w:p>
    <w:p w14:paraId="6C049F34" w14:textId="77777777" w:rsidR="00D43083" w:rsidRPr="00A30882" w:rsidRDefault="00D43083" w:rsidP="00D43083">
      <w:pPr>
        <w:pStyle w:val="Sourcewithforeground"/>
        <w:jc w:val="left"/>
      </w:pPr>
      <w:r w:rsidRPr="00A30882">
        <w:t>                            '</w:t>
      </w:r>
      <w:proofErr w:type="spellStart"/>
      <w:r w:rsidRPr="00A30882">
        <w:t>style</w:t>
      </w:r>
      <w:proofErr w:type="spellEnd"/>
      <w:r w:rsidRPr="00A30882">
        <w:t>'    =&gt; SOAP_DOCUMENT,</w:t>
      </w:r>
    </w:p>
    <w:p w14:paraId="085C6F3A" w14:textId="77777777" w:rsidR="00D43083" w:rsidRPr="00A30882" w:rsidRDefault="00D43083" w:rsidP="00D43083">
      <w:pPr>
        <w:pStyle w:val="Sourcewithforeground"/>
        <w:jc w:val="left"/>
      </w:pPr>
      <w:r w:rsidRPr="00A30882">
        <w:t>                            '</w:t>
      </w:r>
      <w:proofErr w:type="spellStart"/>
      <w:r w:rsidRPr="00A30882">
        <w:t>use</w:t>
      </w:r>
      <w:proofErr w:type="spellEnd"/>
      <w:r w:rsidRPr="00A30882">
        <w:t>'      =&gt; SOAP_LITERAL,</w:t>
      </w:r>
    </w:p>
    <w:p w14:paraId="5D23B5BF" w14:textId="77777777" w:rsidR="00D43083" w:rsidRPr="00A30882" w:rsidRDefault="00D43083" w:rsidP="00D43083">
      <w:pPr>
        <w:pStyle w:val="Sourcewithforeground"/>
        <w:jc w:val="left"/>
      </w:pPr>
      <w:r w:rsidRPr="00A30882">
        <w:t>                            '</w:t>
      </w:r>
      <w:proofErr w:type="spellStart"/>
      <w:r w:rsidRPr="00A30882">
        <w:t>soap_version</w:t>
      </w:r>
      <w:proofErr w:type="spellEnd"/>
      <w:r w:rsidRPr="00A30882">
        <w:t>' =&gt; SOAP_1_2</w:t>
      </w:r>
    </w:p>
    <w:p w14:paraId="3E004AA3" w14:textId="77777777" w:rsidR="00D43083" w:rsidRPr="00A30882" w:rsidRDefault="00D43083" w:rsidP="00D43083">
      <w:pPr>
        <w:pStyle w:val="Sourcewithforeground"/>
        <w:jc w:val="left"/>
      </w:pPr>
      <w:r w:rsidRPr="00A30882">
        <w:t>                            ));</w:t>
      </w:r>
    </w:p>
    <w:p w14:paraId="2C3C186C" w14:textId="77777777" w:rsidR="00D43083" w:rsidRPr="00A30882" w:rsidRDefault="00D43083" w:rsidP="00D43083">
      <w:pPr>
        <w:pStyle w:val="Sourcewithforeground"/>
        <w:jc w:val="left"/>
      </w:pPr>
    </w:p>
    <w:p w14:paraId="1881AC79" w14:textId="77777777" w:rsidR="00D43083" w:rsidRPr="00A30882" w:rsidRDefault="00D43083" w:rsidP="00D43083">
      <w:pPr>
        <w:pStyle w:val="Sourcewithforeground"/>
        <w:jc w:val="left"/>
      </w:pPr>
      <w:r w:rsidRPr="00A30882">
        <w:t>                            $service2 = new mySOAP($DIT_WCF_service_addr.'?wsdl', array(</w:t>
      </w:r>
    </w:p>
    <w:p w14:paraId="41C24B24" w14:textId="77777777" w:rsidR="00D43083" w:rsidRPr="00A30882" w:rsidRDefault="00D43083" w:rsidP="00D43083">
      <w:pPr>
        <w:pStyle w:val="Sourcewithforeground"/>
        <w:jc w:val="left"/>
      </w:pPr>
      <w:r w:rsidRPr="00A30882">
        <w:t>                            '</w:t>
      </w:r>
      <w:proofErr w:type="spellStart"/>
      <w:r w:rsidRPr="00A30882">
        <w:t>exceptions</w:t>
      </w:r>
      <w:proofErr w:type="spellEnd"/>
      <w:r w:rsidRPr="00A30882">
        <w:t>' =&gt; TRUE,</w:t>
      </w:r>
    </w:p>
    <w:p w14:paraId="55C96BDC" w14:textId="77777777" w:rsidR="00D43083" w:rsidRPr="00A30882" w:rsidRDefault="00D43083" w:rsidP="00D43083">
      <w:pPr>
        <w:pStyle w:val="Sourcewithforeground"/>
        <w:jc w:val="left"/>
      </w:pPr>
      <w:r w:rsidRPr="00A30882">
        <w:t>                            '</w:t>
      </w:r>
      <w:proofErr w:type="spellStart"/>
      <w:r w:rsidRPr="00A30882">
        <w:t>soap_version</w:t>
      </w:r>
      <w:proofErr w:type="spellEnd"/>
      <w:r w:rsidRPr="00A30882">
        <w:t>' =&gt; SOAP_1_2,</w:t>
      </w:r>
    </w:p>
    <w:p w14:paraId="2B3BB136" w14:textId="77777777" w:rsidR="00D43083" w:rsidRPr="00A30882" w:rsidRDefault="00D43083" w:rsidP="00D43083">
      <w:pPr>
        <w:pStyle w:val="Sourcewithforeground"/>
        <w:jc w:val="left"/>
      </w:pPr>
      <w:r w:rsidRPr="00A30882">
        <w:t>                            'location' =&gt; $DIT_WCF_service_addr.'/ws2007FederationNoSct',</w:t>
      </w:r>
    </w:p>
    <w:p w14:paraId="2C0A39BD" w14:textId="77777777" w:rsidR="00D43083" w:rsidRPr="00A30882" w:rsidRDefault="00D43083" w:rsidP="00D43083">
      <w:pPr>
        <w:pStyle w:val="Sourcewithforeground"/>
        <w:jc w:val="left"/>
      </w:pPr>
      <w:r w:rsidRPr="00A30882">
        <w:t>                            '</w:t>
      </w:r>
      <w:proofErr w:type="spellStart"/>
      <w:r w:rsidRPr="00A30882">
        <w:t>trace</w:t>
      </w:r>
      <w:proofErr w:type="spellEnd"/>
      <w:r w:rsidRPr="00A30882">
        <w:t>' =&gt; 1));</w:t>
      </w:r>
    </w:p>
    <w:p w14:paraId="1F55C853" w14:textId="77777777" w:rsidR="00D43083" w:rsidRPr="00A30882" w:rsidRDefault="00D43083" w:rsidP="00D43083">
      <w:pPr>
        <w:pStyle w:val="Sourcewithforeground"/>
        <w:jc w:val="left"/>
      </w:pPr>
      <w:r w:rsidRPr="00A30882">
        <w:t>                                         </w:t>
      </w:r>
    </w:p>
    <w:p w14:paraId="38F2E8A0" w14:textId="77777777" w:rsidR="00D43083" w:rsidRPr="00A30882" w:rsidRDefault="00D43083" w:rsidP="00D43083">
      <w:pPr>
        <w:pStyle w:val="Sourcewithforeground"/>
        <w:jc w:val="left"/>
      </w:pPr>
      <w:r w:rsidRPr="00A30882">
        <w:t>$ms = </w:t>
      </w:r>
      <w:proofErr w:type="spellStart"/>
      <w:r w:rsidRPr="00A30882">
        <w:t>Milestone</w:t>
      </w:r>
      <w:proofErr w:type="spellEnd"/>
      <w:r w:rsidRPr="00A30882">
        <w:t>::</w:t>
      </w:r>
      <w:proofErr w:type="spellStart"/>
      <w:r w:rsidRPr="00A30882">
        <w:t>getInstance</w:t>
      </w:r>
      <w:proofErr w:type="spellEnd"/>
      <w:r w:rsidRPr="00A30882">
        <w:t>();</w:t>
      </w:r>
    </w:p>
    <w:p w14:paraId="59D31F1C" w14:textId="77777777" w:rsidR="00D43083" w:rsidRPr="00A30882" w:rsidRDefault="00D43083" w:rsidP="00D43083">
      <w:pPr>
        <w:pStyle w:val="Sourcewithforeground"/>
        <w:jc w:val="left"/>
      </w:pPr>
      <w:r w:rsidRPr="00A30882">
        <w:t>                                        </w:t>
      </w:r>
    </w:p>
    <w:p w14:paraId="135D5EF9" w14:textId="77777777" w:rsidR="00D43083" w:rsidRPr="00A30882" w:rsidRDefault="00D43083" w:rsidP="00D43083">
      <w:pPr>
        <w:pStyle w:val="Sourcewithforeground"/>
        <w:jc w:val="left"/>
      </w:pPr>
      <w:proofErr w:type="spellStart"/>
      <w:r w:rsidRPr="00A30882">
        <w:t>try</w:t>
      </w:r>
      <w:proofErr w:type="spellEnd"/>
      <w:r w:rsidRPr="00A30882">
        <w:t> {                                         </w:t>
      </w:r>
    </w:p>
    <w:p w14:paraId="00113C38" w14:textId="77777777" w:rsidR="00D43083" w:rsidRPr="00A30882" w:rsidRDefault="00D43083" w:rsidP="00D43083">
      <w:pPr>
        <w:pStyle w:val="Sourcewithforeground"/>
        <w:jc w:val="left"/>
      </w:pPr>
      <w:proofErr w:type="spellStart"/>
      <w:r w:rsidRPr="00A30882">
        <w:t>try</w:t>
      </w:r>
      <w:proofErr w:type="spellEnd"/>
      <w:r w:rsidRPr="00A30882">
        <w:t> {</w:t>
      </w:r>
    </w:p>
    <w:p w14:paraId="303FE7F1" w14:textId="77777777" w:rsidR="00D43083" w:rsidRPr="00A30882" w:rsidRDefault="00D43083" w:rsidP="00D43083">
      <w:pPr>
        <w:pStyle w:val="Sourcewithforeground"/>
        <w:jc w:val="left"/>
      </w:pPr>
      <w:r w:rsidRPr="00A30882">
        <w:t>    // set </w:t>
      </w:r>
      <w:proofErr w:type="spellStart"/>
      <w:r w:rsidRPr="00A30882">
        <w:t>UsernameToken</w:t>
      </w:r>
      <w:proofErr w:type="spellEnd"/>
      <w:r w:rsidRPr="00A30882">
        <w:t> </w:t>
      </w:r>
      <w:proofErr w:type="spellStart"/>
      <w:r w:rsidRPr="00A30882">
        <w:t>variables</w:t>
      </w:r>
      <w:proofErr w:type="spellEnd"/>
      <w:r w:rsidRPr="00A30882">
        <w:t> </w:t>
      </w:r>
      <w:proofErr w:type="spellStart"/>
      <w:r w:rsidRPr="00A30882">
        <w:t>and</w:t>
      </w:r>
      <w:proofErr w:type="spellEnd"/>
      <w:r w:rsidRPr="00A30882">
        <w:t> </w:t>
      </w:r>
      <w:proofErr w:type="spellStart"/>
      <w:r w:rsidRPr="00A30882">
        <w:t>request</w:t>
      </w:r>
      <w:proofErr w:type="spellEnd"/>
      <w:r w:rsidRPr="00A30882">
        <w:t> </w:t>
      </w:r>
      <w:proofErr w:type="spellStart"/>
      <w:r w:rsidRPr="00A30882">
        <w:t>for</w:t>
      </w:r>
      <w:proofErr w:type="spellEnd"/>
      <w:r w:rsidRPr="00A30882">
        <w:t> </w:t>
      </w:r>
      <w:proofErr w:type="spellStart"/>
      <w:r w:rsidRPr="00A30882">
        <w:t>tokens</w:t>
      </w:r>
      <w:proofErr w:type="spellEnd"/>
    </w:p>
    <w:p w14:paraId="1EB1D9DA" w14:textId="77777777" w:rsidR="00D43083" w:rsidRPr="00A30882" w:rsidRDefault="00D43083" w:rsidP="00D43083">
      <w:pPr>
        <w:pStyle w:val="Sourcewithforeground"/>
        <w:jc w:val="left"/>
      </w:pPr>
      <w:r w:rsidRPr="00A30882">
        <w:t>    $</w:t>
      </w:r>
      <w:proofErr w:type="spellStart"/>
      <w:r w:rsidRPr="00A30882">
        <w:t>username</w:t>
      </w:r>
      <w:proofErr w:type="spellEnd"/>
      <w:r w:rsidRPr="00A30882">
        <w:t> = '</w:t>
      </w:r>
      <w:proofErr w:type="spellStart"/>
      <w:r w:rsidRPr="00A30882">
        <w:t>DitAdmin</w:t>
      </w:r>
      <w:proofErr w:type="spellEnd"/>
      <w:r w:rsidRPr="00A30882">
        <w:t>';</w:t>
      </w:r>
    </w:p>
    <w:p w14:paraId="27FF4462" w14:textId="5BBD9CDE" w:rsidR="00D43083" w:rsidRPr="00A30882" w:rsidRDefault="00D43083" w:rsidP="00D43083">
      <w:pPr>
        <w:pStyle w:val="Sourcewithforeground"/>
        <w:jc w:val="left"/>
      </w:pPr>
      <w:r w:rsidRPr="00A30882">
        <w:t>    $</w:t>
      </w:r>
      <w:proofErr w:type="spellStart"/>
      <w:r w:rsidRPr="00A30882">
        <w:t>password</w:t>
      </w:r>
      <w:proofErr w:type="spellEnd"/>
      <w:r w:rsidRPr="00A30882">
        <w:t> = '</w:t>
      </w:r>
      <w:proofErr w:type="spellStart"/>
      <w:r w:rsidR="004756B8">
        <w:t>Password</w:t>
      </w:r>
      <w:proofErr w:type="spellEnd"/>
      <w:r w:rsidRPr="00A30882">
        <w:t>';</w:t>
      </w:r>
    </w:p>
    <w:p w14:paraId="06EF2252" w14:textId="77777777" w:rsidR="00D43083" w:rsidRPr="00A30882" w:rsidRDefault="00D43083" w:rsidP="00D43083">
      <w:pPr>
        <w:pStyle w:val="Sourcewithforeground"/>
        <w:jc w:val="left"/>
      </w:pPr>
      <w:r w:rsidRPr="00A30882">
        <w:lastRenderedPageBreak/>
        <w:t>    </w:t>
      </w:r>
    </w:p>
    <w:p w14:paraId="1F04588A" w14:textId="77777777" w:rsidR="00D43083" w:rsidRPr="00A30882" w:rsidRDefault="00D43083" w:rsidP="00D43083">
      <w:pPr>
        <w:pStyle w:val="Sourcewithforeground"/>
        <w:jc w:val="left"/>
      </w:pPr>
      <w:r w:rsidRPr="00A30882">
        <w:t>    $claims[] = array('uri' =&gt; "http://www.oasis-open.org/RSA2004/attributes/AUTHORITY");</w:t>
      </w:r>
    </w:p>
    <w:p w14:paraId="04C57B2E" w14:textId="77777777" w:rsidR="00D43083" w:rsidRPr="00A30882" w:rsidRDefault="00D43083" w:rsidP="00D43083">
      <w:pPr>
        <w:pStyle w:val="Sourcewithforeground"/>
        <w:jc w:val="left"/>
      </w:pPr>
      <w:r w:rsidRPr="00A30882">
        <w:t>    $claims[] = array('uri' =&gt; "http://docs.oasis-open.org/wsfed/authorization/200706/claims/action");</w:t>
      </w:r>
    </w:p>
    <w:p w14:paraId="27134D68" w14:textId="77777777" w:rsidR="00D43083" w:rsidRPr="00A30882" w:rsidRDefault="00D43083" w:rsidP="00D43083">
      <w:pPr>
        <w:pStyle w:val="Sourcewithforeground"/>
        <w:jc w:val="left"/>
      </w:pPr>
      <w:r w:rsidRPr="00A30882">
        <w:t>    $claims[] = array('uri' =&gt; "http://schemas.xmlsoap.org/ws/2005/05/identity/claims/privatepersonalidentifier");</w:t>
      </w:r>
    </w:p>
    <w:p w14:paraId="2A8D6360" w14:textId="77777777" w:rsidR="00D43083" w:rsidRPr="00A30882" w:rsidRDefault="00D43083" w:rsidP="00D43083">
      <w:pPr>
        <w:pStyle w:val="Sourcewithforeground"/>
        <w:jc w:val="left"/>
      </w:pPr>
      <w:r w:rsidRPr="00A30882">
        <w:t>    $claims[] = array('uri' =&gt; "http://schemas.xmlsoap.org/ws/2005/05/identity/claims/sid");</w:t>
      </w:r>
    </w:p>
    <w:p w14:paraId="0D2A367D" w14:textId="77777777" w:rsidR="00D43083" w:rsidRPr="00A30882" w:rsidRDefault="00D43083" w:rsidP="00D43083">
      <w:pPr>
        <w:pStyle w:val="Sourcewithforeground"/>
        <w:jc w:val="left"/>
      </w:pPr>
      <w:r w:rsidRPr="00A30882">
        <w:t>    $claims[] = array('uri' =&gt; "http://ivis.eps.gov.lv/schema/identity/claims/employeegroup");</w:t>
      </w:r>
    </w:p>
    <w:p w14:paraId="2779205E" w14:textId="77777777" w:rsidR="00D43083" w:rsidRPr="00A30882" w:rsidRDefault="00D43083" w:rsidP="00D43083">
      <w:pPr>
        <w:pStyle w:val="Sourcewithforeground"/>
        <w:jc w:val="left"/>
      </w:pPr>
      <w:r w:rsidRPr="00A30882">
        <w:t>    $claims[] = array('uri' =&gt; "http://schemas.xmlsoap.org/ws/2005/05/identity/claims/surname");</w:t>
      </w:r>
    </w:p>
    <w:p w14:paraId="6CDB9082" w14:textId="77777777" w:rsidR="00D43083" w:rsidRPr="00A30882" w:rsidRDefault="00D43083" w:rsidP="00D43083">
      <w:pPr>
        <w:pStyle w:val="Sourcewithforeground"/>
        <w:jc w:val="left"/>
      </w:pPr>
      <w:r w:rsidRPr="00A30882">
        <w:t>    $claims[] = array('uri' =&gt; "http://schemas.xmlsoap.org/ws/2005/05/identity/claims/givenname");</w:t>
      </w:r>
    </w:p>
    <w:p w14:paraId="3E43CDAD" w14:textId="77777777" w:rsidR="00D43083" w:rsidRPr="00A30882" w:rsidRDefault="00D43083" w:rsidP="00D43083">
      <w:pPr>
        <w:pStyle w:val="Sourcewithforeground"/>
        <w:jc w:val="left"/>
      </w:pPr>
      <w:r w:rsidRPr="00A30882">
        <w:t>    $claims[] = array('uri' =&gt; "http://schemas.xmlsoap.org/ws/2005/05/identity/claims/name");</w:t>
      </w:r>
    </w:p>
    <w:p w14:paraId="4A3648D4" w14:textId="77777777" w:rsidR="00D43083" w:rsidRPr="00A30882" w:rsidRDefault="00D43083" w:rsidP="00D43083">
      <w:pPr>
        <w:pStyle w:val="Sourcewithforeground"/>
        <w:jc w:val="left"/>
      </w:pPr>
      <w:r w:rsidRPr="00A30882">
        <w:t>    $</w:t>
      </w:r>
      <w:proofErr w:type="spellStart"/>
      <w:r w:rsidRPr="00A30882">
        <w:t>claims</w:t>
      </w:r>
      <w:proofErr w:type="spellEnd"/>
      <w:r w:rsidRPr="00A30882">
        <w:t>[] = </w:t>
      </w:r>
      <w:proofErr w:type="spellStart"/>
      <w:r w:rsidRPr="00A30882">
        <w:t>array</w:t>
      </w:r>
      <w:proofErr w:type="spellEnd"/>
      <w:r w:rsidRPr="00A30882">
        <w:t>('</w:t>
      </w:r>
      <w:proofErr w:type="spellStart"/>
      <w:r w:rsidRPr="00A30882">
        <w:t>uri</w:t>
      </w:r>
      <w:proofErr w:type="spellEnd"/>
      <w:r w:rsidRPr="00A30882">
        <w:t>' =&gt; "urn:ivis:100001:name.id-viss");</w:t>
      </w:r>
    </w:p>
    <w:p w14:paraId="1F94C4D5" w14:textId="77777777" w:rsidR="00D43083" w:rsidRPr="00A30882" w:rsidRDefault="00D43083" w:rsidP="00D43083">
      <w:pPr>
        <w:pStyle w:val="Sourcewithforeground"/>
        <w:jc w:val="left"/>
      </w:pPr>
      <w:r w:rsidRPr="00A30882">
        <w:t>    </w:t>
      </w:r>
    </w:p>
    <w:p w14:paraId="294FF4B9" w14:textId="77777777" w:rsidR="00D43083" w:rsidRPr="00A30882" w:rsidRDefault="00D43083" w:rsidP="00D43083">
      <w:pPr>
        <w:pStyle w:val="Sourcewithforeground"/>
        <w:jc w:val="left"/>
      </w:pPr>
      <w:r w:rsidRPr="00A30882">
        <w:t>    $tokens = $sts-&gt;issueToken($username, $password, $apply_to, $claims);</w:t>
      </w:r>
    </w:p>
    <w:p w14:paraId="7B6C32C6" w14:textId="77777777" w:rsidR="00D43083" w:rsidRPr="00A30882" w:rsidRDefault="00D43083" w:rsidP="00D43083">
      <w:pPr>
        <w:pStyle w:val="Sourcewithforeground"/>
        <w:jc w:val="left"/>
      </w:pPr>
      <w:r w:rsidRPr="00A30882">
        <w:t>          </w:t>
      </w:r>
    </w:p>
    <w:p w14:paraId="00E4C068" w14:textId="77777777" w:rsidR="00D43083" w:rsidRPr="00A30882" w:rsidRDefault="00D43083" w:rsidP="00D43083">
      <w:pPr>
        <w:pStyle w:val="Sourcewithforeground"/>
        <w:jc w:val="left"/>
      </w:pPr>
      <w:r w:rsidRPr="00A30882">
        <w:t>    $ms-&gt;</w:t>
      </w:r>
      <w:proofErr w:type="spellStart"/>
      <w:r w:rsidRPr="00A30882">
        <w:t>addSTSCallmilestone</w:t>
      </w:r>
      <w:proofErr w:type="spellEnd"/>
      <w:r w:rsidRPr="00A30882">
        <w:t>($</w:t>
      </w:r>
      <w:proofErr w:type="spellStart"/>
      <w:r w:rsidRPr="00A30882">
        <w:t>sts</w:t>
      </w:r>
      <w:proofErr w:type="spellEnd"/>
      <w:r w:rsidRPr="00A30882">
        <w:t>, $</w:t>
      </w:r>
      <w:proofErr w:type="spellStart"/>
      <w:r w:rsidRPr="00A30882">
        <w:t>sts_address</w:t>
      </w:r>
      <w:proofErr w:type="spellEnd"/>
      <w:r w:rsidRPr="00A30882">
        <w:t>);</w:t>
      </w:r>
    </w:p>
    <w:p w14:paraId="62B60D9A" w14:textId="77777777" w:rsidR="00D43083" w:rsidRPr="00A30882" w:rsidRDefault="00D43083" w:rsidP="00D43083">
      <w:pPr>
        <w:pStyle w:val="Sourcewithforeground"/>
        <w:jc w:val="left"/>
      </w:pPr>
      <w:r w:rsidRPr="00A30882">
        <w:t>        </w:t>
      </w:r>
    </w:p>
    <w:p w14:paraId="7D34B325" w14:textId="77777777" w:rsidR="00D43083" w:rsidRPr="00A30882" w:rsidRDefault="00D43083" w:rsidP="00D43083">
      <w:pPr>
        <w:pStyle w:val="Sourcewithforeground"/>
        <w:jc w:val="left"/>
      </w:pPr>
      <w:r w:rsidRPr="00A30882">
        <w:t>    // set Token for service call - we use only first token from collection if many returned</w:t>
      </w:r>
    </w:p>
    <w:p w14:paraId="69C994D0" w14:textId="77777777" w:rsidR="00D43083" w:rsidRPr="00A30882" w:rsidRDefault="00D43083" w:rsidP="00D43083">
      <w:pPr>
        <w:pStyle w:val="Sourcewithforeground"/>
        <w:jc w:val="left"/>
      </w:pPr>
      <w:r w:rsidRPr="00A30882">
        <w:t>    $service2-&gt;</w:t>
      </w:r>
      <w:proofErr w:type="spellStart"/>
      <w:r w:rsidRPr="00A30882">
        <w:t>customtoken</w:t>
      </w:r>
      <w:proofErr w:type="spellEnd"/>
      <w:r w:rsidRPr="00A30882">
        <w:t> = $</w:t>
      </w:r>
      <w:proofErr w:type="spellStart"/>
      <w:r w:rsidRPr="00A30882">
        <w:t>tokens</w:t>
      </w:r>
      <w:proofErr w:type="spellEnd"/>
      <w:r w:rsidRPr="00A30882">
        <w:t>[0];</w:t>
      </w:r>
    </w:p>
    <w:p w14:paraId="755EF1DC" w14:textId="77777777" w:rsidR="00D43083" w:rsidRPr="00A30882" w:rsidRDefault="00D43083" w:rsidP="00D43083">
      <w:pPr>
        <w:pStyle w:val="Sourcewithforeground"/>
        <w:jc w:val="left"/>
      </w:pPr>
      <w:r w:rsidRPr="00A30882">
        <w:t>    </w:t>
      </w:r>
    </w:p>
    <w:p w14:paraId="56718041" w14:textId="77777777" w:rsidR="00D43083" w:rsidRPr="00A30882" w:rsidRDefault="00D43083" w:rsidP="00D43083">
      <w:pPr>
        <w:pStyle w:val="Sourcewithforeground"/>
        <w:jc w:val="left"/>
      </w:pPr>
      <w:r w:rsidRPr="00A30882">
        <w:t>    $</w:t>
      </w:r>
      <w:proofErr w:type="spellStart"/>
      <w:r w:rsidRPr="00A30882">
        <w:t>channel_name</w:t>
      </w:r>
      <w:proofErr w:type="spellEnd"/>
      <w:r w:rsidRPr="00A30882">
        <w:t> = 'SampleChannel2';</w:t>
      </w:r>
    </w:p>
    <w:p w14:paraId="5B5216DA" w14:textId="77777777" w:rsidR="00D43083" w:rsidRPr="00A30882" w:rsidRDefault="00D43083" w:rsidP="00D43083">
      <w:pPr>
        <w:pStyle w:val="Sourcewithforeground"/>
        <w:jc w:val="left"/>
      </w:pPr>
      <w:r w:rsidRPr="00A30882">
        <w:t>    $channel_urn = 'URN:IVIS:100001:CHA-'.$channel_name.'-TYPE-DIK';</w:t>
      </w:r>
    </w:p>
    <w:p w14:paraId="77438FD8" w14:textId="77777777" w:rsidR="00D43083" w:rsidRPr="00A30882" w:rsidRDefault="00D43083" w:rsidP="00D43083">
      <w:pPr>
        <w:pStyle w:val="Sourcewithforeground"/>
        <w:jc w:val="left"/>
      </w:pPr>
      <w:r w:rsidRPr="00A30882">
        <w:t>    $</w:t>
      </w:r>
      <w:proofErr w:type="spellStart"/>
      <w:r w:rsidRPr="00A30882">
        <w:t>minor_v</w:t>
      </w:r>
      <w:proofErr w:type="spellEnd"/>
      <w:r w:rsidRPr="00A30882">
        <w:t> = 0; //</w:t>
      </w:r>
      <w:proofErr w:type="spellStart"/>
      <w:r w:rsidRPr="00A30882">
        <w:t>version</w:t>
      </w:r>
      <w:proofErr w:type="spellEnd"/>
      <w:r w:rsidRPr="00A30882">
        <w:t> minor </w:t>
      </w:r>
      <w:proofErr w:type="spellStart"/>
      <w:r w:rsidRPr="00A30882">
        <w:t>value</w:t>
      </w:r>
      <w:proofErr w:type="spellEnd"/>
    </w:p>
    <w:p w14:paraId="75F24BD3" w14:textId="77777777" w:rsidR="00D43083" w:rsidRPr="00A30882" w:rsidRDefault="00D43083" w:rsidP="00D43083">
      <w:pPr>
        <w:pStyle w:val="Sourcewithforeground"/>
        <w:jc w:val="left"/>
      </w:pPr>
      <w:r w:rsidRPr="00A30882">
        <w:t>    $</w:t>
      </w:r>
      <w:proofErr w:type="spellStart"/>
      <w:r w:rsidRPr="00A30882">
        <w:t>major_v</w:t>
      </w:r>
      <w:proofErr w:type="spellEnd"/>
      <w:r w:rsidRPr="00A30882">
        <w:t> = 1; //</w:t>
      </w:r>
      <w:proofErr w:type="spellStart"/>
      <w:r w:rsidRPr="00A30882">
        <w:t>version</w:t>
      </w:r>
      <w:proofErr w:type="spellEnd"/>
      <w:r w:rsidRPr="00A30882">
        <w:t> major </w:t>
      </w:r>
      <w:proofErr w:type="spellStart"/>
      <w:r w:rsidRPr="00A30882">
        <w:t>value</w:t>
      </w:r>
      <w:proofErr w:type="spellEnd"/>
    </w:p>
    <w:p w14:paraId="6B53CF51" w14:textId="77777777" w:rsidR="00D43083" w:rsidRPr="00A30882" w:rsidRDefault="00D43083" w:rsidP="00D43083">
      <w:pPr>
        <w:pStyle w:val="Sourcewithforeground"/>
        <w:jc w:val="left"/>
      </w:pPr>
      <w:r w:rsidRPr="00A30882">
        <w:t>    $channel_version_URN = 'URN:IVIS:100001:CHA-'  .$channel_name. '-v' . $major_v . "-" . $minor_v . '-TYPE-DIK';</w:t>
      </w:r>
    </w:p>
    <w:p w14:paraId="09454566" w14:textId="77777777" w:rsidR="00D43083" w:rsidRPr="00A30882" w:rsidRDefault="00D43083" w:rsidP="00D43083">
      <w:pPr>
        <w:pStyle w:val="Sourcewithforeground"/>
        <w:jc w:val="left"/>
      </w:pPr>
      <w:r w:rsidRPr="00A30882">
        <w:t>    </w:t>
      </w:r>
    </w:p>
    <w:p w14:paraId="41840DFB" w14:textId="77777777" w:rsidR="00D43083" w:rsidRPr="00A30882" w:rsidRDefault="00D43083" w:rsidP="00D43083">
      <w:pPr>
        <w:pStyle w:val="Sourcewithforeground"/>
        <w:jc w:val="left"/>
      </w:pPr>
      <w:r w:rsidRPr="00A30882">
        <w:t>    $</w:t>
      </w:r>
      <w:proofErr w:type="spellStart"/>
      <w:r w:rsidRPr="00A30882">
        <w:t>req</w:t>
      </w:r>
      <w:proofErr w:type="spellEnd"/>
      <w:r w:rsidRPr="00A30882">
        <w:t> =  </w:t>
      </w:r>
      <w:proofErr w:type="spellStart"/>
      <w:r w:rsidRPr="00A30882">
        <w:t>array</w:t>
      </w:r>
      <w:proofErr w:type="spellEnd"/>
      <w:r w:rsidRPr="00A30882">
        <w:t>( </w:t>
      </w:r>
    </w:p>
    <w:p w14:paraId="02192B4E" w14:textId="77777777" w:rsidR="00D43083" w:rsidRPr="00A30882" w:rsidRDefault="00D43083" w:rsidP="00D43083">
      <w:pPr>
        <w:pStyle w:val="Sourcewithforeground"/>
        <w:jc w:val="left"/>
      </w:pPr>
      <w:r w:rsidRPr="00A30882">
        <w:t>        '</w:t>
      </w:r>
      <w:proofErr w:type="spellStart"/>
      <w:r w:rsidRPr="00A30882">
        <w:t>MessageRequest</w:t>
      </w:r>
      <w:proofErr w:type="spellEnd"/>
      <w:r w:rsidRPr="00A30882">
        <w:t>' =&gt; </w:t>
      </w:r>
      <w:proofErr w:type="spellStart"/>
      <w:r w:rsidRPr="00A30882">
        <w:t>array</w:t>
      </w:r>
      <w:proofErr w:type="spellEnd"/>
      <w:r w:rsidRPr="00A30882">
        <w:t>(</w:t>
      </w:r>
    </w:p>
    <w:p w14:paraId="1A9F1000" w14:textId="77777777" w:rsidR="00D43083" w:rsidRPr="00A30882" w:rsidRDefault="00D43083" w:rsidP="00D43083">
      <w:pPr>
        <w:pStyle w:val="Sourcewithforeground"/>
        <w:jc w:val="left"/>
      </w:pPr>
      <w:r w:rsidRPr="00A30882">
        <w:t>            '</w:t>
      </w:r>
      <w:proofErr w:type="spellStart"/>
      <w:r w:rsidRPr="00A30882">
        <w:t>ChannelURN</w:t>
      </w:r>
      <w:proofErr w:type="spellEnd"/>
      <w:r w:rsidRPr="00A30882">
        <w:t>' =&gt; $</w:t>
      </w:r>
      <w:proofErr w:type="spellStart"/>
      <w:r w:rsidRPr="00A30882">
        <w:t>channel_urn</w:t>
      </w:r>
      <w:proofErr w:type="spellEnd"/>
    </w:p>
    <w:p w14:paraId="6335A079" w14:textId="77777777" w:rsidR="00D43083" w:rsidRPr="00A30882" w:rsidRDefault="00D43083" w:rsidP="00D43083">
      <w:pPr>
        <w:pStyle w:val="Sourcewithforeground"/>
        <w:jc w:val="left"/>
      </w:pPr>
      <w:r w:rsidRPr="00A30882">
        <w:t>        )</w:t>
      </w:r>
    </w:p>
    <w:p w14:paraId="1B5A35F3" w14:textId="77777777" w:rsidR="00D43083" w:rsidRPr="00A30882" w:rsidRDefault="00D43083" w:rsidP="00D43083">
      <w:pPr>
        <w:pStyle w:val="Sourcewithforeground"/>
        <w:jc w:val="left"/>
      </w:pPr>
      <w:r w:rsidRPr="00A30882">
        <w:t>    ); </w:t>
      </w:r>
    </w:p>
    <w:p w14:paraId="6ED465A5" w14:textId="77777777" w:rsidR="00D43083" w:rsidRPr="00A30882" w:rsidRDefault="00D43083" w:rsidP="00D43083">
      <w:pPr>
        <w:pStyle w:val="Sourcewithforeground"/>
        <w:jc w:val="left"/>
      </w:pPr>
      <w:r w:rsidRPr="00A30882">
        <w:t>    </w:t>
      </w:r>
    </w:p>
    <w:p w14:paraId="654C57E3" w14:textId="77777777" w:rsidR="00D43083" w:rsidRPr="00A30882" w:rsidRDefault="00D43083" w:rsidP="00D43083">
      <w:pPr>
        <w:pStyle w:val="Sourcewithforeground"/>
        <w:jc w:val="left"/>
      </w:pPr>
      <w:r w:rsidRPr="00A30882">
        <w:t>    $</w:t>
      </w:r>
      <w:proofErr w:type="spellStart"/>
      <w:r w:rsidRPr="00A30882">
        <w:t>method_name</w:t>
      </w:r>
      <w:proofErr w:type="spellEnd"/>
      <w:r w:rsidRPr="00A30882">
        <w:t> = '</w:t>
      </w:r>
      <w:proofErr w:type="spellStart"/>
      <w:r w:rsidRPr="00A30882">
        <w:t>DeleteMessage</w:t>
      </w:r>
      <w:proofErr w:type="spellEnd"/>
      <w:r w:rsidRPr="00A30882">
        <w:t>';                             </w:t>
      </w:r>
    </w:p>
    <w:p w14:paraId="3CD47D80" w14:textId="77777777" w:rsidR="00D43083" w:rsidRPr="00A30882" w:rsidRDefault="00D43083" w:rsidP="00D43083">
      <w:pPr>
        <w:pStyle w:val="Sourcewithforeground"/>
        <w:jc w:val="left"/>
      </w:pPr>
      <w:r w:rsidRPr="00A30882">
        <w:t>    $</w:t>
      </w:r>
      <w:proofErr w:type="spellStart"/>
      <w:r w:rsidRPr="00A30882">
        <w:t>result</w:t>
      </w:r>
      <w:proofErr w:type="spellEnd"/>
      <w:r w:rsidRPr="00A30882">
        <w:t> = $service2-&gt;__</w:t>
      </w:r>
      <w:proofErr w:type="spellStart"/>
      <w:r w:rsidRPr="00A30882">
        <w:t>soapCall</w:t>
      </w:r>
      <w:proofErr w:type="spellEnd"/>
      <w:r w:rsidRPr="00A30882">
        <w:t>($</w:t>
      </w:r>
      <w:proofErr w:type="spellStart"/>
      <w:r w:rsidRPr="00A30882">
        <w:t>method_name</w:t>
      </w:r>
      <w:proofErr w:type="spellEnd"/>
      <w:r w:rsidRPr="00A30882">
        <w:t>, </w:t>
      </w:r>
      <w:proofErr w:type="spellStart"/>
      <w:r w:rsidRPr="00A30882">
        <w:t>array</w:t>
      </w:r>
      <w:proofErr w:type="spellEnd"/>
      <w:r w:rsidRPr="00A30882">
        <w:t>($</w:t>
      </w:r>
      <w:proofErr w:type="spellStart"/>
      <w:r w:rsidRPr="00A30882">
        <w:t>req</w:t>
      </w:r>
      <w:proofErr w:type="spellEnd"/>
      <w:r w:rsidRPr="00A30882">
        <w:t>) );</w:t>
      </w:r>
    </w:p>
    <w:p w14:paraId="3EDF6FC4" w14:textId="77777777" w:rsidR="00D43083" w:rsidRPr="00A30882" w:rsidRDefault="00D43083" w:rsidP="00D43083">
      <w:pPr>
        <w:pStyle w:val="Sourcewithforeground"/>
        <w:jc w:val="left"/>
      </w:pPr>
      <w:r w:rsidRPr="00A30882">
        <w:t>    $ms-&gt;addServiceCallMilestone($service2, $DIT_WCF_service_addr, $method_name);</w:t>
      </w:r>
    </w:p>
    <w:p w14:paraId="1CCF8AFF" w14:textId="77777777" w:rsidR="00D43083" w:rsidRPr="00A30882" w:rsidRDefault="00D43083" w:rsidP="00D43083">
      <w:pPr>
        <w:pStyle w:val="Sourcewithforeground"/>
        <w:jc w:val="left"/>
      </w:pPr>
      <w:r w:rsidRPr="00A30882">
        <w:t>    </w:t>
      </w:r>
    </w:p>
    <w:p w14:paraId="6114157A" w14:textId="77777777" w:rsidR="00D43083" w:rsidRPr="00A30882" w:rsidRDefault="00D43083" w:rsidP="00D43083">
      <w:pPr>
        <w:pStyle w:val="Sourcewithforeground"/>
        <w:jc w:val="left"/>
      </w:pPr>
      <w:r w:rsidRPr="00A30882">
        <w:t>    </w:t>
      </w:r>
    </w:p>
    <w:p w14:paraId="5A88D60A" w14:textId="77777777" w:rsidR="00D43083" w:rsidRPr="00A30882" w:rsidRDefault="00D43083" w:rsidP="00D43083">
      <w:pPr>
        <w:pStyle w:val="Sourcewithforeground"/>
        <w:jc w:val="left"/>
      </w:pPr>
      <w:r w:rsidRPr="00A30882">
        <w:lastRenderedPageBreak/>
        <w:t>    $ms-&gt;</w:t>
      </w:r>
      <w:proofErr w:type="spellStart"/>
      <w:r w:rsidRPr="00A30882">
        <w:t>fromatXML</w:t>
      </w:r>
      <w:proofErr w:type="spellEnd"/>
      <w:r w:rsidRPr="00A30882">
        <w:t>();</w:t>
      </w:r>
    </w:p>
    <w:p w14:paraId="4E882CFA" w14:textId="77777777" w:rsidR="00D43083" w:rsidRPr="00A30882" w:rsidRDefault="00D43083" w:rsidP="00D43083">
      <w:pPr>
        <w:pStyle w:val="Sourcewithforeground"/>
        <w:jc w:val="left"/>
      </w:pPr>
      <w:r w:rsidRPr="00A30882">
        <w:t>    </w:t>
      </w:r>
      <w:proofErr w:type="spellStart"/>
      <w:r w:rsidRPr="00A30882">
        <w:t>echo</w:t>
      </w:r>
      <w:proofErr w:type="spellEnd"/>
      <w:r w:rsidRPr="00A30882">
        <w:t> $ms-&gt;</w:t>
      </w:r>
      <w:proofErr w:type="spellStart"/>
      <w:r w:rsidRPr="00A30882">
        <w:t>getJSON</w:t>
      </w:r>
      <w:proofErr w:type="spellEnd"/>
      <w:r w:rsidRPr="00A30882">
        <w:t>();</w:t>
      </w:r>
    </w:p>
    <w:p w14:paraId="59324983" w14:textId="77777777" w:rsidR="00D43083" w:rsidRPr="00A30882" w:rsidRDefault="00D43083" w:rsidP="00D43083">
      <w:pPr>
        <w:pStyle w:val="Sourcewithforeground"/>
        <w:jc w:val="left"/>
      </w:pPr>
      <w:r w:rsidRPr="00A30882">
        <w:t>    </w:t>
      </w:r>
    </w:p>
    <w:p w14:paraId="793B067F" w14:textId="77777777" w:rsidR="00D43083" w:rsidRPr="00A30882" w:rsidRDefault="00D43083" w:rsidP="00D43083">
      <w:pPr>
        <w:pStyle w:val="Sourcewithforeground"/>
        <w:jc w:val="left"/>
      </w:pPr>
      <w:r w:rsidRPr="00A30882">
        <w:t>} </w:t>
      </w:r>
      <w:proofErr w:type="spellStart"/>
      <w:r w:rsidRPr="00A30882">
        <w:t>catch</w:t>
      </w:r>
      <w:proofErr w:type="spellEnd"/>
      <w:r w:rsidRPr="00A30882">
        <w:t> (</w:t>
      </w:r>
      <w:proofErr w:type="spellStart"/>
      <w:r w:rsidRPr="00A30882">
        <w:t>SoapFault</w:t>
      </w:r>
      <w:proofErr w:type="spellEnd"/>
      <w:r w:rsidRPr="00A30882">
        <w:t> $</w:t>
      </w:r>
      <w:proofErr w:type="spellStart"/>
      <w:r w:rsidRPr="00A30882">
        <w:t>fault</w:t>
      </w:r>
      <w:proofErr w:type="spellEnd"/>
      <w:r w:rsidRPr="00A30882">
        <w:t>) {</w:t>
      </w:r>
    </w:p>
    <w:p w14:paraId="68752328" w14:textId="77777777" w:rsidR="00D43083" w:rsidRPr="00A30882" w:rsidRDefault="00D43083" w:rsidP="00D43083">
      <w:pPr>
        <w:pStyle w:val="Sourcewithforeground"/>
        <w:jc w:val="left"/>
      </w:pPr>
      <w:r w:rsidRPr="00A30882">
        <w:t>    //</w:t>
      </w:r>
      <w:proofErr w:type="spellStart"/>
      <w:r w:rsidRPr="00A30882">
        <w:t>var_dump</w:t>
      </w:r>
      <w:proofErr w:type="spellEnd"/>
      <w:r w:rsidRPr="00A30882">
        <w:t>($</w:t>
      </w:r>
      <w:proofErr w:type="spellStart"/>
      <w:r w:rsidRPr="00A30882">
        <w:t>fault</w:t>
      </w:r>
      <w:proofErr w:type="spellEnd"/>
      <w:r w:rsidRPr="00A30882">
        <w:t>);</w:t>
      </w:r>
    </w:p>
    <w:p w14:paraId="70D29A75" w14:textId="77777777" w:rsidR="00D43083" w:rsidRPr="00A30882" w:rsidRDefault="00D43083" w:rsidP="00D43083">
      <w:pPr>
        <w:pStyle w:val="Sourcewithforeground"/>
        <w:jc w:val="left"/>
      </w:pPr>
      <w:r w:rsidRPr="00A30882">
        <w:t>    </w:t>
      </w:r>
      <w:proofErr w:type="spellStart"/>
      <w:r w:rsidRPr="00A30882">
        <w:t>echo</w:t>
      </w:r>
      <w:proofErr w:type="spellEnd"/>
      <w:r w:rsidRPr="00A30882">
        <w:t> $</w:t>
      </w:r>
      <w:proofErr w:type="spellStart"/>
      <w:r w:rsidRPr="00A30882">
        <w:t>fault</w:t>
      </w:r>
      <w:proofErr w:type="spellEnd"/>
      <w:r w:rsidRPr="00A30882">
        <w:t>;</w:t>
      </w:r>
    </w:p>
    <w:p w14:paraId="5A7C6E0B" w14:textId="77777777" w:rsidR="00D43083" w:rsidRPr="00A30882" w:rsidRDefault="00D43083" w:rsidP="00D43083">
      <w:pPr>
        <w:pStyle w:val="Sourcewithforeground"/>
        <w:jc w:val="left"/>
      </w:pPr>
      <w:r w:rsidRPr="00A30882">
        <w:t>}</w:t>
      </w:r>
    </w:p>
    <w:p w14:paraId="7296796E" w14:textId="77777777" w:rsidR="00D43083" w:rsidRPr="00A30882" w:rsidRDefault="00D43083" w:rsidP="00D43083">
      <w:pPr>
        <w:pStyle w:val="Sourcewithforeground"/>
        <w:jc w:val="left"/>
      </w:pPr>
      <w:r w:rsidRPr="00A30882">
        <w:t>} </w:t>
      </w:r>
      <w:proofErr w:type="spellStart"/>
      <w:r w:rsidRPr="00A30882">
        <w:t>catch</w:t>
      </w:r>
      <w:proofErr w:type="spellEnd"/>
      <w:r w:rsidRPr="00A30882">
        <w:t> (</w:t>
      </w:r>
      <w:proofErr w:type="spellStart"/>
      <w:r w:rsidRPr="00A30882">
        <w:t>Exception</w:t>
      </w:r>
      <w:proofErr w:type="spellEnd"/>
      <w:r w:rsidRPr="00A30882">
        <w:t> $</w:t>
      </w:r>
      <w:proofErr w:type="spellStart"/>
      <w:r w:rsidRPr="00A30882">
        <w:t>ex</w:t>
      </w:r>
      <w:proofErr w:type="spellEnd"/>
      <w:r w:rsidRPr="00A30882">
        <w:t>)  {</w:t>
      </w:r>
    </w:p>
    <w:p w14:paraId="11BD5E36" w14:textId="77777777" w:rsidR="00D43083" w:rsidRPr="00A30882" w:rsidRDefault="00D43083" w:rsidP="00D43083">
      <w:pPr>
        <w:pStyle w:val="Sourcewithforeground"/>
        <w:jc w:val="left"/>
      </w:pPr>
      <w:r w:rsidRPr="00A30882">
        <w:t>    //</w:t>
      </w:r>
      <w:proofErr w:type="spellStart"/>
      <w:r w:rsidRPr="00A30882">
        <w:t>echo</w:t>
      </w:r>
      <w:proofErr w:type="spellEnd"/>
      <w:r w:rsidRPr="00A30882">
        <w:t> $</w:t>
      </w:r>
      <w:proofErr w:type="spellStart"/>
      <w:r w:rsidRPr="00A30882">
        <w:t>ex</w:t>
      </w:r>
      <w:proofErr w:type="spellEnd"/>
      <w:r w:rsidRPr="00A30882">
        <w:t>-&gt;</w:t>
      </w:r>
      <w:proofErr w:type="spellStart"/>
      <w:r w:rsidRPr="00A30882">
        <w:t>getMessage</w:t>
      </w:r>
      <w:proofErr w:type="spellEnd"/>
      <w:r w:rsidRPr="00A30882">
        <w:t>();</w:t>
      </w:r>
    </w:p>
    <w:p w14:paraId="28D3EACD" w14:textId="77777777" w:rsidR="00D43083" w:rsidRPr="00A30882" w:rsidRDefault="00D43083" w:rsidP="00D43083">
      <w:pPr>
        <w:pStyle w:val="Sourcewithforeground"/>
        <w:jc w:val="left"/>
      </w:pPr>
      <w:r w:rsidRPr="00A30882">
        <w:t>    </w:t>
      </w:r>
      <w:proofErr w:type="spellStart"/>
      <w:r w:rsidRPr="00A30882">
        <w:t>var_dump</w:t>
      </w:r>
      <w:proofErr w:type="spellEnd"/>
      <w:r w:rsidRPr="00A30882">
        <w:t>($</w:t>
      </w:r>
      <w:proofErr w:type="spellStart"/>
      <w:r w:rsidRPr="00A30882">
        <w:t>ex</w:t>
      </w:r>
      <w:proofErr w:type="spellEnd"/>
      <w:r w:rsidRPr="00A30882">
        <w:t>);</w:t>
      </w:r>
    </w:p>
    <w:p w14:paraId="0708D1E8" w14:textId="1DFA74CE" w:rsidR="00D43083" w:rsidRPr="00A30882" w:rsidRDefault="00D43083" w:rsidP="00D43083">
      <w:pPr>
        <w:pStyle w:val="Sourcewithforeground"/>
        <w:jc w:val="left"/>
      </w:pPr>
      <w:r w:rsidRPr="00A30882">
        <w:t>}</w:t>
      </w:r>
    </w:p>
    <w:p w14:paraId="374055AF" w14:textId="1655A6FC" w:rsidR="00D43083" w:rsidRPr="00A30882" w:rsidRDefault="00D43083" w:rsidP="000D4EDE">
      <w:pPr>
        <w:pStyle w:val="Sourcewithforeground"/>
        <w:jc w:val="left"/>
      </w:pPr>
      <w:r w:rsidRPr="00A30882">
        <w:t>?&gt;</w:t>
      </w:r>
    </w:p>
    <w:p w14:paraId="43586794" w14:textId="77777777" w:rsidR="00634DC3" w:rsidRPr="00A30882" w:rsidRDefault="00634DC3" w:rsidP="00634DC3">
      <w:pPr>
        <w:pStyle w:val="Pictureposition"/>
      </w:pPr>
      <w:r w:rsidRPr="00A30882">
        <w:rPr>
          <w:noProof/>
          <w:lang w:val="en-US"/>
        </w:rPr>
        <w:drawing>
          <wp:inline distT="0" distB="0" distL="0" distR="0" wp14:anchorId="7F26BC8D" wp14:editId="0C1C670F">
            <wp:extent cx="5486400" cy="1209040"/>
            <wp:effectExtent l="0" t="0" r="0" b="0"/>
            <wp:docPr id="45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1209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8A83C4" w14:textId="62320E29" w:rsidR="00634DC3" w:rsidRPr="00A30882" w:rsidRDefault="008C1677" w:rsidP="00634DC3">
      <w:pPr>
        <w:pStyle w:val="Picturecaption"/>
      </w:pPr>
      <w:fldSimple w:instr=" SEQ Attēls \* ARABIC ">
        <w:bookmarkStart w:id="184" w:name="_Toc110419786"/>
        <w:r w:rsidR="00B93481">
          <w:rPr>
            <w:noProof/>
          </w:rPr>
          <w:t>37</w:t>
        </w:r>
      </w:fldSimple>
      <w:r w:rsidR="00634DC3" w:rsidRPr="00A30882">
        <w:t>.attēls. Dzēstie ziņojumi</w:t>
      </w:r>
      <w:bookmarkEnd w:id="184"/>
    </w:p>
    <w:p w14:paraId="29EDB85E" w14:textId="217F0FB8" w:rsidR="00634DC3" w:rsidRPr="00A30882" w:rsidRDefault="00B54710" w:rsidP="00634DC3">
      <w:pPr>
        <w:pStyle w:val="Heading4"/>
      </w:pPr>
      <w:bookmarkStart w:id="185" w:name="_Toc110419739"/>
      <w:r w:rsidRPr="00A30882">
        <w:t>Tā, kas parakstījies</w:t>
      </w:r>
      <w:r w:rsidR="00634DC3" w:rsidRPr="00A30882">
        <w:t xml:space="preserve"> pievienošana kanāla versijai (</w:t>
      </w:r>
      <w:proofErr w:type="spellStart"/>
      <w:r w:rsidR="00634DC3" w:rsidRPr="00A30882">
        <w:t>CreateSubscriberToChannelVersion</w:t>
      </w:r>
      <w:proofErr w:type="spellEnd"/>
      <w:r w:rsidR="00634DC3" w:rsidRPr="00A30882">
        <w:t>)</w:t>
      </w:r>
      <w:bookmarkEnd w:id="185"/>
    </w:p>
    <w:p w14:paraId="1FC6B08A" w14:textId="5ED5AFD0" w:rsidR="00634DC3" w:rsidRPr="00A30882" w:rsidRDefault="00634DC3" w:rsidP="00634DC3">
      <w:r w:rsidRPr="00A30882">
        <w:t>Tiek pārbaudīts</w:t>
      </w:r>
      <w:r w:rsidR="00957D4C" w:rsidRPr="00A30882">
        <w:t>,</w:t>
      </w:r>
      <w:r w:rsidRPr="00A30882">
        <w:t xml:space="preserve"> vai uz kanālu kāds ir parakstījies, ja nav, tad pievieno.</w:t>
      </w:r>
    </w:p>
    <w:p w14:paraId="0398B495" w14:textId="77777777" w:rsidR="00DD4EC3" w:rsidRPr="00A30882" w:rsidRDefault="00DD4EC3" w:rsidP="00DD4EC3">
      <w:pPr>
        <w:pStyle w:val="Sourcewithforeground"/>
        <w:jc w:val="left"/>
      </w:pPr>
      <w:r w:rsidRPr="00A30882">
        <w:t>&lt;?</w:t>
      </w:r>
      <w:proofErr w:type="spellStart"/>
      <w:r w:rsidRPr="00A30882">
        <w:t>php</w:t>
      </w:r>
      <w:proofErr w:type="spellEnd"/>
    </w:p>
    <w:p w14:paraId="14545E45" w14:textId="77777777" w:rsidR="00DD4EC3" w:rsidRPr="00A30882" w:rsidRDefault="00DD4EC3" w:rsidP="00DD4EC3">
      <w:pPr>
        <w:pStyle w:val="Sourcewithforeground"/>
        <w:jc w:val="left"/>
      </w:pPr>
      <w:proofErr w:type="spellStart"/>
      <w:r w:rsidRPr="00A30882">
        <w:t>header</w:t>
      </w:r>
      <w:proofErr w:type="spellEnd"/>
      <w:r w:rsidRPr="00A30882">
        <w:t>("</w:t>
      </w:r>
      <w:proofErr w:type="spellStart"/>
      <w:r w:rsidRPr="00A30882">
        <w:t>Content-Type</w:t>
      </w:r>
      <w:proofErr w:type="spellEnd"/>
      <w:r w:rsidRPr="00A30882">
        <w:t>: </w:t>
      </w:r>
      <w:proofErr w:type="spellStart"/>
      <w:r w:rsidRPr="00A30882">
        <w:t>application</w:t>
      </w:r>
      <w:proofErr w:type="spellEnd"/>
      <w:r w:rsidRPr="00A30882">
        <w:t>/</w:t>
      </w:r>
      <w:proofErr w:type="spellStart"/>
      <w:r w:rsidRPr="00A30882">
        <w:t>json</w:t>
      </w:r>
      <w:proofErr w:type="spellEnd"/>
      <w:r w:rsidRPr="00A30882">
        <w:t>; </w:t>
      </w:r>
      <w:proofErr w:type="spellStart"/>
      <w:r w:rsidRPr="00A30882">
        <w:t>charset</w:t>
      </w:r>
      <w:proofErr w:type="spellEnd"/>
      <w:r w:rsidRPr="00A30882">
        <w:t>=UTF-8");</w:t>
      </w:r>
    </w:p>
    <w:p w14:paraId="03B14201" w14:textId="77777777" w:rsidR="00DD4EC3" w:rsidRPr="00A30882" w:rsidRDefault="00DD4EC3" w:rsidP="00DD4EC3">
      <w:pPr>
        <w:pStyle w:val="Sourcewithforeground"/>
        <w:jc w:val="left"/>
      </w:pPr>
    </w:p>
    <w:p w14:paraId="423DD809" w14:textId="77777777" w:rsidR="00DD4EC3" w:rsidRPr="00A30882" w:rsidRDefault="00DD4EC3" w:rsidP="00DD4EC3">
      <w:pPr>
        <w:pStyle w:val="Sourcewithforeground"/>
        <w:jc w:val="left"/>
      </w:pPr>
      <w:proofErr w:type="spellStart"/>
      <w:r w:rsidRPr="00A30882">
        <w:t>require_once</w:t>
      </w:r>
      <w:proofErr w:type="spellEnd"/>
      <w:r w:rsidRPr="00A30882">
        <w:t>('</w:t>
      </w:r>
      <w:proofErr w:type="spellStart"/>
      <w:r w:rsidRPr="00A30882">
        <w:t>lib</w:t>
      </w:r>
      <w:proofErr w:type="spellEnd"/>
      <w:r w:rsidRPr="00A30882">
        <w:t>/</w:t>
      </w:r>
      <w:proofErr w:type="spellStart"/>
      <w:r w:rsidRPr="00A30882">
        <w:t>milestone.php</w:t>
      </w:r>
      <w:proofErr w:type="spellEnd"/>
      <w:r w:rsidRPr="00A30882">
        <w:t>'); </w:t>
      </w:r>
    </w:p>
    <w:p w14:paraId="5995A989" w14:textId="77777777" w:rsidR="00DD4EC3" w:rsidRPr="00A30882" w:rsidRDefault="00DD4EC3" w:rsidP="00DD4EC3">
      <w:pPr>
        <w:pStyle w:val="Sourcewithforeground"/>
        <w:jc w:val="left"/>
      </w:pPr>
      <w:proofErr w:type="spellStart"/>
      <w:r w:rsidRPr="00A30882">
        <w:t>require_once</w:t>
      </w:r>
      <w:proofErr w:type="spellEnd"/>
      <w:r w:rsidRPr="00A30882">
        <w:t>('</w:t>
      </w:r>
      <w:proofErr w:type="spellStart"/>
      <w:r w:rsidRPr="00A30882">
        <w:t>client.my.php</w:t>
      </w:r>
      <w:proofErr w:type="spellEnd"/>
      <w:r w:rsidRPr="00A30882">
        <w:t>');</w:t>
      </w:r>
    </w:p>
    <w:p w14:paraId="5D95C58F" w14:textId="77777777" w:rsidR="00DD4EC3" w:rsidRPr="00A30882" w:rsidRDefault="00DD4EC3" w:rsidP="00DD4EC3">
      <w:pPr>
        <w:pStyle w:val="Sourcewithforeground"/>
        <w:jc w:val="left"/>
      </w:pPr>
    </w:p>
    <w:p w14:paraId="55C8E227" w14:textId="77777777" w:rsidR="00DD4EC3" w:rsidRPr="00A30882" w:rsidRDefault="00DD4EC3" w:rsidP="00DD4EC3">
      <w:pPr>
        <w:pStyle w:val="Sourcewithforeground"/>
        <w:jc w:val="left"/>
      </w:pPr>
      <w:proofErr w:type="spellStart"/>
      <w:r w:rsidRPr="00A30882">
        <w:t>require_once</w:t>
      </w:r>
      <w:proofErr w:type="spellEnd"/>
      <w:r w:rsidRPr="00A30882">
        <w:t>('</w:t>
      </w:r>
      <w:proofErr w:type="spellStart"/>
      <w:r w:rsidRPr="00A30882">
        <w:t>config.php</w:t>
      </w:r>
      <w:proofErr w:type="spellEnd"/>
      <w:r w:rsidRPr="00A30882">
        <w:t>');</w:t>
      </w:r>
    </w:p>
    <w:p w14:paraId="1698DEE4" w14:textId="77777777" w:rsidR="00DD4EC3" w:rsidRPr="00A30882" w:rsidRDefault="00DD4EC3" w:rsidP="00DD4EC3">
      <w:pPr>
        <w:pStyle w:val="Sourcewithforeground"/>
        <w:jc w:val="left"/>
      </w:pPr>
    </w:p>
    <w:p w14:paraId="01AB99D0" w14:textId="77777777" w:rsidR="00DD4EC3" w:rsidRPr="00A30882" w:rsidRDefault="00DD4EC3" w:rsidP="00DD4EC3">
      <w:pPr>
        <w:pStyle w:val="Sourcewithforeground"/>
        <w:jc w:val="left"/>
      </w:pPr>
      <w:r w:rsidRPr="00A30882">
        <w:t>$</w:t>
      </w:r>
      <w:proofErr w:type="spellStart"/>
      <w:r w:rsidRPr="00A30882">
        <w:t>sts</w:t>
      </w:r>
      <w:proofErr w:type="spellEnd"/>
      <w:r w:rsidRPr="00A30882">
        <w:t> = </w:t>
      </w:r>
      <w:proofErr w:type="spellStart"/>
      <w:r w:rsidRPr="00A30882">
        <w:t>new</w:t>
      </w:r>
      <w:proofErr w:type="spellEnd"/>
      <w:r w:rsidRPr="00A30882">
        <w:t> </w:t>
      </w:r>
      <w:proofErr w:type="spellStart"/>
      <w:r w:rsidRPr="00A30882">
        <w:t>STSClient</w:t>
      </w:r>
      <w:proofErr w:type="spellEnd"/>
      <w:r w:rsidRPr="00A30882">
        <w:t>(NULL, </w:t>
      </w:r>
      <w:proofErr w:type="spellStart"/>
      <w:r w:rsidRPr="00A30882">
        <w:t>array</w:t>
      </w:r>
      <w:proofErr w:type="spellEnd"/>
      <w:r w:rsidRPr="00A30882">
        <w:t>(</w:t>
      </w:r>
    </w:p>
    <w:p w14:paraId="2F3870E5" w14:textId="77777777" w:rsidR="00DD4EC3" w:rsidRPr="00A30882" w:rsidRDefault="00DD4EC3" w:rsidP="00DD4EC3">
      <w:pPr>
        <w:pStyle w:val="Sourcewithforeground"/>
        <w:jc w:val="left"/>
      </w:pPr>
      <w:r w:rsidRPr="00A30882">
        <w:t>                            '</w:t>
      </w:r>
      <w:proofErr w:type="spellStart"/>
      <w:r w:rsidRPr="00A30882">
        <w:t>trace</w:t>
      </w:r>
      <w:proofErr w:type="spellEnd"/>
      <w:r w:rsidRPr="00A30882">
        <w:t>' =&gt; 1,</w:t>
      </w:r>
    </w:p>
    <w:p w14:paraId="234FBABE" w14:textId="77777777" w:rsidR="00DD4EC3" w:rsidRPr="00A30882" w:rsidRDefault="00DD4EC3" w:rsidP="00DD4EC3">
      <w:pPr>
        <w:pStyle w:val="Sourcewithforeground"/>
        <w:jc w:val="left"/>
      </w:pPr>
      <w:r w:rsidRPr="00A30882">
        <w:t>                            'location' =&gt; $sts_address.'/trust/13/certificatemixed',</w:t>
      </w:r>
    </w:p>
    <w:p w14:paraId="44BBC252" w14:textId="77777777" w:rsidR="00DD4EC3" w:rsidRPr="00A30882" w:rsidRDefault="00DD4EC3" w:rsidP="00DD4EC3">
      <w:pPr>
        <w:pStyle w:val="Sourcewithforeground"/>
        <w:jc w:val="left"/>
      </w:pPr>
      <w:r w:rsidRPr="00A30882">
        <w:t>                            'uri' =&gt; 'http://docs.oasis-open.org/ws-sx/ws-trust/200512',</w:t>
      </w:r>
    </w:p>
    <w:p w14:paraId="721A9F93" w14:textId="77777777" w:rsidR="00DD4EC3" w:rsidRPr="00A30882" w:rsidRDefault="00DD4EC3" w:rsidP="00DD4EC3">
      <w:pPr>
        <w:pStyle w:val="Sourcewithforeground"/>
        <w:jc w:val="left"/>
      </w:pPr>
      <w:r w:rsidRPr="00A30882">
        <w:t>                            '</w:t>
      </w:r>
      <w:proofErr w:type="spellStart"/>
      <w:r w:rsidRPr="00A30882">
        <w:t>exceptions</w:t>
      </w:r>
      <w:proofErr w:type="spellEnd"/>
      <w:r w:rsidRPr="00A30882">
        <w:t>' =&gt; TRUE,</w:t>
      </w:r>
    </w:p>
    <w:p w14:paraId="0268B7CD" w14:textId="77777777" w:rsidR="00DD4EC3" w:rsidRPr="00A30882" w:rsidRDefault="00DD4EC3" w:rsidP="00DD4EC3">
      <w:pPr>
        <w:pStyle w:val="Sourcewithforeground"/>
        <w:jc w:val="left"/>
      </w:pPr>
      <w:r w:rsidRPr="00A30882">
        <w:t>                            '</w:t>
      </w:r>
      <w:proofErr w:type="spellStart"/>
      <w:r w:rsidRPr="00A30882">
        <w:t>style</w:t>
      </w:r>
      <w:proofErr w:type="spellEnd"/>
      <w:r w:rsidRPr="00A30882">
        <w:t>'    =&gt; SOAP_DOCUMENT,</w:t>
      </w:r>
    </w:p>
    <w:p w14:paraId="065FEE72" w14:textId="77777777" w:rsidR="00DD4EC3" w:rsidRPr="00A30882" w:rsidRDefault="00DD4EC3" w:rsidP="00DD4EC3">
      <w:pPr>
        <w:pStyle w:val="Sourcewithforeground"/>
        <w:jc w:val="left"/>
      </w:pPr>
      <w:r w:rsidRPr="00A30882">
        <w:t>                            '</w:t>
      </w:r>
      <w:proofErr w:type="spellStart"/>
      <w:r w:rsidRPr="00A30882">
        <w:t>use</w:t>
      </w:r>
      <w:proofErr w:type="spellEnd"/>
      <w:r w:rsidRPr="00A30882">
        <w:t>'      =&gt; SOAP_LITERAL,</w:t>
      </w:r>
    </w:p>
    <w:p w14:paraId="294B3D05" w14:textId="77777777" w:rsidR="00DD4EC3" w:rsidRPr="00A30882" w:rsidRDefault="00DD4EC3" w:rsidP="00DD4EC3">
      <w:pPr>
        <w:pStyle w:val="Sourcewithforeground"/>
        <w:jc w:val="left"/>
      </w:pPr>
      <w:r w:rsidRPr="00A30882">
        <w:t>                            '</w:t>
      </w:r>
      <w:proofErr w:type="spellStart"/>
      <w:r w:rsidRPr="00A30882">
        <w:t>soap_version</w:t>
      </w:r>
      <w:proofErr w:type="spellEnd"/>
      <w:r w:rsidRPr="00A30882">
        <w:t>' =&gt; SOAP_1_2</w:t>
      </w:r>
    </w:p>
    <w:p w14:paraId="4670BCBA" w14:textId="77777777" w:rsidR="00DD4EC3" w:rsidRPr="00A30882" w:rsidRDefault="00DD4EC3" w:rsidP="00DD4EC3">
      <w:pPr>
        <w:pStyle w:val="Sourcewithforeground"/>
        <w:jc w:val="left"/>
      </w:pPr>
      <w:r w:rsidRPr="00A30882">
        <w:t>                            ));</w:t>
      </w:r>
    </w:p>
    <w:p w14:paraId="6E0506F1" w14:textId="77777777" w:rsidR="00DD4EC3" w:rsidRPr="00A30882" w:rsidRDefault="00DD4EC3" w:rsidP="00DD4EC3">
      <w:pPr>
        <w:pStyle w:val="Sourcewithforeground"/>
        <w:jc w:val="left"/>
      </w:pPr>
    </w:p>
    <w:p w14:paraId="51E84C21" w14:textId="77777777" w:rsidR="00DD4EC3" w:rsidRPr="00A30882" w:rsidRDefault="00DD4EC3" w:rsidP="00DD4EC3">
      <w:pPr>
        <w:pStyle w:val="Sourcewithforeground"/>
        <w:jc w:val="left"/>
      </w:pPr>
      <w:r w:rsidRPr="00A30882">
        <w:t>$</w:t>
      </w:r>
      <w:proofErr w:type="spellStart"/>
      <w:r w:rsidRPr="00A30882">
        <w:t>service</w:t>
      </w:r>
      <w:proofErr w:type="spellEnd"/>
      <w:r w:rsidRPr="00A30882">
        <w:t> = </w:t>
      </w:r>
      <w:proofErr w:type="spellStart"/>
      <w:r w:rsidRPr="00A30882">
        <w:t>new</w:t>
      </w:r>
      <w:proofErr w:type="spellEnd"/>
      <w:r w:rsidRPr="00A30882">
        <w:t> </w:t>
      </w:r>
      <w:proofErr w:type="spellStart"/>
      <w:r w:rsidRPr="00A30882">
        <w:t>mySOAP</w:t>
      </w:r>
      <w:proofErr w:type="spellEnd"/>
      <w:r w:rsidRPr="00A30882">
        <w:t>($DIT_config_service_</w:t>
      </w:r>
      <w:proofErr w:type="spellStart"/>
      <w:r w:rsidRPr="00A30882">
        <w:t>addr</w:t>
      </w:r>
      <w:proofErr w:type="spellEnd"/>
      <w:r w:rsidRPr="00A30882">
        <w:t>.'?</w:t>
      </w:r>
      <w:proofErr w:type="spellStart"/>
      <w:r w:rsidRPr="00A30882">
        <w:t>wsdl</w:t>
      </w:r>
      <w:proofErr w:type="spellEnd"/>
      <w:r w:rsidRPr="00A30882">
        <w:t>', </w:t>
      </w:r>
      <w:proofErr w:type="spellStart"/>
      <w:r w:rsidRPr="00A30882">
        <w:t>array</w:t>
      </w:r>
      <w:proofErr w:type="spellEnd"/>
      <w:r w:rsidRPr="00A30882">
        <w:t>(</w:t>
      </w:r>
    </w:p>
    <w:p w14:paraId="57BD5C23" w14:textId="77777777" w:rsidR="00DD4EC3" w:rsidRPr="00A30882" w:rsidRDefault="00DD4EC3" w:rsidP="00DD4EC3">
      <w:pPr>
        <w:pStyle w:val="Sourcewithforeground"/>
        <w:jc w:val="left"/>
      </w:pPr>
      <w:r w:rsidRPr="00A30882">
        <w:t>                                         '</w:t>
      </w:r>
      <w:proofErr w:type="spellStart"/>
      <w:r w:rsidRPr="00A30882">
        <w:t>exceptions</w:t>
      </w:r>
      <w:proofErr w:type="spellEnd"/>
      <w:r w:rsidRPr="00A30882">
        <w:t>' =&gt; TRUE,</w:t>
      </w:r>
    </w:p>
    <w:p w14:paraId="168495DD" w14:textId="77777777" w:rsidR="00DD4EC3" w:rsidRPr="00A30882" w:rsidRDefault="00DD4EC3" w:rsidP="00DD4EC3">
      <w:pPr>
        <w:pStyle w:val="Sourcewithforeground"/>
        <w:jc w:val="left"/>
      </w:pPr>
      <w:r w:rsidRPr="00A30882">
        <w:lastRenderedPageBreak/>
        <w:t>                                         'soap_version' =&gt; SOAP_1_2,</w:t>
      </w:r>
    </w:p>
    <w:p w14:paraId="77760F61" w14:textId="77777777" w:rsidR="00DD4EC3" w:rsidRPr="00A30882" w:rsidRDefault="00DD4EC3" w:rsidP="00DD4EC3">
      <w:pPr>
        <w:pStyle w:val="Sourcewithforeground"/>
        <w:jc w:val="left"/>
      </w:pPr>
      <w:r w:rsidRPr="00A30882">
        <w:t>                                         'location' =&gt; $DIT_config_service_addr.'/ws2007FederationNoSct',</w:t>
      </w:r>
    </w:p>
    <w:p w14:paraId="0739031D" w14:textId="77777777" w:rsidR="00DD4EC3" w:rsidRPr="00A30882" w:rsidRDefault="00DD4EC3" w:rsidP="00DD4EC3">
      <w:pPr>
        <w:pStyle w:val="Sourcewithforeground"/>
        <w:jc w:val="left"/>
      </w:pPr>
      <w:r w:rsidRPr="00A30882">
        <w:t>                                         '</w:t>
      </w:r>
      <w:proofErr w:type="spellStart"/>
      <w:r w:rsidRPr="00A30882">
        <w:t>trace</w:t>
      </w:r>
      <w:proofErr w:type="spellEnd"/>
      <w:r w:rsidRPr="00A30882">
        <w:t>' =&gt; 1));</w:t>
      </w:r>
    </w:p>
    <w:p w14:paraId="31392137" w14:textId="77777777" w:rsidR="00DD4EC3" w:rsidRPr="00A30882" w:rsidRDefault="00DD4EC3" w:rsidP="00DD4EC3">
      <w:pPr>
        <w:pStyle w:val="Sourcewithforeground"/>
        <w:jc w:val="left"/>
      </w:pPr>
      <w:r w:rsidRPr="00A30882">
        <w:t>                                         </w:t>
      </w:r>
    </w:p>
    <w:p w14:paraId="77BBFEDD" w14:textId="77777777" w:rsidR="00DD4EC3" w:rsidRPr="00A30882" w:rsidRDefault="00DD4EC3" w:rsidP="00DD4EC3">
      <w:pPr>
        <w:pStyle w:val="Sourcewithforeground"/>
        <w:jc w:val="left"/>
      </w:pPr>
      <w:r w:rsidRPr="00A30882">
        <w:t>$ms = </w:t>
      </w:r>
      <w:proofErr w:type="spellStart"/>
      <w:r w:rsidRPr="00A30882">
        <w:t>Milestone</w:t>
      </w:r>
      <w:proofErr w:type="spellEnd"/>
      <w:r w:rsidRPr="00A30882">
        <w:t>::</w:t>
      </w:r>
      <w:proofErr w:type="spellStart"/>
      <w:r w:rsidRPr="00A30882">
        <w:t>getInstance</w:t>
      </w:r>
      <w:proofErr w:type="spellEnd"/>
      <w:r w:rsidRPr="00A30882">
        <w:t>();</w:t>
      </w:r>
    </w:p>
    <w:p w14:paraId="022D53DC" w14:textId="77777777" w:rsidR="00DD4EC3" w:rsidRPr="00A30882" w:rsidRDefault="00DD4EC3" w:rsidP="00DD4EC3">
      <w:pPr>
        <w:pStyle w:val="Sourcewithforeground"/>
        <w:jc w:val="left"/>
      </w:pPr>
      <w:r w:rsidRPr="00A30882">
        <w:t>                                        </w:t>
      </w:r>
    </w:p>
    <w:p w14:paraId="1FF6BDDF" w14:textId="77777777" w:rsidR="00DD4EC3" w:rsidRPr="00A30882" w:rsidRDefault="00DD4EC3" w:rsidP="00DD4EC3">
      <w:pPr>
        <w:pStyle w:val="Sourcewithforeground"/>
        <w:jc w:val="left"/>
      </w:pPr>
      <w:proofErr w:type="spellStart"/>
      <w:r w:rsidRPr="00A30882">
        <w:t>try</w:t>
      </w:r>
      <w:proofErr w:type="spellEnd"/>
      <w:r w:rsidRPr="00A30882">
        <w:t> {                                         </w:t>
      </w:r>
    </w:p>
    <w:p w14:paraId="57DEC82A" w14:textId="77777777" w:rsidR="00DD4EC3" w:rsidRPr="00A30882" w:rsidRDefault="00DD4EC3" w:rsidP="00DD4EC3">
      <w:pPr>
        <w:pStyle w:val="Sourcewithforeground"/>
        <w:jc w:val="left"/>
      </w:pPr>
      <w:proofErr w:type="spellStart"/>
      <w:r w:rsidRPr="00A30882">
        <w:t>try</w:t>
      </w:r>
      <w:proofErr w:type="spellEnd"/>
      <w:r w:rsidRPr="00A30882">
        <w:t> {   </w:t>
      </w:r>
    </w:p>
    <w:p w14:paraId="18B1CDEC" w14:textId="77777777" w:rsidR="00DD4EC3" w:rsidRPr="00A30882" w:rsidRDefault="00DD4EC3" w:rsidP="00DD4EC3">
      <w:pPr>
        <w:pStyle w:val="Sourcewithforeground"/>
        <w:jc w:val="left"/>
      </w:pPr>
      <w:r w:rsidRPr="00A30882">
        <w:t>    $claims[] = array('uri' =&gt; "http://www.oasis-open.org/RSA2004/attributes/AUTHORITY");</w:t>
      </w:r>
    </w:p>
    <w:p w14:paraId="7835A854" w14:textId="77777777" w:rsidR="00DD4EC3" w:rsidRPr="00A30882" w:rsidRDefault="00DD4EC3" w:rsidP="00DD4EC3">
      <w:pPr>
        <w:pStyle w:val="Sourcewithforeground"/>
        <w:jc w:val="left"/>
      </w:pPr>
      <w:r w:rsidRPr="00A30882">
        <w:t>    $claims[] = array('uri' =&gt; "http://docs.oasis-open.org/wsfed/authorization/200706/claims/action");</w:t>
      </w:r>
    </w:p>
    <w:p w14:paraId="3D87974D" w14:textId="77777777" w:rsidR="00DD4EC3" w:rsidRPr="00A30882" w:rsidRDefault="00DD4EC3" w:rsidP="00DD4EC3">
      <w:pPr>
        <w:pStyle w:val="Sourcewithforeground"/>
        <w:jc w:val="left"/>
      </w:pPr>
      <w:r w:rsidRPr="00A30882">
        <w:t>    $claims[] = array('uri' =&gt; "http://schemas.xmlsoap.org/ws/2005/05/identity/claims/privatepersonalidentifier");</w:t>
      </w:r>
    </w:p>
    <w:p w14:paraId="15C43752" w14:textId="77777777" w:rsidR="00DD4EC3" w:rsidRPr="00A30882" w:rsidRDefault="00DD4EC3" w:rsidP="00DD4EC3">
      <w:pPr>
        <w:pStyle w:val="Sourcewithforeground"/>
        <w:jc w:val="left"/>
      </w:pPr>
      <w:r w:rsidRPr="00A30882">
        <w:t>    $claims[] = array('uri' =&gt; "http://schemas.xmlsoap.org/ws/2005/05/identity/claims/sid");</w:t>
      </w:r>
    </w:p>
    <w:p w14:paraId="238B102B" w14:textId="77777777" w:rsidR="00DD4EC3" w:rsidRPr="00A30882" w:rsidRDefault="00DD4EC3" w:rsidP="00DD4EC3">
      <w:pPr>
        <w:pStyle w:val="Sourcewithforeground"/>
        <w:jc w:val="left"/>
      </w:pPr>
      <w:r w:rsidRPr="00A30882">
        <w:t>    $claims[] = array('uri' =&gt; "http://ivis.eps.gov.lv/schema/identity/claims/employeegroup");</w:t>
      </w:r>
    </w:p>
    <w:p w14:paraId="28F8111F" w14:textId="77777777" w:rsidR="00DD4EC3" w:rsidRPr="00A30882" w:rsidRDefault="00DD4EC3" w:rsidP="00DD4EC3">
      <w:pPr>
        <w:pStyle w:val="Sourcewithforeground"/>
        <w:jc w:val="left"/>
      </w:pPr>
      <w:r w:rsidRPr="00A30882">
        <w:t>    $claims[] = array('uri' =&gt; "http://schemas.xmlsoap.org/ws/2005/05/identity/claims/surname");</w:t>
      </w:r>
    </w:p>
    <w:p w14:paraId="4FB5A163" w14:textId="77777777" w:rsidR="00DD4EC3" w:rsidRPr="00A30882" w:rsidRDefault="00DD4EC3" w:rsidP="00DD4EC3">
      <w:pPr>
        <w:pStyle w:val="Sourcewithforeground"/>
        <w:jc w:val="left"/>
      </w:pPr>
      <w:r w:rsidRPr="00A30882">
        <w:t>    $claims[] = array('uri' =&gt; "http://schemas.xmlsoap.org/ws/2005/05/identity/claims/givenname");</w:t>
      </w:r>
    </w:p>
    <w:p w14:paraId="05FD259D" w14:textId="77777777" w:rsidR="00DD4EC3" w:rsidRPr="00A30882" w:rsidRDefault="00DD4EC3" w:rsidP="00DD4EC3">
      <w:pPr>
        <w:pStyle w:val="Sourcewithforeground"/>
        <w:jc w:val="left"/>
      </w:pPr>
      <w:r w:rsidRPr="00A30882">
        <w:t>    $claims[] = array('uri' =&gt; "http://schemas.xmlsoap.org/ws/2005/05/identity/claims/name");</w:t>
      </w:r>
    </w:p>
    <w:p w14:paraId="5B98B8EC" w14:textId="77777777" w:rsidR="00DD4EC3" w:rsidRPr="00A30882" w:rsidRDefault="00DD4EC3" w:rsidP="00DD4EC3">
      <w:pPr>
        <w:pStyle w:val="Sourcewithforeground"/>
        <w:jc w:val="left"/>
      </w:pPr>
      <w:r w:rsidRPr="00A30882">
        <w:t>    $</w:t>
      </w:r>
      <w:proofErr w:type="spellStart"/>
      <w:r w:rsidRPr="00A30882">
        <w:t>claims</w:t>
      </w:r>
      <w:proofErr w:type="spellEnd"/>
      <w:r w:rsidRPr="00A30882">
        <w:t>[] = </w:t>
      </w:r>
      <w:proofErr w:type="spellStart"/>
      <w:r w:rsidRPr="00A30882">
        <w:t>array</w:t>
      </w:r>
      <w:proofErr w:type="spellEnd"/>
      <w:r w:rsidRPr="00A30882">
        <w:t>('</w:t>
      </w:r>
      <w:proofErr w:type="spellStart"/>
      <w:r w:rsidRPr="00A30882">
        <w:t>uri</w:t>
      </w:r>
      <w:proofErr w:type="spellEnd"/>
      <w:r w:rsidRPr="00A30882">
        <w:t>' =&gt; "urn:ivis:100001:name.id-viss");</w:t>
      </w:r>
    </w:p>
    <w:p w14:paraId="0CFB1B1E" w14:textId="77777777" w:rsidR="00DD4EC3" w:rsidRPr="00A30882" w:rsidRDefault="00DD4EC3" w:rsidP="00DD4EC3">
      <w:pPr>
        <w:pStyle w:val="Sourcewithforeground"/>
        <w:jc w:val="left"/>
      </w:pPr>
      <w:r w:rsidRPr="00A30882">
        <w:t>    </w:t>
      </w:r>
    </w:p>
    <w:p w14:paraId="184BF829" w14:textId="77777777" w:rsidR="00DD4EC3" w:rsidRPr="00A30882" w:rsidRDefault="00DD4EC3" w:rsidP="00DD4EC3">
      <w:pPr>
        <w:pStyle w:val="Sourcewithforeground"/>
        <w:jc w:val="left"/>
      </w:pPr>
      <w:r w:rsidRPr="00A30882">
        <w:t>    $</w:t>
      </w:r>
      <w:proofErr w:type="spellStart"/>
      <w:r w:rsidRPr="00A30882">
        <w:t>cert</w:t>
      </w:r>
      <w:proofErr w:type="spellEnd"/>
      <w:r w:rsidRPr="00A30882">
        <w:t> = </w:t>
      </w:r>
      <w:proofErr w:type="spellStart"/>
      <w:r w:rsidRPr="00A30882">
        <w:t>file_get_contents</w:t>
      </w:r>
      <w:proofErr w:type="spellEnd"/>
      <w:r w:rsidRPr="00A30882">
        <w:t>('</w:t>
      </w:r>
      <w:proofErr w:type="spellStart"/>
      <w:r w:rsidRPr="00A30882">
        <w:t>cert</w:t>
      </w:r>
      <w:proofErr w:type="spellEnd"/>
      <w:r w:rsidRPr="00A30882">
        <w:t>/</w:t>
      </w:r>
      <w:proofErr w:type="spellStart"/>
      <w:r w:rsidRPr="00A30882">
        <w:t>public.pem</w:t>
      </w:r>
      <w:proofErr w:type="spellEnd"/>
      <w:r w:rsidRPr="00A30882">
        <w:t>');</w:t>
      </w:r>
    </w:p>
    <w:p w14:paraId="357C0174" w14:textId="77777777" w:rsidR="00DD4EC3" w:rsidRPr="00A30882" w:rsidRDefault="00DD4EC3" w:rsidP="00DD4EC3">
      <w:pPr>
        <w:pStyle w:val="Sourcewithforeground"/>
        <w:jc w:val="left"/>
      </w:pPr>
      <w:r w:rsidRPr="00A30882">
        <w:t>    $</w:t>
      </w:r>
      <w:proofErr w:type="spellStart"/>
      <w:r w:rsidRPr="00A30882">
        <w:t>private_key</w:t>
      </w:r>
      <w:proofErr w:type="spellEnd"/>
      <w:r w:rsidRPr="00A30882">
        <w:t> = </w:t>
      </w:r>
      <w:proofErr w:type="spellStart"/>
      <w:r w:rsidRPr="00A30882">
        <w:t>file_get_contents</w:t>
      </w:r>
      <w:proofErr w:type="spellEnd"/>
      <w:r w:rsidRPr="00A30882">
        <w:t>('</w:t>
      </w:r>
      <w:proofErr w:type="spellStart"/>
      <w:r w:rsidRPr="00A30882">
        <w:t>cert</w:t>
      </w:r>
      <w:proofErr w:type="spellEnd"/>
      <w:r w:rsidRPr="00A30882">
        <w:t>/</w:t>
      </w:r>
      <w:proofErr w:type="spellStart"/>
      <w:r w:rsidRPr="00A30882">
        <w:t>not_enc.pem</w:t>
      </w:r>
      <w:proofErr w:type="spellEnd"/>
      <w:r w:rsidRPr="00A30882">
        <w:t>');</w:t>
      </w:r>
    </w:p>
    <w:p w14:paraId="7150A0B2" w14:textId="77777777" w:rsidR="00DD4EC3" w:rsidRPr="00A30882" w:rsidRDefault="00DD4EC3" w:rsidP="00DD4EC3">
      <w:pPr>
        <w:pStyle w:val="Sourcewithforeground"/>
        <w:jc w:val="left"/>
      </w:pPr>
      <w:r w:rsidRPr="00A30882">
        <w:t>    </w:t>
      </w:r>
    </w:p>
    <w:p w14:paraId="3D31B989" w14:textId="77777777" w:rsidR="00DD4EC3" w:rsidRPr="00A30882" w:rsidRDefault="00DD4EC3" w:rsidP="00DD4EC3">
      <w:pPr>
        <w:pStyle w:val="Sourcewithforeground"/>
        <w:jc w:val="left"/>
      </w:pPr>
      <w:r w:rsidRPr="00A30882">
        <w:t>    $tokens = $sts-&gt;issueTokenCert($cert, $private_key, $apply_to, $claims);</w:t>
      </w:r>
    </w:p>
    <w:p w14:paraId="37A793C3" w14:textId="77777777" w:rsidR="00DD4EC3" w:rsidRPr="00A30882" w:rsidRDefault="00DD4EC3" w:rsidP="00DD4EC3">
      <w:pPr>
        <w:pStyle w:val="Sourcewithforeground"/>
        <w:jc w:val="left"/>
      </w:pPr>
    </w:p>
    <w:p w14:paraId="32DC7542" w14:textId="77777777" w:rsidR="00DD4EC3" w:rsidRPr="00A30882" w:rsidRDefault="00DD4EC3" w:rsidP="00DD4EC3">
      <w:pPr>
        <w:pStyle w:val="Sourcewithforeground"/>
        <w:jc w:val="left"/>
      </w:pPr>
      <w:r w:rsidRPr="00A30882">
        <w:t>    //$tokens = $sts-&gt;issueToken($username, $password, $apply_to, $claims);</w:t>
      </w:r>
    </w:p>
    <w:p w14:paraId="4E8B4183" w14:textId="77777777" w:rsidR="00DD4EC3" w:rsidRPr="00A30882" w:rsidRDefault="00DD4EC3" w:rsidP="00DD4EC3">
      <w:pPr>
        <w:pStyle w:val="Sourcewithforeground"/>
        <w:jc w:val="left"/>
      </w:pPr>
      <w:r w:rsidRPr="00A30882">
        <w:t>          </w:t>
      </w:r>
    </w:p>
    <w:p w14:paraId="4F5D24F1" w14:textId="77777777" w:rsidR="00DD4EC3" w:rsidRPr="00A30882" w:rsidRDefault="00DD4EC3" w:rsidP="00DD4EC3">
      <w:pPr>
        <w:pStyle w:val="Sourcewithforeground"/>
        <w:jc w:val="left"/>
      </w:pPr>
      <w:r w:rsidRPr="00A30882">
        <w:t>    $ms-&gt;</w:t>
      </w:r>
      <w:proofErr w:type="spellStart"/>
      <w:r w:rsidRPr="00A30882">
        <w:t>addSTSCallmilestone</w:t>
      </w:r>
      <w:proofErr w:type="spellEnd"/>
      <w:r w:rsidRPr="00A30882">
        <w:t>($</w:t>
      </w:r>
      <w:proofErr w:type="spellStart"/>
      <w:r w:rsidRPr="00A30882">
        <w:t>sts</w:t>
      </w:r>
      <w:proofErr w:type="spellEnd"/>
      <w:r w:rsidRPr="00A30882">
        <w:t>, $</w:t>
      </w:r>
      <w:proofErr w:type="spellStart"/>
      <w:r w:rsidRPr="00A30882">
        <w:t>sts_address</w:t>
      </w:r>
      <w:proofErr w:type="spellEnd"/>
      <w:r w:rsidRPr="00A30882">
        <w:t>);</w:t>
      </w:r>
    </w:p>
    <w:p w14:paraId="435F1009" w14:textId="77777777" w:rsidR="00DD4EC3" w:rsidRPr="00A30882" w:rsidRDefault="00DD4EC3" w:rsidP="00DD4EC3">
      <w:pPr>
        <w:pStyle w:val="Sourcewithforeground"/>
        <w:jc w:val="left"/>
      </w:pPr>
      <w:r w:rsidRPr="00A30882">
        <w:t>        </w:t>
      </w:r>
    </w:p>
    <w:p w14:paraId="30F704FC" w14:textId="77777777" w:rsidR="00DD4EC3" w:rsidRPr="00A30882" w:rsidRDefault="00DD4EC3" w:rsidP="00DD4EC3">
      <w:pPr>
        <w:pStyle w:val="Sourcewithforeground"/>
        <w:jc w:val="left"/>
      </w:pPr>
      <w:r w:rsidRPr="00A30882">
        <w:t>    // set Token for service call - we use only first token from collection if many returned</w:t>
      </w:r>
    </w:p>
    <w:p w14:paraId="0F86F79D" w14:textId="77777777" w:rsidR="00DD4EC3" w:rsidRPr="00A30882" w:rsidRDefault="00DD4EC3" w:rsidP="00DD4EC3">
      <w:pPr>
        <w:pStyle w:val="Sourcewithforeground"/>
        <w:jc w:val="left"/>
      </w:pPr>
      <w:r w:rsidRPr="00A30882">
        <w:t>    $</w:t>
      </w:r>
      <w:proofErr w:type="spellStart"/>
      <w:r w:rsidRPr="00A30882">
        <w:t>service</w:t>
      </w:r>
      <w:proofErr w:type="spellEnd"/>
      <w:r w:rsidRPr="00A30882">
        <w:t>-&gt;</w:t>
      </w:r>
      <w:proofErr w:type="spellStart"/>
      <w:r w:rsidRPr="00A30882">
        <w:t>customtoken</w:t>
      </w:r>
      <w:proofErr w:type="spellEnd"/>
      <w:r w:rsidRPr="00A30882">
        <w:t> = $</w:t>
      </w:r>
      <w:proofErr w:type="spellStart"/>
      <w:r w:rsidRPr="00A30882">
        <w:t>tokens</w:t>
      </w:r>
      <w:proofErr w:type="spellEnd"/>
      <w:r w:rsidRPr="00A30882">
        <w:t>[0];</w:t>
      </w:r>
    </w:p>
    <w:p w14:paraId="47D60120" w14:textId="77777777" w:rsidR="00DD4EC3" w:rsidRPr="00A30882" w:rsidRDefault="00DD4EC3" w:rsidP="00DD4EC3">
      <w:pPr>
        <w:pStyle w:val="Sourcewithforeground"/>
        <w:jc w:val="left"/>
      </w:pPr>
    </w:p>
    <w:p w14:paraId="77F60037" w14:textId="77777777" w:rsidR="00DD4EC3" w:rsidRPr="00A30882" w:rsidRDefault="00DD4EC3" w:rsidP="00DD4EC3">
      <w:pPr>
        <w:pStyle w:val="Sourcewithforeground"/>
        <w:jc w:val="left"/>
      </w:pPr>
      <w:r w:rsidRPr="00A30882">
        <w:t>    $</w:t>
      </w:r>
      <w:proofErr w:type="spellStart"/>
      <w:r w:rsidRPr="00A30882">
        <w:t>channel_name</w:t>
      </w:r>
      <w:proofErr w:type="spellEnd"/>
      <w:r w:rsidRPr="00A30882">
        <w:t> = 'SampleChannel2';</w:t>
      </w:r>
    </w:p>
    <w:p w14:paraId="337324C8" w14:textId="77777777" w:rsidR="00DD4EC3" w:rsidRPr="00A30882" w:rsidRDefault="00DD4EC3" w:rsidP="00DD4EC3">
      <w:pPr>
        <w:pStyle w:val="Sourcewithforeground"/>
        <w:jc w:val="left"/>
      </w:pPr>
      <w:r w:rsidRPr="00A30882">
        <w:t>    $channel_urn = 'URN:IVIS:100001:CHA-'.$channel_name.'-TYPE-DIK';</w:t>
      </w:r>
    </w:p>
    <w:p w14:paraId="6356EE96" w14:textId="77777777" w:rsidR="00DD4EC3" w:rsidRPr="00A30882" w:rsidRDefault="00DD4EC3" w:rsidP="00DD4EC3">
      <w:pPr>
        <w:pStyle w:val="Sourcewithforeground"/>
        <w:jc w:val="left"/>
      </w:pPr>
      <w:r w:rsidRPr="00A30882">
        <w:t>    $</w:t>
      </w:r>
      <w:proofErr w:type="spellStart"/>
      <w:r w:rsidRPr="00A30882">
        <w:t>minor_v</w:t>
      </w:r>
      <w:proofErr w:type="spellEnd"/>
      <w:r w:rsidRPr="00A30882">
        <w:t> = 0; //</w:t>
      </w:r>
      <w:proofErr w:type="spellStart"/>
      <w:r w:rsidRPr="00A30882">
        <w:t>version</w:t>
      </w:r>
      <w:proofErr w:type="spellEnd"/>
      <w:r w:rsidRPr="00A30882">
        <w:t> minor </w:t>
      </w:r>
      <w:proofErr w:type="spellStart"/>
      <w:r w:rsidRPr="00A30882">
        <w:t>value</w:t>
      </w:r>
      <w:proofErr w:type="spellEnd"/>
    </w:p>
    <w:p w14:paraId="190BD9D8" w14:textId="77777777" w:rsidR="00DD4EC3" w:rsidRPr="00A30882" w:rsidRDefault="00DD4EC3" w:rsidP="00DD4EC3">
      <w:pPr>
        <w:pStyle w:val="Sourcewithforeground"/>
        <w:jc w:val="left"/>
      </w:pPr>
      <w:r w:rsidRPr="00A30882">
        <w:t>    $</w:t>
      </w:r>
      <w:proofErr w:type="spellStart"/>
      <w:r w:rsidRPr="00A30882">
        <w:t>major_v</w:t>
      </w:r>
      <w:proofErr w:type="spellEnd"/>
      <w:r w:rsidRPr="00A30882">
        <w:t> = 1; //</w:t>
      </w:r>
      <w:proofErr w:type="spellStart"/>
      <w:r w:rsidRPr="00A30882">
        <w:t>version</w:t>
      </w:r>
      <w:proofErr w:type="spellEnd"/>
      <w:r w:rsidRPr="00A30882">
        <w:t> major </w:t>
      </w:r>
      <w:proofErr w:type="spellStart"/>
      <w:r w:rsidRPr="00A30882">
        <w:t>value</w:t>
      </w:r>
      <w:proofErr w:type="spellEnd"/>
    </w:p>
    <w:p w14:paraId="76B0F5C7" w14:textId="77777777" w:rsidR="00DD4EC3" w:rsidRPr="00A30882" w:rsidRDefault="00DD4EC3" w:rsidP="00DD4EC3">
      <w:pPr>
        <w:pStyle w:val="Sourcewithforeground"/>
        <w:jc w:val="left"/>
      </w:pPr>
      <w:r w:rsidRPr="00A30882">
        <w:t>    $channel_version_URN = 'URN:IVIS:100001:CHA-'  .$channel_name. '-v' . $major_v . "-" . $minor_v . '-TYPE-DIK';</w:t>
      </w:r>
    </w:p>
    <w:p w14:paraId="7DD1C9FA" w14:textId="77777777" w:rsidR="00DD4EC3" w:rsidRPr="00A30882" w:rsidRDefault="00DD4EC3" w:rsidP="00DD4EC3">
      <w:pPr>
        <w:pStyle w:val="Sourcewithforeground"/>
        <w:jc w:val="left"/>
      </w:pPr>
      <w:r w:rsidRPr="00A30882">
        <w:lastRenderedPageBreak/>
        <w:t>    </w:t>
      </w:r>
    </w:p>
    <w:p w14:paraId="743E713B" w14:textId="77777777" w:rsidR="00DD4EC3" w:rsidRPr="00A30882" w:rsidRDefault="00DD4EC3" w:rsidP="00DD4EC3">
      <w:pPr>
        <w:pStyle w:val="Sourcewithforeground"/>
        <w:jc w:val="left"/>
      </w:pPr>
      <w:r w:rsidRPr="00A30882">
        <w:t>    </w:t>
      </w:r>
    </w:p>
    <w:p w14:paraId="1A8AD68D" w14:textId="77777777" w:rsidR="00DD4EC3" w:rsidRPr="00A30882" w:rsidRDefault="00DD4EC3" w:rsidP="00DD4EC3">
      <w:pPr>
        <w:pStyle w:val="Sourcewithforeground"/>
        <w:jc w:val="left"/>
      </w:pPr>
      <w:r w:rsidRPr="00A30882">
        <w:t>    $</w:t>
      </w:r>
      <w:proofErr w:type="spellStart"/>
      <w:r w:rsidRPr="00A30882">
        <w:t>req</w:t>
      </w:r>
      <w:proofErr w:type="spellEnd"/>
      <w:r w:rsidRPr="00A30882">
        <w:t> =  </w:t>
      </w:r>
      <w:proofErr w:type="spellStart"/>
      <w:r w:rsidRPr="00A30882">
        <w:t>array</w:t>
      </w:r>
      <w:proofErr w:type="spellEnd"/>
      <w:r w:rsidRPr="00A30882">
        <w:t>( </w:t>
      </w:r>
    </w:p>
    <w:p w14:paraId="5B55AB46" w14:textId="77777777" w:rsidR="00DD4EC3" w:rsidRPr="00A30882" w:rsidRDefault="00DD4EC3" w:rsidP="00DD4EC3">
      <w:pPr>
        <w:pStyle w:val="Sourcewithforeground"/>
        <w:jc w:val="left"/>
      </w:pPr>
      <w:r w:rsidRPr="00A30882">
        <w:t>        '</w:t>
      </w:r>
      <w:proofErr w:type="spellStart"/>
      <w:r w:rsidRPr="00A30882">
        <w:t>ChannelSearch</w:t>
      </w:r>
      <w:proofErr w:type="spellEnd"/>
      <w:r w:rsidRPr="00A30882">
        <w:t>'        =&gt; </w:t>
      </w:r>
      <w:proofErr w:type="spellStart"/>
      <w:r w:rsidRPr="00A30882">
        <w:t>array</w:t>
      </w:r>
      <w:proofErr w:type="spellEnd"/>
      <w:r w:rsidRPr="00A30882">
        <w:t>(</w:t>
      </w:r>
    </w:p>
    <w:p w14:paraId="00988449" w14:textId="77777777" w:rsidR="00DD4EC3" w:rsidRPr="00A30882" w:rsidRDefault="00DD4EC3" w:rsidP="00DD4EC3">
      <w:pPr>
        <w:pStyle w:val="Sourcewithforeground"/>
        <w:jc w:val="left"/>
      </w:pPr>
      <w:r w:rsidRPr="00A30882">
        <w:t>            '</w:t>
      </w:r>
      <w:proofErr w:type="spellStart"/>
      <w:r w:rsidRPr="00A30882">
        <w:t>OnlyHeader</w:t>
      </w:r>
      <w:proofErr w:type="spellEnd"/>
      <w:r w:rsidRPr="00A30882">
        <w:t>' =&gt; </w:t>
      </w:r>
      <w:proofErr w:type="spellStart"/>
      <w:r w:rsidRPr="00A30882">
        <w:t>true</w:t>
      </w:r>
      <w:proofErr w:type="spellEnd"/>
      <w:r w:rsidRPr="00A30882">
        <w:t>,</w:t>
      </w:r>
    </w:p>
    <w:p w14:paraId="76178E8D" w14:textId="77777777" w:rsidR="00DD4EC3" w:rsidRPr="00A30882" w:rsidRDefault="00DD4EC3" w:rsidP="00DD4EC3">
      <w:pPr>
        <w:pStyle w:val="Sourcewithforeground"/>
        <w:jc w:val="left"/>
      </w:pPr>
      <w:r w:rsidRPr="00A30882">
        <w:t>            '</w:t>
      </w:r>
      <w:proofErr w:type="spellStart"/>
      <w:r w:rsidRPr="00A30882">
        <w:t>Channel</w:t>
      </w:r>
      <w:proofErr w:type="spellEnd"/>
      <w:r w:rsidRPr="00A30882">
        <w:t>' =&gt;  </w:t>
      </w:r>
      <w:proofErr w:type="spellStart"/>
      <w:r w:rsidRPr="00A30882">
        <w:t>array</w:t>
      </w:r>
      <w:proofErr w:type="spellEnd"/>
      <w:r w:rsidRPr="00A30882">
        <w:t>(</w:t>
      </w:r>
    </w:p>
    <w:p w14:paraId="00C4B39C" w14:textId="77777777" w:rsidR="00DD4EC3" w:rsidRPr="00A30882" w:rsidRDefault="00DD4EC3" w:rsidP="00DD4EC3">
      <w:pPr>
        <w:pStyle w:val="Sourcewithforeground"/>
        <w:jc w:val="left"/>
      </w:pPr>
      <w:r w:rsidRPr="00A30882">
        <w:t>                '</w:t>
      </w:r>
      <w:proofErr w:type="spellStart"/>
      <w:r w:rsidRPr="00A30882">
        <w:t>ChannelURN</w:t>
      </w:r>
      <w:proofErr w:type="spellEnd"/>
      <w:r w:rsidRPr="00A30882">
        <w:t>' =&gt; $</w:t>
      </w:r>
      <w:proofErr w:type="spellStart"/>
      <w:r w:rsidRPr="00A30882">
        <w:t>channel_urn</w:t>
      </w:r>
      <w:proofErr w:type="spellEnd"/>
    </w:p>
    <w:p w14:paraId="152B1468" w14:textId="77777777" w:rsidR="00DD4EC3" w:rsidRPr="00A30882" w:rsidRDefault="00DD4EC3" w:rsidP="00DD4EC3">
      <w:pPr>
        <w:pStyle w:val="Sourcewithforeground"/>
        <w:jc w:val="left"/>
      </w:pPr>
      <w:r w:rsidRPr="00A30882">
        <w:t>            )</w:t>
      </w:r>
    </w:p>
    <w:p w14:paraId="30BA9E1E" w14:textId="77777777" w:rsidR="00DD4EC3" w:rsidRPr="00A30882" w:rsidRDefault="00DD4EC3" w:rsidP="00DD4EC3">
      <w:pPr>
        <w:pStyle w:val="Sourcewithforeground"/>
        <w:jc w:val="left"/>
      </w:pPr>
      <w:r w:rsidRPr="00A30882">
        <w:t>        ),</w:t>
      </w:r>
    </w:p>
    <w:p w14:paraId="0250BD0E" w14:textId="77777777" w:rsidR="00DD4EC3" w:rsidRPr="00A30882" w:rsidRDefault="00DD4EC3" w:rsidP="00DD4EC3">
      <w:pPr>
        <w:pStyle w:val="Sourcewithforeground"/>
        <w:jc w:val="left"/>
      </w:pPr>
      <w:r w:rsidRPr="00A30882">
        <w:t>        'ChannelVersionStatus' =&gt; array('creating', 'testing', 'active', 'tehnicalbreak', 'activedepricated', 'deleted')</w:t>
      </w:r>
    </w:p>
    <w:p w14:paraId="6E717D3D" w14:textId="77777777" w:rsidR="00DD4EC3" w:rsidRPr="00A30882" w:rsidRDefault="00DD4EC3" w:rsidP="00DD4EC3">
      <w:pPr>
        <w:pStyle w:val="Sourcewithforeground"/>
        <w:jc w:val="left"/>
      </w:pPr>
      <w:r w:rsidRPr="00A30882">
        <w:t>    ); </w:t>
      </w:r>
    </w:p>
    <w:p w14:paraId="12DE89BC" w14:textId="77777777" w:rsidR="00DD4EC3" w:rsidRPr="00A30882" w:rsidRDefault="00DD4EC3" w:rsidP="00DD4EC3">
      <w:pPr>
        <w:pStyle w:val="Sourcewithforeground"/>
        <w:jc w:val="left"/>
      </w:pPr>
      <w:r w:rsidRPr="00A30882">
        <w:t>    </w:t>
      </w:r>
    </w:p>
    <w:p w14:paraId="7E56A7C4" w14:textId="77777777" w:rsidR="00DD4EC3" w:rsidRPr="00A30882" w:rsidRDefault="00DD4EC3" w:rsidP="00DD4EC3">
      <w:pPr>
        <w:pStyle w:val="Sourcewithforeground"/>
        <w:jc w:val="left"/>
      </w:pPr>
      <w:r w:rsidRPr="00A30882">
        <w:t>    $method_name = 'SearchChannelsPaged';                               </w:t>
      </w:r>
    </w:p>
    <w:p w14:paraId="5D6F0C6D" w14:textId="77777777" w:rsidR="00DD4EC3" w:rsidRPr="00A30882" w:rsidRDefault="00DD4EC3" w:rsidP="00DD4EC3">
      <w:pPr>
        <w:pStyle w:val="Sourcewithforeground"/>
        <w:jc w:val="left"/>
      </w:pPr>
      <w:r w:rsidRPr="00A30882">
        <w:t>    $</w:t>
      </w:r>
      <w:proofErr w:type="spellStart"/>
      <w:r w:rsidRPr="00A30882">
        <w:t>result</w:t>
      </w:r>
      <w:proofErr w:type="spellEnd"/>
      <w:r w:rsidRPr="00A30882">
        <w:t> = $</w:t>
      </w:r>
      <w:proofErr w:type="spellStart"/>
      <w:r w:rsidRPr="00A30882">
        <w:t>service</w:t>
      </w:r>
      <w:proofErr w:type="spellEnd"/>
      <w:r w:rsidRPr="00A30882">
        <w:t>-&gt;__</w:t>
      </w:r>
      <w:proofErr w:type="spellStart"/>
      <w:r w:rsidRPr="00A30882">
        <w:t>soapCall</w:t>
      </w:r>
      <w:proofErr w:type="spellEnd"/>
      <w:r w:rsidRPr="00A30882">
        <w:t>($</w:t>
      </w:r>
      <w:proofErr w:type="spellStart"/>
      <w:r w:rsidRPr="00A30882">
        <w:t>method_name</w:t>
      </w:r>
      <w:proofErr w:type="spellEnd"/>
      <w:r w:rsidRPr="00A30882">
        <w:t>, </w:t>
      </w:r>
      <w:proofErr w:type="spellStart"/>
      <w:r w:rsidRPr="00A30882">
        <w:t>array</w:t>
      </w:r>
      <w:proofErr w:type="spellEnd"/>
      <w:r w:rsidRPr="00A30882">
        <w:t>($</w:t>
      </w:r>
      <w:proofErr w:type="spellStart"/>
      <w:r w:rsidRPr="00A30882">
        <w:t>req</w:t>
      </w:r>
      <w:proofErr w:type="spellEnd"/>
      <w:r w:rsidRPr="00A30882">
        <w:t>) );</w:t>
      </w:r>
    </w:p>
    <w:p w14:paraId="083CA61D" w14:textId="77777777" w:rsidR="00DD4EC3" w:rsidRPr="00A30882" w:rsidRDefault="00DD4EC3" w:rsidP="00DD4EC3">
      <w:pPr>
        <w:pStyle w:val="Sourcewithforeground"/>
        <w:jc w:val="left"/>
      </w:pPr>
      <w:r w:rsidRPr="00A30882">
        <w:t>    $ms-&gt;addServiceCallMilestone($service, $DIT_config_service_addr, $method_name);</w:t>
      </w:r>
    </w:p>
    <w:p w14:paraId="19BD6B52" w14:textId="77777777" w:rsidR="00DD4EC3" w:rsidRPr="00A30882" w:rsidRDefault="00DD4EC3" w:rsidP="00DD4EC3">
      <w:pPr>
        <w:pStyle w:val="Sourcewithforeground"/>
        <w:jc w:val="left"/>
      </w:pPr>
      <w:r w:rsidRPr="00A30882">
        <w:t>    </w:t>
      </w:r>
    </w:p>
    <w:p w14:paraId="12CAF8E4" w14:textId="77777777" w:rsidR="00DD4EC3" w:rsidRPr="00A30882" w:rsidRDefault="00DD4EC3" w:rsidP="00DD4EC3">
      <w:pPr>
        <w:pStyle w:val="Sourcewithforeground"/>
        <w:jc w:val="left"/>
      </w:pPr>
      <w:r w:rsidRPr="00A30882">
        <w:t>    // </w:t>
      </w:r>
      <w:proofErr w:type="spellStart"/>
      <w:r w:rsidRPr="00A30882">
        <w:t>setting</w:t>
      </w:r>
      <w:proofErr w:type="spellEnd"/>
      <w:r w:rsidRPr="00A30882">
        <w:t> </w:t>
      </w:r>
      <w:proofErr w:type="spellStart"/>
      <w:r w:rsidRPr="00A30882">
        <w:t>channel</w:t>
      </w:r>
      <w:proofErr w:type="spellEnd"/>
      <w:r w:rsidRPr="00A30882">
        <w:t> </w:t>
      </w:r>
      <w:proofErr w:type="spellStart"/>
      <w:r w:rsidRPr="00A30882">
        <w:t>data</w:t>
      </w:r>
      <w:proofErr w:type="spellEnd"/>
    </w:p>
    <w:p w14:paraId="0FBAFCFA" w14:textId="77777777" w:rsidR="00DD4EC3" w:rsidRPr="00A30882" w:rsidRDefault="00DD4EC3" w:rsidP="00DD4EC3">
      <w:pPr>
        <w:pStyle w:val="Sourcewithforeground"/>
        <w:jc w:val="left"/>
      </w:pPr>
      <w:r w:rsidRPr="00A30882">
        <w:t>    $</w:t>
      </w:r>
      <w:proofErr w:type="spellStart"/>
      <w:r w:rsidRPr="00A30882">
        <w:t>channel</w:t>
      </w:r>
      <w:proofErr w:type="spellEnd"/>
      <w:r w:rsidRPr="00A30882">
        <w:t> = </w:t>
      </w:r>
      <w:proofErr w:type="spellStart"/>
      <w:r w:rsidRPr="00A30882">
        <w:t>array</w:t>
      </w:r>
      <w:proofErr w:type="spellEnd"/>
      <w:r w:rsidRPr="00A30882">
        <w:t>(</w:t>
      </w:r>
    </w:p>
    <w:p w14:paraId="1387B480" w14:textId="77777777" w:rsidR="00DD4EC3" w:rsidRPr="00A30882" w:rsidRDefault="00DD4EC3" w:rsidP="00DD4EC3">
      <w:pPr>
        <w:pStyle w:val="Sourcewithforeground"/>
        <w:jc w:val="left"/>
      </w:pPr>
      <w:r w:rsidRPr="00A30882">
        <w:t>        '</w:t>
      </w:r>
      <w:proofErr w:type="spellStart"/>
      <w:r w:rsidRPr="00A30882">
        <w:t>ShortName</w:t>
      </w:r>
      <w:proofErr w:type="spellEnd"/>
      <w:r w:rsidRPr="00A30882">
        <w:t>' =&gt; $</w:t>
      </w:r>
      <w:proofErr w:type="spellStart"/>
      <w:r w:rsidRPr="00A30882">
        <w:t>channel_name</w:t>
      </w:r>
      <w:proofErr w:type="spellEnd"/>
      <w:r w:rsidRPr="00A30882">
        <w:t>,</w:t>
      </w:r>
    </w:p>
    <w:p w14:paraId="58245662" w14:textId="77777777" w:rsidR="00DD4EC3" w:rsidRPr="00A30882" w:rsidRDefault="00DD4EC3" w:rsidP="00DD4EC3">
      <w:pPr>
        <w:pStyle w:val="Sourcewithforeground"/>
        <w:jc w:val="left"/>
      </w:pPr>
      <w:r w:rsidRPr="00A30882">
        <w:t>        '</w:t>
      </w:r>
      <w:proofErr w:type="spellStart"/>
      <w:r w:rsidRPr="00A30882">
        <w:t>ChannelURN</w:t>
      </w:r>
      <w:proofErr w:type="spellEnd"/>
      <w:r w:rsidRPr="00A30882">
        <w:t>' =&gt; $</w:t>
      </w:r>
      <w:proofErr w:type="spellStart"/>
      <w:r w:rsidRPr="00A30882">
        <w:t>channel_urn</w:t>
      </w:r>
      <w:proofErr w:type="spellEnd"/>
      <w:r w:rsidRPr="00A30882">
        <w:t>,</w:t>
      </w:r>
    </w:p>
    <w:p w14:paraId="0512DD2C" w14:textId="77777777" w:rsidR="00DD4EC3" w:rsidRPr="00A30882" w:rsidRDefault="00DD4EC3" w:rsidP="00DD4EC3">
      <w:pPr>
        <w:pStyle w:val="Sourcewithforeground"/>
        <w:jc w:val="left"/>
      </w:pPr>
      <w:r w:rsidRPr="00A30882">
        <w:t>        '</w:t>
      </w:r>
      <w:proofErr w:type="spellStart"/>
      <w:r w:rsidRPr="00A30882">
        <w:t>ChannelType</w:t>
      </w:r>
      <w:proofErr w:type="spellEnd"/>
      <w:r w:rsidRPr="00A30882">
        <w:t>' =&gt; '</w:t>
      </w:r>
      <w:proofErr w:type="spellStart"/>
      <w:r w:rsidRPr="00A30882">
        <w:t>dik</w:t>
      </w:r>
      <w:proofErr w:type="spellEnd"/>
      <w:r w:rsidRPr="00A30882">
        <w:t>',</w:t>
      </w:r>
    </w:p>
    <w:p w14:paraId="3FBBA638" w14:textId="77777777" w:rsidR="00DD4EC3" w:rsidRPr="00A30882" w:rsidRDefault="00DD4EC3" w:rsidP="00DD4EC3">
      <w:pPr>
        <w:pStyle w:val="Sourcewithforeground"/>
        <w:jc w:val="left"/>
      </w:pPr>
      <w:r w:rsidRPr="00A30882">
        <w:t>        '</w:t>
      </w:r>
      <w:proofErr w:type="spellStart"/>
      <w:r w:rsidRPr="00A30882">
        <w:t>OwnerAuthority</w:t>
      </w:r>
      <w:proofErr w:type="spellEnd"/>
      <w:r w:rsidRPr="00A30882">
        <w:t>' =&gt; </w:t>
      </w:r>
      <w:proofErr w:type="spellStart"/>
      <w:r w:rsidRPr="00A30882">
        <w:t>array</w:t>
      </w:r>
      <w:proofErr w:type="spellEnd"/>
      <w:r w:rsidRPr="00A30882">
        <w:t>(</w:t>
      </w:r>
    </w:p>
    <w:p w14:paraId="1CE485E4" w14:textId="77777777" w:rsidR="00DD4EC3" w:rsidRPr="00A30882" w:rsidRDefault="00DD4EC3" w:rsidP="00DD4EC3">
      <w:pPr>
        <w:pStyle w:val="Sourcewithforeground"/>
        <w:jc w:val="left"/>
      </w:pPr>
      <w:r w:rsidRPr="00A30882">
        <w:t>            '</w:t>
      </w:r>
      <w:proofErr w:type="spellStart"/>
      <w:r w:rsidRPr="00A30882">
        <w:t>AuthorityID</w:t>
      </w:r>
      <w:proofErr w:type="spellEnd"/>
      <w:r w:rsidRPr="00A30882">
        <w:t>' =&gt; '100000',</w:t>
      </w:r>
    </w:p>
    <w:p w14:paraId="05F1439D" w14:textId="77777777" w:rsidR="00DD4EC3" w:rsidRPr="00A30882" w:rsidRDefault="00DD4EC3" w:rsidP="00DD4EC3">
      <w:pPr>
        <w:pStyle w:val="Sourcewithforeground"/>
        <w:jc w:val="left"/>
      </w:pPr>
      <w:r w:rsidRPr="00A30882">
        <w:t>            '</w:t>
      </w:r>
      <w:proofErr w:type="spellStart"/>
      <w:r w:rsidRPr="00A30882">
        <w:t>ShortName</w:t>
      </w:r>
      <w:proofErr w:type="spellEnd"/>
      <w:r w:rsidRPr="00A30882">
        <w:t>' =&gt; 'ABC </w:t>
      </w:r>
      <w:proofErr w:type="spellStart"/>
      <w:r w:rsidRPr="00A30882">
        <w:t>software</w:t>
      </w:r>
      <w:proofErr w:type="spellEnd"/>
      <w:r w:rsidRPr="00A30882">
        <w:t>',</w:t>
      </w:r>
    </w:p>
    <w:p w14:paraId="13BB91F7" w14:textId="77777777" w:rsidR="00DD4EC3" w:rsidRPr="00A30882" w:rsidRDefault="00DD4EC3" w:rsidP="00DD4EC3">
      <w:pPr>
        <w:pStyle w:val="Sourcewithforeground"/>
        <w:jc w:val="left"/>
      </w:pPr>
      <w:r w:rsidRPr="00A30882">
        <w:t>        ),</w:t>
      </w:r>
    </w:p>
    <w:p w14:paraId="1DDB5F7D" w14:textId="77777777" w:rsidR="00DD4EC3" w:rsidRPr="00A30882" w:rsidRDefault="00DD4EC3" w:rsidP="00DD4EC3">
      <w:pPr>
        <w:pStyle w:val="Sourcewithforeground"/>
        <w:jc w:val="left"/>
      </w:pPr>
      <w:r w:rsidRPr="00A30882">
        <w:t>        '</w:t>
      </w:r>
      <w:proofErr w:type="spellStart"/>
      <w:r w:rsidRPr="00A30882">
        <w:t>ChannelName</w:t>
      </w:r>
      <w:proofErr w:type="spellEnd"/>
      <w:r w:rsidRPr="00A30882">
        <w:t>' =&gt; $</w:t>
      </w:r>
      <w:proofErr w:type="spellStart"/>
      <w:r w:rsidRPr="00A30882">
        <w:t>channel_name</w:t>
      </w:r>
      <w:proofErr w:type="spellEnd"/>
    </w:p>
    <w:p w14:paraId="03EAFF14" w14:textId="77777777" w:rsidR="00DD4EC3" w:rsidRPr="00A30882" w:rsidRDefault="00DD4EC3" w:rsidP="00DD4EC3">
      <w:pPr>
        <w:pStyle w:val="Sourcewithforeground"/>
        <w:jc w:val="left"/>
      </w:pPr>
      <w:r w:rsidRPr="00A30882">
        <w:t>    );</w:t>
      </w:r>
    </w:p>
    <w:p w14:paraId="69484C60" w14:textId="77777777" w:rsidR="00DD4EC3" w:rsidRPr="00A30882" w:rsidRDefault="00DD4EC3" w:rsidP="00DD4EC3">
      <w:pPr>
        <w:pStyle w:val="Sourcewithforeground"/>
        <w:jc w:val="left"/>
      </w:pPr>
      <w:r w:rsidRPr="00A30882">
        <w:t>    </w:t>
      </w:r>
    </w:p>
    <w:p w14:paraId="15A6DBDD" w14:textId="77777777" w:rsidR="00DD4EC3" w:rsidRPr="00A30882" w:rsidRDefault="00DD4EC3" w:rsidP="00DD4EC3">
      <w:pPr>
        <w:pStyle w:val="Sourcewithforeground"/>
        <w:jc w:val="left"/>
      </w:pPr>
      <w:r w:rsidRPr="00A30882">
        <w:t>    //</w:t>
      </w:r>
      <w:proofErr w:type="spellStart"/>
      <w:r w:rsidRPr="00A30882">
        <w:t>if</w:t>
      </w:r>
      <w:proofErr w:type="spellEnd"/>
      <w:r w:rsidRPr="00A30882">
        <w:t> </w:t>
      </w:r>
      <w:proofErr w:type="spellStart"/>
      <w:r w:rsidRPr="00A30882">
        <w:t>channel</w:t>
      </w:r>
      <w:proofErr w:type="spellEnd"/>
      <w:r w:rsidRPr="00A30882">
        <w:t> </w:t>
      </w:r>
      <w:proofErr w:type="spellStart"/>
      <w:r w:rsidRPr="00A30882">
        <w:t>not</w:t>
      </w:r>
      <w:proofErr w:type="spellEnd"/>
      <w:r w:rsidRPr="00A30882">
        <w:t> </w:t>
      </w:r>
      <w:proofErr w:type="spellStart"/>
      <w:r w:rsidRPr="00A30882">
        <w:t>found</w:t>
      </w:r>
      <w:proofErr w:type="spellEnd"/>
      <w:r w:rsidRPr="00A30882">
        <w:t> </w:t>
      </w:r>
      <w:proofErr w:type="spellStart"/>
      <w:r w:rsidRPr="00A30882">
        <w:t>creating</w:t>
      </w:r>
      <w:proofErr w:type="spellEnd"/>
      <w:r w:rsidRPr="00A30882">
        <w:t> </w:t>
      </w:r>
      <w:proofErr w:type="spellStart"/>
      <w:r w:rsidRPr="00A30882">
        <w:t>new</w:t>
      </w:r>
      <w:proofErr w:type="spellEnd"/>
      <w:r w:rsidRPr="00A30882">
        <w:t> </w:t>
      </w:r>
      <w:proofErr w:type="spellStart"/>
      <w:r w:rsidRPr="00A30882">
        <w:t>one</w:t>
      </w:r>
      <w:proofErr w:type="spellEnd"/>
    </w:p>
    <w:p w14:paraId="3D4D70B9" w14:textId="77777777" w:rsidR="00DD4EC3" w:rsidRPr="00A30882" w:rsidRDefault="00DD4EC3" w:rsidP="00DD4EC3">
      <w:pPr>
        <w:pStyle w:val="Sourcewithforeground"/>
        <w:jc w:val="left"/>
      </w:pPr>
      <w:r w:rsidRPr="00A30882">
        <w:t>    </w:t>
      </w:r>
      <w:proofErr w:type="spellStart"/>
      <w:r w:rsidRPr="00A30882">
        <w:t>if</w:t>
      </w:r>
      <w:proofErr w:type="spellEnd"/>
      <w:r w:rsidRPr="00A30882">
        <w:t>($</w:t>
      </w:r>
      <w:proofErr w:type="spellStart"/>
      <w:r w:rsidRPr="00A30882">
        <w:t>result</w:t>
      </w:r>
      <w:proofErr w:type="spellEnd"/>
      <w:r w:rsidRPr="00A30882">
        <w:t>-&gt;</w:t>
      </w:r>
      <w:proofErr w:type="spellStart"/>
      <w:r w:rsidRPr="00A30882">
        <w:t>ChannelList</w:t>
      </w:r>
      <w:proofErr w:type="spellEnd"/>
      <w:r w:rsidRPr="00A30882">
        <w:t>-&gt;</w:t>
      </w:r>
      <w:proofErr w:type="spellStart"/>
      <w:r w:rsidRPr="00A30882">
        <w:t>Count</w:t>
      </w:r>
      <w:proofErr w:type="spellEnd"/>
      <w:r w:rsidRPr="00A30882">
        <w:t> == 0) {</w:t>
      </w:r>
    </w:p>
    <w:p w14:paraId="5EEA2EF7" w14:textId="77777777" w:rsidR="00DD4EC3" w:rsidRPr="00A30882" w:rsidRDefault="00DD4EC3" w:rsidP="00DD4EC3">
      <w:pPr>
        <w:pStyle w:val="Sourcewithforeground"/>
        <w:jc w:val="left"/>
      </w:pPr>
      <w:r w:rsidRPr="00A30882">
        <w:t>        // </w:t>
      </w:r>
      <w:proofErr w:type="spellStart"/>
      <w:r w:rsidRPr="00A30882">
        <w:t>adding</w:t>
      </w:r>
      <w:proofErr w:type="spellEnd"/>
      <w:r w:rsidRPr="00A30882">
        <w:t> </w:t>
      </w:r>
      <w:proofErr w:type="spellStart"/>
      <w:r w:rsidRPr="00A30882">
        <w:t>channel</w:t>
      </w:r>
      <w:proofErr w:type="spellEnd"/>
      <w:r w:rsidRPr="00A30882">
        <w:t> </w:t>
      </w:r>
      <w:proofErr w:type="spellStart"/>
      <w:r w:rsidRPr="00A30882">
        <w:t>data</w:t>
      </w:r>
      <w:proofErr w:type="spellEnd"/>
      <w:r w:rsidRPr="00A30882">
        <w:t> to </w:t>
      </w:r>
      <w:proofErr w:type="spellStart"/>
      <w:r w:rsidRPr="00A30882">
        <w:t>request</w:t>
      </w:r>
      <w:proofErr w:type="spellEnd"/>
    </w:p>
    <w:p w14:paraId="591897B0" w14:textId="77777777" w:rsidR="00DD4EC3" w:rsidRPr="00A30882" w:rsidRDefault="00DD4EC3" w:rsidP="00DD4EC3">
      <w:pPr>
        <w:pStyle w:val="Sourcewithforeground"/>
        <w:jc w:val="left"/>
      </w:pPr>
      <w:r w:rsidRPr="00A30882">
        <w:t>        $req2 =  </w:t>
      </w:r>
      <w:proofErr w:type="spellStart"/>
      <w:r w:rsidRPr="00A30882">
        <w:t>array</w:t>
      </w:r>
      <w:proofErr w:type="spellEnd"/>
      <w:r w:rsidRPr="00A30882">
        <w:t>( </w:t>
      </w:r>
    </w:p>
    <w:p w14:paraId="1F80329A" w14:textId="77777777" w:rsidR="00DD4EC3" w:rsidRPr="00A30882" w:rsidRDefault="00DD4EC3" w:rsidP="00DD4EC3">
      <w:pPr>
        <w:pStyle w:val="Sourcewithforeground"/>
        <w:jc w:val="left"/>
      </w:pPr>
      <w:r w:rsidRPr="00A30882">
        <w:t>            '</w:t>
      </w:r>
      <w:proofErr w:type="spellStart"/>
      <w:r w:rsidRPr="00A30882">
        <w:t>Channel</w:t>
      </w:r>
      <w:proofErr w:type="spellEnd"/>
      <w:r w:rsidRPr="00A30882">
        <w:t>' =&gt; $</w:t>
      </w:r>
      <w:proofErr w:type="spellStart"/>
      <w:r w:rsidRPr="00A30882">
        <w:t>channel</w:t>
      </w:r>
      <w:proofErr w:type="spellEnd"/>
    </w:p>
    <w:p w14:paraId="1421F47F" w14:textId="77777777" w:rsidR="00DD4EC3" w:rsidRPr="00A30882" w:rsidRDefault="00DD4EC3" w:rsidP="00DD4EC3">
      <w:pPr>
        <w:pStyle w:val="Sourcewithforeground"/>
        <w:jc w:val="left"/>
      </w:pPr>
      <w:r w:rsidRPr="00A30882">
        <w:t>        );</w:t>
      </w:r>
    </w:p>
    <w:p w14:paraId="75AD689A" w14:textId="77777777" w:rsidR="00DD4EC3" w:rsidRPr="00A30882" w:rsidRDefault="00DD4EC3" w:rsidP="00DD4EC3">
      <w:pPr>
        <w:pStyle w:val="Sourcewithforeground"/>
        <w:jc w:val="left"/>
      </w:pPr>
      <w:r w:rsidRPr="00A30882">
        <w:t>    </w:t>
      </w:r>
    </w:p>
    <w:p w14:paraId="1892CC31" w14:textId="77777777" w:rsidR="00DD4EC3" w:rsidRPr="00A30882" w:rsidRDefault="00DD4EC3" w:rsidP="00DD4EC3">
      <w:pPr>
        <w:pStyle w:val="Sourcewithforeground"/>
        <w:jc w:val="left"/>
      </w:pPr>
      <w:r w:rsidRPr="00A30882">
        <w:t>        $method2_name = 'InsertChannel';                                </w:t>
      </w:r>
    </w:p>
    <w:p w14:paraId="52B02B2C" w14:textId="77777777" w:rsidR="00DD4EC3" w:rsidRPr="00A30882" w:rsidRDefault="00DD4EC3" w:rsidP="00DD4EC3">
      <w:pPr>
        <w:pStyle w:val="Sourcewithforeground"/>
        <w:jc w:val="left"/>
      </w:pPr>
      <w:r w:rsidRPr="00A30882">
        <w:t>        $result2 = $service-&gt;__soapCall($method2_name, array($req2) );</w:t>
      </w:r>
    </w:p>
    <w:p w14:paraId="4B7519BD" w14:textId="77777777" w:rsidR="00DD4EC3" w:rsidRPr="00A30882" w:rsidRDefault="00DD4EC3" w:rsidP="00DD4EC3">
      <w:pPr>
        <w:pStyle w:val="Sourcewithforeground"/>
        <w:jc w:val="left"/>
      </w:pPr>
      <w:r w:rsidRPr="00A30882">
        <w:t>        $ms-&gt;addServiceCallMilestone($service, $DIT_config_service_addr, $method2_name);</w:t>
      </w:r>
    </w:p>
    <w:p w14:paraId="666950EF" w14:textId="77777777" w:rsidR="00DD4EC3" w:rsidRPr="00A30882" w:rsidRDefault="00DD4EC3" w:rsidP="00DD4EC3">
      <w:pPr>
        <w:pStyle w:val="Sourcewithforeground"/>
        <w:jc w:val="left"/>
      </w:pPr>
      <w:r w:rsidRPr="00A30882">
        <w:t>        </w:t>
      </w:r>
    </w:p>
    <w:p w14:paraId="7152C287" w14:textId="77777777" w:rsidR="00DD4EC3" w:rsidRPr="00A30882" w:rsidRDefault="00DD4EC3" w:rsidP="00DD4EC3">
      <w:pPr>
        <w:pStyle w:val="Sourcewithforeground"/>
        <w:jc w:val="left"/>
      </w:pPr>
      <w:r w:rsidRPr="00A30882">
        <w:t>        $result2-&gt;</w:t>
      </w:r>
      <w:proofErr w:type="spellStart"/>
      <w:r w:rsidRPr="00A30882">
        <w:t>InsertChannelResponse</w:t>
      </w:r>
      <w:proofErr w:type="spellEnd"/>
      <w:r w:rsidRPr="00A30882">
        <w:t>;</w:t>
      </w:r>
    </w:p>
    <w:p w14:paraId="0EFDAFDB" w14:textId="77777777" w:rsidR="00DD4EC3" w:rsidRPr="00A30882" w:rsidRDefault="00DD4EC3" w:rsidP="00DD4EC3">
      <w:pPr>
        <w:pStyle w:val="Sourcewithforeground"/>
        <w:jc w:val="left"/>
      </w:pPr>
      <w:r w:rsidRPr="00A30882">
        <w:t>    } </w:t>
      </w:r>
      <w:proofErr w:type="spellStart"/>
      <w:r w:rsidRPr="00A30882">
        <w:t>else</w:t>
      </w:r>
      <w:proofErr w:type="spellEnd"/>
      <w:r w:rsidRPr="00A30882">
        <w:t> {</w:t>
      </w:r>
    </w:p>
    <w:p w14:paraId="35500CF2" w14:textId="77777777" w:rsidR="00DD4EC3" w:rsidRPr="00A30882" w:rsidRDefault="00DD4EC3" w:rsidP="00DD4EC3">
      <w:pPr>
        <w:pStyle w:val="Sourcewithforeground"/>
        <w:jc w:val="left"/>
      </w:pPr>
      <w:r w:rsidRPr="00A30882">
        <w:t>        //</w:t>
      </w:r>
      <w:proofErr w:type="spellStart"/>
      <w:r w:rsidRPr="00A30882">
        <w:t>channel</w:t>
      </w:r>
      <w:proofErr w:type="spellEnd"/>
      <w:r w:rsidRPr="00A30882">
        <w:t> </w:t>
      </w:r>
      <w:proofErr w:type="spellStart"/>
      <w:r w:rsidRPr="00A30882">
        <w:t>found</w:t>
      </w:r>
      <w:proofErr w:type="spellEnd"/>
    </w:p>
    <w:p w14:paraId="5B0D7615" w14:textId="77777777" w:rsidR="00DD4EC3" w:rsidRPr="00A30882" w:rsidRDefault="00DD4EC3" w:rsidP="00DD4EC3">
      <w:pPr>
        <w:pStyle w:val="Sourcewithforeground"/>
        <w:jc w:val="left"/>
      </w:pPr>
      <w:r w:rsidRPr="00A30882">
        <w:lastRenderedPageBreak/>
        <w:t>    }</w:t>
      </w:r>
    </w:p>
    <w:p w14:paraId="2E77D920" w14:textId="77777777" w:rsidR="00DD4EC3" w:rsidRPr="00A30882" w:rsidRDefault="00DD4EC3" w:rsidP="00DD4EC3">
      <w:pPr>
        <w:pStyle w:val="Sourcewithforeground"/>
        <w:jc w:val="left"/>
      </w:pPr>
      <w:r w:rsidRPr="00A30882">
        <w:t>    </w:t>
      </w:r>
    </w:p>
    <w:p w14:paraId="46D15DC4" w14:textId="77777777" w:rsidR="00DD4EC3" w:rsidRPr="00A30882" w:rsidRDefault="00DD4EC3" w:rsidP="00DD4EC3">
      <w:pPr>
        <w:pStyle w:val="Sourcewithforeground"/>
        <w:jc w:val="left"/>
      </w:pPr>
      <w:r w:rsidRPr="00A30882">
        <w:t>    </w:t>
      </w:r>
    </w:p>
    <w:p w14:paraId="69070A6F" w14:textId="77777777" w:rsidR="00DD4EC3" w:rsidRPr="00A30882" w:rsidRDefault="00DD4EC3" w:rsidP="00DD4EC3">
      <w:pPr>
        <w:pStyle w:val="Sourcewithforeground"/>
        <w:jc w:val="left"/>
      </w:pPr>
      <w:r w:rsidRPr="00A30882">
        <w:t>    $</w:t>
      </w:r>
      <w:proofErr w:type="spellStart"/>
      <w:r w:rsidRPr="00A30882">
        <w:t>channel_version</w:t>
      </w:r>
      <w:proofErr w:type="spellEnd"/>
      <w:r w:rsidRPr="00A30882">
        <w:t> = </w:t>
      </w:r>
      <w:proofErr w:type="spellStart"/>
      <w:r w:rsidRPr="00A30882">
        <w:t>array</w:t>
      </w:r>
      <w:proofErr w:type="spellEnd"/>
      <w:r w:rsidRPr="00A30882">
        <w:t>(</w:t>
      </w:r>
    </w:p>
    <w:p w14:paraId="4E28232F" w14:textId="77777777" w:rsidR="00DD4EC3" w:rsidRPr="00A30882" w:rsidRDefault="00DD4EC3" w:rsidP="00DD4EC3">
      <w:pPr>
        <w:pStyle w:val="Sourcewithforeground"/>
        <w:jc w:val="left"/>
      </w:pPr>
      <w:r w:rsidRPr="00A30882">
        <w:t>        '</w:t>
      </w:r>
      <w:proofErr w:type="spellStart"/>
      <w:r w:rsidRPr="00A30882">
        <w:t>MessageType</w:t>
      </w:r>
      <w:proofErr w:type="spellEnd"/>
      <w:r w:rsidRPr="00A30882">
        <w:t>' =&gt; </w:t>
      </w:r>
      <w:proofErr w:type="spellStart"/>
      <w:r w:rsidRPr="00A30882">
        <w:t>array</w:t>
      </w:r>
      <w:proofErr w:type="spellEnd"/>
      <w:r w:rsidRPr="00A30882">
        <w:t>(</w:t>
      </w:r>
    </w:p>
    <w:p w14:paraId="74DA9A43" w14:textId="77777777" w:rsidR="00DD4EC3" w:rsidRPr="00A30882" w:rsidRDefault="00DD4EC3" w:rsidP="00DD4EC3">
      <w:pPr>
        <w:pStyle w:val="Sourcewithforeground"/>
        <w:jc w:val="left"/>
      </w:pPr>
      <w:r w:rsidRPr="00A30882">
        <w:t>            0 =&gt;  </w:t>
      </w:r>
      <w:proofErr w:type="spellStart"/>
      <w:r w:rsidRPr="00A30882">
        <w:t>array</w:t>
      </w:r>
      <w:proofErr w:type="spellEnd"/>
      <w:r w:rsidRPr="00A30882">
        <w:t>(</w:t>
      </w:r>
    </w:p>
    <w:p w14:paraId="015CF487" w14:textId="77777777" w:rsidR="00DD4EC3" w:rsidRPr="00A30882" w:rsidRDefault="00DD4EC3" w:rsidP="00DD4EC3">
      <w:pPr>
        <w:pStyle w:val="Sourcewithforeground"/>
        <w:jc w:val="left"/>
      </w:pPr>
      <w:r w:rsidRPr="00A30882">
        <w:t>                '</w:t>
      </w:r>
      <w:proofErr w:type="spellStart"/>
      <w:r w:rsidRPr="00A30882">
        <w:t>MessageClass</w:t>
      </w:r>
      <w:proofErr w:type="spellEnd"/>
      <w:r w:rsidRPr="00A30882">
        <w:t>' =&gt; </w:t>
      </w:r>
      <w:proofErr w:type="spellStart"/>
      <w:r w:rsidRPr="00A30882">
        <w:t>array</w:t>
      </w:r>
      <w:proofErr w:type="spellEnd"/>
      <w:r w:rsidRPr="00A30882">
        <w:t>(</w:t>
      </w:r>
    </w:p>
    <w:p w14:paraId="661DA001" w14:textId="77777777" w:rsidR="00DD4EC3" w:rsidRPr="00A30882" w:rsidRDefault="00DD4EC3" w:rsidP="00DD4EC3">
      <w:pPr>
        <w:pStyle w:val="Sourcewithforeground"/>
        <w:jc w:val="left"/>
      </w:pPr>
      <w:r w:rsidRPr="00A30882">
        <w:t>                    '</w:t>
      </w:r>
      <w:proofErr w:type="spellStart"/>
      <w:r w:rsidRPr="00A30882">
        <w:t>CodeListCodeValue</w:t>
      </w:r>
      <w:proofErr w:type="spellEnd"/>
      <w:r w:rsidRPr="00A30882">
        <w:t>' =&gt; '1'),</w:t>
      </w:r>
    </w:p>
    <w:p w14:paraId="199032B7" w14:textId="77777777" w:rsidR="00DD4EC3" w:rsidRPr="00A30882" w:rsidRDefault="00DD4EC3" w:rsidP="00DD4EC3">
      <w:pPr>
        <w:pStyle w:val="Sourcewithforeground"/>
        <w:jc w:val="left"/>
      </w:pPr>
      <w:r w:rsidRPr="00A30882">
        <w:t>                'XMLSchemaURN' =&gt; 'URN:IVIS:100001:XSD-Person-FullName-v1-0-TYPE-PersonFullName'</w:t>
      </w:r>
    </w:p>
    <w:p w14:paraId="4BF64815" w14:textId="77777777" w:rsidR="00DD4EC3" w:rsidRPr="00A30882" w:rsidRDefault="00DD4EC3" w:rsidP="00DD4EC3">
      <w:pPr>
        <w:pStyle w:val="Sourcewithforeground"/>
        <w:jc w:val="left"/>
      </w:pPr>
      <w:r w:rsidRPr="00A30882">
        <w:t>            ),</w:t>
      </w:r>
    </w:p>
    <w:p w14:paraId="423830E9" w14:textId="77777777" w:rsidR="00DD4EC3" w:rsidRPr="00A30882" w:rsidRDefault="00DD4EC3" w:rsidP="00DD4EC3">
      <w:pPr>
        <w:pStyle w:val="Sourcewithforeground"/>
        <w:jc w:val="left"/>
      </w:pPr>
      <w:r w:rsidRPr="00A30882">
        <w:t>            1 =&gt;  </w:t>
      </w:r>
      <w:proofErr w:type="spellStart"/>
      <w:r w:rsidRPr="00A30882">
        <w:t>array</w:t>
      </w:r>
      <w:proofErr w:type="spellEnd"/>
      <w:r w:rsidRPr="00A30882">
        <w:t>(</w:t>
      </w:r>
    </w:p>
    <w:p w14:paraId="00B927FA" w14:textId="77777777" w:rsidR="00DD4EC3" w:rsidRPr="00A30882" w:rsidRDefault="00DD4EC3" w:rsidP="00DD4EC3">
      <w:pPr>
        <w:pStyle w:val="Sourcewithforeground"/>
        <w:jc w:val="left"/>
      </w:pPr>
      <w:r w:rsidRPr="00A30882">
        <w:t>                '</w:t>
      </w:r>
      <w:proofErr w:type="spellStart"/>
      <w:r w:rsidRPr="00A30882">
        <w:t>MessageClass</w:t>
      </w:r>
      <w:proofErr w:type="spellEnd"/>
      <w:r w:rsidRPr="00A30882">
        <w:t>' =&gt; </w:t>
      </w:r>
      <w:proofErr w:type="spellStart"/>
      <w:r w:rsidRPr="00A30882">
        <w:t>array</w:t>
      </w:r>
      <w:proofErr w:type="spellEnd"/>
      <w:r w:rsidRPr="00A30882">
        <w:t>(</w:t>
      </w:r>
    </w:p>
    <w:p w14:paraId="5A3F4051" w14:textId="77777777" w:rsidR="00DD4EC3" w:rsidRPr="00A30882" w:rsidRDefault="00DD4EC3" w:rsidP="00DD4EC3">
      <w:pPr>
        <w:pStyle w:val="Sourcewithforeground"/>
        <w:jc w:val="left"/>
      </w:pPr>
      <w:r w:rsidRPr="00A30882">
        <w:t>                    '</w:t>
      </w:r>
      <w:proofErr w:type="spellStart"/>
      <w:r w:rsidRPr="00A30882">
        <w:t>CodeListCodeValue</w:t>
      </w:r>
      <w:proofErr w:type="spellEnd"/>
      <w:r w:rsidRPr="00A30882">
        <w:t>' =&gt; '3'),</w:t>
      </w:r>
    </w:p>
    <w:p w14:paraId="47933A7E" w14:textId="77777777" w:rsidR="00DD4EC3" w:rsidRPr="00A30882" w:rsidRDefault="00DD4EC3" w:rsidP="00DD4EC3">
      <w:pPr>
        <w:pStyle w:val="Sourcewithforeground"/>
        <w:jc w:val="left"/>
      </w:pPr>
      <w:r w:rsidRPr="00A30882">
        <w:t>                'XMLSchemaURN' =&gt; 'URN:IVIS:100001:XSD-DIT-DITMessage-v1-0-TYPE-DefaultMessageError',</w:t>
      </w:r>
    </w:p>
    <w:p w14:paraId="7637DB9F" w14:textId="77777777" w:rsidR="00DD4EC3" w:rsidRPr="00A30882" w:rsidRDefault="00DD4EC3" w:rsidP="00DD4EC3">
      <w:pPr>
        <w:pStyle w:val="Sourcewithforeground"/>
        <w:jc w:val="left"/>
      </w:pPr>
      <w:r w:rsidRPr="00A30882">
        <w:t>            )</w:t>
      </w:r>
    </w:p>
    <w:p w14:paraId="57F15986" w14:textId="77777777" w:rsidR="00DD4EC3" w:rsidRPr="00A30882" w:rsidRDefault="00DD4EC3" w:rsidP="00DD4EC3">
      <w:pPr>
        <w:pStyle w:val="Sourcewithforeground"/>
        <w:jc w:val="left"/>
      </w:pPr>
      <w:r w:rsidRPr="00A30882">
        <w:t>        ),</w:t>
      </w:r>
    </w:p>
    <w:p w14:paraId="61043FC5" w14:textId="77777777" w:rsidR="00DD4EC3" w:rsidRPr="00A30882" w:rsidRDefault="00DD4EC3" w:rsidP="00DD4EC3">
      <w:pPr>
        <w:pStyle w:val="Sourcewithforeground"/>
        <w:jc w:val="left"/>
      </w:pPr>
      <w:r w:rsidRPr="00A30882">
        <w:t>        '</w:t>
      </w:r>
      <w:proofErr w:type="spellStart"/>
      <w:r w:rsidRPr="00A30882">
        <w:t>ChannelVersionStatus</w:t>
      </w:r>
      <w:proofErr w:type="spellEnd"/>
      <w:r w:rsidRPr="00A30882">
        <w:t>' =&gt; '</w:t>
      </w:r>
      <w:proofErr w:type="spellStart"/>
      <w:r w:rsidRPr="00A30882">
        <w:t>active</w:t>
      </w:r>
      <w:proofErr w:type="spellEnd"/>
      <w:r w:rsidRPr="00A30882">
        <w:t>',</w:t>
      </w:r>
    </w:p>
    <w:p w14:paraId="7B0F5D74" w14:textId="77777777" w:rsidR="00DD4EC3" w:rsidRPr="00A30882" w:rsidRDefault="00DD4EC3" w:rsidP="00DD4EC3">
      <w:pPr>
        <w:pStyle w:val="Sourcewithforeground"/>
        <w:jc w:val="left"/>
      </w:pPr>
      <w:r w:rsidRPr="00A30882">
        <w:t>        '</w:t>
      </w:r>
      <w:proofErr w:type="spellStart"/>
      <w:r w:rsidRPr="00A30882">
        <w:t>Channel</w:t>
      </w:r>
      <w:proofErr w:type="spellEnd"/>
      <w:r w:rsidRPr="00A30882">
        <w:t>' =&gt; $</w:t>
      </w:r>
      <w:proofErr w:type="spellStart"/>
      <w:r w:rsidRPr="00A30882">
        <w:t>channel</w:t>
      </w:r>
      <w:proofErr w:type="spellEnd"/>
      <w:r w:rsidRPr="00A30882">
        <w:t>,</w:t>
      </w:r>
    </w:p>
    <w:p w14:paraId="178112C5" w14:textId="77777777" w:rsidR="00DD4EC3" w:rsidRPr="00A30882" w:rsidRDefault="00DD4EC3" w:rsidP="00DD4EC3">
      <w:pPr>
        <w:pStyle w:val="Sourcewithforeground"/>
        <w:jc w:val="left"/>
      </w:pPr>
      <w:r w:rsidRPr="00A30882">
        <w:t>        '</w:t>
      </w:r>
      <w:proofErr w:type="spellStart"/>
      <w:r w:rsidRPr="00A30882">
        <w:t>MinorVersion</w:t>
      </w:r>
      <w:proofErr w:type="spellEnd"/>
      <w:r w:rsidRPr="00A30882">
        <w:t>' =&gt; $</w:t>
      </w:r>
      <w:proofErr w:type="spellStart"/>
      <w:r w:rsidRPr="00A30882">
        <w:t>minor_v</w:t>
      </w:r>
      <w:proofErr w:type="spellEnd"/>
      <w:r w:rsidRPr="00A30882">
        <w:t>,</w:t>
      </w:r>
    </w:p>
    <w:p w14:paraId="4DB9CB22" w14:textId="77777777" w:rsidR="00DD4EC3" w:rsidRPr="00A30882" w:rsidRDefault="00DD4EC3" w:rsidP="00DD4EC3">
      <w:pPr>
        <w:pStyle w:val="Sourcewithforeground"/>
        <w:jc w:val="left"/>
      </w:pPr>
      <w:r w:rsidRPr="00A30882">
        <w:t>        '</w:t>
      </w:r>
      <w:proofErr w:type="spellStart"/>
      <w:r w:rsidRPr="00A30882">
        <w:t>MajorVersion</w:t>
      </w:r>
      <w:proofErr w:type="spellEnd"/>
      <w:r w:rsidRPr="00A30882">
        <w:t>' =&gt; $</w:t>
      </w:r>
      <w:proofErr w:type="spellStart"/>
      <w:r w:rsidRPr="00A30882">
        <w:t>major_v</w:t>
      </w:r>
      <w:proofErr w:type="spellEnd"/>
      <w:r w:rsidRPr="00A30882">
        <w:t>,</w:t>
      </w:r>
    </w:p>
    <w:p w14:paraId="6BB2C0B3" w14:textId="77777777" w:rsidR="00DD4EC3" w:rsidRPr="00A30882" w:rsidRDefault="00DD4EC3" w:rsidP="00DD4EC3">
      <w:pPr>
        <w:pStyle w:val="Sourcewithforeground"/>
        <w:jc w:val="left"/>
      </w:pPr>
      <w:r w:rsidRPr="00A30882">
        <w:t>        '</w:t>
      </w:r>
      <w:proofErr w:type="spellStart"/>
      <w:r w:rsidRPr="00A30882">
        <w:t>ChannelVersionURN</w:t>
      </w:r>
      <w:proofErr w:type="spellEnd"/>
      <w:r w:rsidRPr="00A30882">
        <w:t>' =&gt; $</w:t>
      </w:r>
      <w:proofErr w:type="spellStart"/>
      <w:r w:rsidRPr="00A30882">
        <w:t>channel_version_URN</w:t>
      </w:r>
      <w:proofErr w:type="spellEnd"/>
    </w:p>
    <w:p w14:paraId="43977BB4" w14:textId="77777777" w:rsidR="00DD4EC3" w:rsidRPr="00A30882" w:rsidRDefault="00DD4EC3" w:rsidP="00DD4EC3">
      <w:pPr>
        <w:pStyle w:val="Sourcewithforeground"/>
        <w:jc w:val="left"/>
      </w:pPr>
      <w:r w:rsidRPr="00A30882">
        <w:t>    );</w:t>
      </w:r>
    </w:p>
    <w:p w14:paraId="257178CA" w14:textId="77777777" w:rsidR="00DD4EC3" w:rsidRPr="00A30882" w:rsidRDefault="00DD4EC3" w:rsidP="00DD4EC3">
      <w:pPr>
        <w:pStyle w:val="Sourcewithforeground"/>
        <w:jc w:val="left"/>
      </w:pPr>
      <w:r w:rsidRPr="00A30882">
        <w:t>    </w:t>
      </w:r>
    </w:p>
    <w:p w14:paraId="0D33B367" w14:textId="77777777" w:rsidR="00DD4EC3" w:rsidRPr="00A30882" w:rsidRDefault="00DD4EC3" w:rsidP="00DD4EC3">
      <w:pPr>
        <w:pStyle w:val="Sourcewithforeground"/>
        <w:jc w:val="left"/>
      </w:pPr>
      <w:r w:rsidRPr="00A30882">
        <w:t>    $req3 =  </w:t>
      </w:r>
      <w:proofErr w:type="spellStart"/>
      <w:r w:rsidRPr="00A30882">
        <w:t>array</w:t>
      </w:r>
      <w:proofErr w:type="spellEnd"/>
      <w:r w:rsidRPr="00A30882">
        <w:t>( </w:t>
      </w:r>
    </w:p>
    <w:p w14:paraId="13763DFA" w14:textId="77777777" w:rsidR="00DD4EC3" w:rsidRPr="00A30882" w:rsidRDefault="00DD4EC3" w:rsidP="00DD4EC3">
      <w:pPr>
        <w:pStyle w:val="Sourcewithforeground"/>
        <w:jc w:val="left"/>
      </w:pPr>
      <w:r w:rsidRPr="00A30882">
        <w:t>        '</w:t>
      </w:r>
      <w:proofErr w:type="spellStart"/>
      <w:r w:rsidRPr="00A30882">
        <w:t>ChannelVersionSearch</w:t>
      </w:r>
      <w:proofErr w:type="spellEnd"/>
      <w:r w:rsidRPr="00A30882">
        <w:t>' =&gt; </w:t>
      </w:r>
      <w:proofErr w:type="spellStart"/>
      <w:r w:rsidRPr="00A30882">
        <w:t>array</w:t>
      </w:r>
      <w:proofErr w:type="spellEnd"/>
      <w:r w:rsidRPr="00A30882">
        <w:t>(</w:t>
      </w:r>
    </w:p>
    <w:p w14:paraId="3A346534" w14:textId="77777777" w:rsidR="00DD4EC3" w:rsidRPr="00A30882" w:rsidRDefault="00DD4EC3" w:rsidP="00DD4EC3">
      <w:pPr>
        <w:pStyle w:val="Sourcewithforeground"/>
        <w:jc w:val="left"/>
      </w:pPr>
      <w:r w:rsidRPr="00A30882">
        <w:t>        '</w:t>
      </w:r>
      <w:proofErr w:type="spellStart"/>
      <w:r w:rsidRPr="00A30882">
        <w:t>ChannelVersion</w:t>
      </w:r>
      <w:proofErr w:type="spellEnd"/>
      <w:r w:rsidRPr="00A30882">
        <w:t>' =&gt; $</w:t>
      </w:r>
      <w:proofErr w:type="spellStart"/>
      <w:r w:rsidRPr="00A30882">
        <w:t>channel_version</w:t>
      </w:r>
      <w:proofErr w:type="spellEnd"/>
    </w:p>
    <w:p w14:paraId="071B5D60" w14:textId="77777777" w:rsidR="00DD4EC3" w:rsidRPr="00A30882" w:rsidRDefault="00DD4EC3" w:rsidP="00DD4EC3">
      <w:pPr>
        <w:pStyle w:val="Sourcewithforeground"/>
        <w:jc w:val="left"/>
      </w:pPr>
      <w:r w:rsidRPr="00A30882">
        <w:t>        )</w:t>
      </w:r>
    </w:p>
    <w:p w14:paraId="3FD9EB6A" w14:textId="77777777" w:rsidR="00DD4EC3" w:rsidRPr="00A30882" w:rsidRDefault="00DD4EC3" w:rsidP="00DD4EC3">
      <w:pPr>
        <w:pStyle w:val="Sourcewithforeground"/>
        <w:jc w:val="left"/>
      </w:pPr>
      <w:r w:rsidRPr="00A30882">
        <w:t>    ); </w:t>
      </w:r>
    </w:p>
    <w:p w14:paraId="26291C8C" w14:textId="77777777" w:rsidR="00DD4EC3" w:rsidRPr="00A30882" w:rsidRDefault="00DD4EC3" w:rsidP="00DD4EC3">
      <w:pPr>
        <w:pStyle w:val="Sourcewithforeground"/>
        <w:jc w:val="left"/>
      </w:pPr>
      <w:r w:rsidRPr="00A30882">
        <w:t>    </w:t>
      </w:r>
    </w:p>
    <w:p w14:paraId="1238F4F0" w14:textId="77777777" w:rsidR="00DD4EC3" w:rsidRPr="00A30882" w:rsidRDefault="00DD4EC3" w:rsidP="00DD4EC3">
      <w:pPr>
        <w:pStyle w:val="Sourcewithforeground"/>
        <w:jc w:val="left"/>
      </w:pPr>
      <w:r w:rsidRPr="00A30882">
        <w:t>    $method_name = 'SearchChannelVersionsPaged';                                </w:t>
      </w:r>
    </w:p>
    <w:p w14:paraId="2E195901" w14:textId="77777777" w:rsidR="00DD4EC3" w:rsidRPr="00A30882" w:rsidRDefault="00DD4EC3" w:rsidP="00DD4EC3">
      <w:pPr>
        <w:pStyle w:val="Sourcewithforeground"/>
        <w:jc w:val="left"/>
      </w:pPr>
      <w:r w:rsidRPr="00A30882">
        <w:t>    $</w:t>
      </w:r>
      <w:proofErr w:type="spellStart"/>
      <w:r w:rsidRPr="00A30882">
        <w:t>result</w:t>
      </w:r>
      <w:proofErr w:type="spellEnd"/>
      <w:r w:rsidRPr="00A30882">
        <w:t> = $</w:t>
      </w:r>
      <w:proofErr w:type="spellStart"/>
      <w:r w:rsidRPr="00A30882">
        <w:t>service</w:t>
      </w:r>
      <w:proofErr w:type="spellEnd"/>
      <w:r w:rsidRPr="00A30882">
        <w:t>-&gt;__</w:t>
      </w:r>
      <w:proofErr w:type="spellStart"/>
      <w:r w:rsidRPr="00A30882">
        <w:t>soapCall</w:t>
      </w:r>
      <w:proofErr w:type="spellEnd"/>
      <w:r w:rsidRPr="00A30882">
        <w:t>($</w:t>
      </w:r>
      <w:proofErr w:type="spellStart"/>
      <w:r w:rsidRPr="00A30882">
        <w:t>method_name</w:t>
      </w:r>
      <w:proofErr w:type="spellEnd"/>
      <w:r w:rsidRPr="00A30882">
        <w:t>, </w:t>
      </w:r>
      <w:proofErr w:type="spellStart"/>
      <w:r w:rsidRPr="00A30882">
        <w:t>array</w:t>
      </w:r>
      <w:proofErr w:type="spellEnd"/>
      <w:r w:rsidRPr="00A30882">
        <w:t>($req3) );</w:t>
      </w:r>
    </w:p>
    <w:p w14:paraId="1D784F96" w14:textId="77777777" w:rsidR="00DD4EC3" w:rsidRPr="00A30882" w:rsidRDefault="00DD4EC3" w:rsidP="00DD4EC3">
      <w:pPr>
        <w:pStyle w:val="Sourcewithforeground"/>
        <w:jc w:val="left"/>
      </w:pPr>
      <w:r w:rsidRPr="00A30882">
        <w:t>    $ms-&gt;addServiceCallMilestone($service, $DIT_config_service_addr, $method_name);</w:t>
      </w:r>
    </w:p>
    <w:p w14:paraId="2B91E743" w14:textId="77777777" w:rsidR="00DD4EC3" w:rsidRPr="00A30882" w:rsidRDefault="00DD4EC3" w:rsidP="00DD4EC3">
      <w:pPr>
        <w:pStyle w:val="Sourcewithforeground"/>
        <w:jc w:val="left"/>
      </w:pPr>
    </w:p>
    <w:p w14:paraId="1761D0E8" w14:textId="77777777" w:rsidR="00DD4EC3" w:rsidRPr="00A30882" w:rsidRDefault="00DD4EC3" w:rsidP="00DD4EC3">
      <w:pPr>
        <w:pStyle w:val="Sourcewithforeground"/>
        <w:jc w:val="left"/>
      </w:pPr>
      <w:r w:rsidRPr="00A30882">
        <w:t>    //</w:t>
      </w:r>
      <w:proofErr w:type="spellStart"/>
      <w:r w:rsidRPr="00A30882">
        <w:t>if</w:t>
      </w:r>
      <w:proofErr w:type="spellEnd"/>
      <w:r w:rsidRPr="00A30882">
        <w:t> </w:t>
      </w:r>
      <w:proofErr w:type="spellStart"/>
      <w:r w:rsidRPr="00A30882">
        <w:t>channel</w:t>
      </w:r>
      <w:proofErr w:type="spellEnd"/>
      <w:r w:rsidRPr="00A30882">
        <w:t> </w:t>
      </w:r>
      <w:proofErr w:type="spellStart"/>
      <w:r w:rsidRPr="00A30882">
        <w:t>version</w:t>
      </w:r>
      <w:proofErr w:type="spellEnd"/>
      <w:r w:rsidRPr="00A30882">
        <w:t> </w:t>
      </w:r>
      <w:proofErr w:type="spellStart"/>
      <w:r w:rsidRPr="00A30882">
        <w:t>not</w:t>
      </w:r>
      <w:proofErr w:type="spellEnd"/>
      <w:r w:rsidRPr="00A30882">
        <w:t> </w:t>
      </w:r>
      <w:proofErr w:type="spellStart"/>
      <w:r w:rsidRPr="00A30882">
        <w:t>found</w:t>
      </w:r>
      <w:proofErr w:type="spellEnd"/>
      <w:r w:rsidRPr="00A30882">
        <w:t> </w:t>
      </w:r>
      <w:proofErr w:type="spellStart"/>
      <w:r w:rsidRPr="00A30882">
        <w:t>creating</w:t>
      </w:r>
      <w:proofErr w:type="spellEnd"/>
      <w:r w:rsidRPr="00A30882">
        <w:t> </w:t>
      </w:r>
      <w:proofErr w:type="spellStart"/>
      <w:r w:rsidRPr="00A30882">
        <w:t>new</w:t>
      </w:r>
      <w:proofErr w:type="spellEnd"/>
      <w:r w:rsidRPr="00A30882">
        <w:t> </w:t>
      </w:r>
      <w:proofErr w:type="spellStart"/>
      <w:r w:rsidRPr="00A30882">
        <w:t>one</w:t>
      </w:r>
      <w:proofErr w:type="spellEnd"/>
    </w:p>
    <w:p w14:paraId="1E980669" w14:textId="77777777" w:rsidR="00DD4EC3" w:rsidRPr="00A30882" w:rsidRDefault="00DD4EC3" w:rsidP="00DD4EC3">
      <w:pPr>
        <w:pStyle w:val="Sourcewithforeground"/>
        <w:jc w:val="left"/>
      </w:pPr>
      <w:r w:rsidRPr="00A30882">
        <w:t>    </w:t>
      </w:r>
      <w:proofErr w:type="spellStart"/>
      <w:r w:rsidRPr="00A30882">
        <w:t>if</w:t>
      </w:r>
      <w:proofErr w:type="spellEnd"/>
      <w:r w:rsidRPr="00A30882">
        <w:t>($</w:t>
      </w:r>
      <w:proofErr w:type="spellStart"/>
      <w:r w:rsidRPr="00A30882">
        <w:t>result</w:t>
      </w:r>
      <w:proofErr w:type="spellEnd"/>
      <w:r w:rsidRPr="00A30882">
        <w:t>-&gt;</w:t>
      </w:r>
      <w:proofErr w:type="spellStart"/>
      <w:r w:rsidRPr="00A30882">
        <w:t>ChannelVersionsList</w:t>
      </w:r>
      <w:proofErr w:type="spellEnd"/>
      <w:r w:rsidRPr="00A30882">
        <w:t>-&gt;</w:t>
      </w:r>
      <w:proofErr w:type="spellStart"/>
      <w:r w:rsidRPr="00A30882">
        <w:t>Count</w:t>
      </w:r>
      <w:proofErr w:type="spellEnd"/>
      <w:r w:rsidRPr="00A30882">
        <w:t> == 0) {</w:t>
      </w:r>
    </w:p>
    <w:p w14:paraId="493AB17A" w14:textId="77777777" w:rsidR="00DD4EC3" w:rsidRPr="00A30882" w:rsidRDefault="00DD4EC3" w:rsidP="00DD4EC3">
      <w:pPr>
        <w:pStyle w:val="Sourcewithforeground"/>
        <w:jc w:val="left"/>
      </w:pPr>
      <w:r w:rsidRPr="00A30882">
        <w:t>        // </w:t>
      </w:r>
      <w:proofErr w:type="spellStart"/>
      <w:r w:rsidRPr="00A30882">
        <w:t>adding</w:t>
      </w:r>
      <w:proofErr w:type="spellEnd"/>
      <w:r w:rsidRPr="00A30882">
        <w:t> </w:t>
      </w:r>
      <w:proofErr w:type="spellStart"/>
      <w:r w:rsidRPr="00A30882">
        <w:t>channel</w:t>
      </w:r>
      <w:proofErr w:type="spellEnd"/>
      <w:r w:rsidRPr="00A30882">
        <w:t> </w:t>
      </w:r>
      <w:proofErr w:type="spellStart"/>
      <w:r w:rsidRPr="00A30882">
        <w:t>version</w:t>
      </w:r>
      <w:proofErr w:type="spellEnd"/>
      <w:r w:rsidRPr="00A30882">
        <w:t> </w:t>
      </w:r>
      <w:proofErr w:type="spellStart"/>
      <w:r w:rsidRPr="00A30882">
        <w:t>data</w:t>
      </w:r>
      <w:proofErr w:type="spellEnd"/>
      <w:r w:rsidRPr="00A30882">
        <w:t> to </w:t>
      </w:r>
      <w:proofErr w:type="spellStart"/>
      <w:r w:rsidRPr="00A30882">
        <w:t>request</w:t>
      </w:r>
      <w:proofErr w:type="spellEnd"/>
    </w:p>
    <w:p w14:paraId="6BB76C29" w14:textId="77777777" w:rsidR="00DD4EC3" w:rsidRPr="00A30882" w:rsidRDefault="00DD4EC3" w:rsidP="00DD4EC3">
      <w:pPr>
        <w:pStyle w:val="Sourcewithforeground"/>
        <w:jc w:val="left"/>
      </w:pPr>
      <w:r w:rsidRPr="00A30882">
        <w:t>        $</w:t>
      </w:r>
      <w:proofErr w:type="spellStart"/>
      <w:r w:rsidRPr="00A30882">
        <w:t>req</w:t>
      </w:r>
      <w:proofErr w:type="spellEnd"/>
      <w:r w:rsidRPr="00A30882">
        <w:t> =  </w:t>
      </w:r>
      <w:proofErr w:type="spellStart"/>
      <w:r w:rsidRPr="00A30882">
        <w:t>array</w:t>
      </w:r>
      <w:proofErr w:type="spellEnd"/>
      <w:r w:rsidRPr="00A30882">
        <w:t>( </w:t>
      </w:r>
    </w:p>
    <w:p w14:paraId="76BD4EBD" w14:textId="77777777" w:rsidR="00DD4EC3" w:rsidRPr="00A30882" w:rsidRDefault="00DD4EC3" w:rsidP="00DD4EC3">
      <w:pPr>
        <w:pStyle w:val="Sourcewithforeground"/>
        <w:jc w:val="left"/>
      </w:pPr>
      <w:r w:rsidRPr="00A30882">
        <w:t>            '</w:t>
      </w:r>
      <w:proofErr w:type="spellStart"/>
      <w:r w:rsidRPr="00A30882">
        <w:t>ChannelVersionData</w:t>
      </w:r>
      <w:proofErr w:type="spellEnd"/>
      <w:r w:rsidRPr="00A30882">
        <w:t>' =&gt; $</w:t>
      </w:r>
      <w:proofErr w:type="spellStart"/>
      <w:r w:rsidRPr="00A30882">
        <w:t>channel_version</w:t>
      </w:r>
      <w:proofErr w:type="spellEnd"/>
    </w:p>
    <w:p w14:paraId="57828D96" w14:textId="77777777" w:rsidR="00DD4EC3" w:rsidRPr="00A30882" w:rsidRDefault="00DD4EC3" w:rsidP="00DD4EC3">
      <w:pPr>
        <w:pStyle w:val="Sourcewithforeground"/>
        <w:jc w:val="left"/>
      </w:pPr>
      <w:r w:rsidRPr="00A30882">
        <w:t>        );</w:t>
      </w:r>
    </w:p>
    <w:p w14:paraId="467EA71B" w14:textId="77777777" w:rsidR="00DD4EC3" w:rsidRPr="00A30882" w:rsidRDefault="00DD4EC3" w:rsidP="00DD4EC3">
      <w:pPr>
        <w:pStyle w:val="Sourcewithforeground"/>
        <w:jc w:val="left"/>
      </w:pPr>
      <w:r w:rsidRPr="00A30882">
        <w:t>    </w:t>
      </w:r>
    </w:p>
    <w:p w14:paraId="03DD9B11" w14:textId="77777777" w:rsidR="00DD4EC3" w:rsidRPr="00A30882" w:rsidRDefault="00DD4EC3" w:rsidP="00DD4EC3">
      <w:pPr>
        <w:pStyle w:val="Sourcewithforeground"/>
        <w:jc w:val="left"/>
      </w:pPr>
      <w:r w:rsidRPr="00A30882">
        <w:t>        $method_name = 'InsertChannelVersion';                              </w:t>
      </w:r>
    </w:p>
    <w:p w14:paraId="67929000" w14:textId="77777777" w:rsidR="00DD4EC3" w:rsidRPr="00A30882" w:rsidRDefault="00DD4EC3" w:rsidP="00DD4EC3">
      <w:pPr>
        <w:pStyle w:val="Sourcewithforeground"/>
        <w:jc w:val="left"/>
      </w:pPr>
      <w:r w:rsidRPr="00A30882">
        <w:t>        $result = $service-&gt;__soapCall($method_name, array($req) );</w:t>
      </w:r>
    </w:p>
    <w:p w14:paraId="7CAB2C02" w14:textId="77777777" w:rsidR="00DD4EC3" w:rsidRPr="00A30882" w:rsidRDefault="00DD4EC3" w:rsidP="00DD4EC3">
      <w:pPr>
        <w:pStyle w:val="Sourcewithforeground"/>
        <w:jc w:val="left"/>
      </w:pPr>
      <w:r w:rsidRPr="00A30882">
        <w:lastRenderedPageBreak/>
        <w:t>        $ms-&gt;addServiceCallMilestone($service, $DIT_config_service_addr, $method_name);</w:t>
      </w:r>
    </w:p>
    <w:p w14:paraId="4DC44B07" w14:textId="77777777" w:rsidR="00DD4EC3" w:rsidRPr="00A30882" w:rsidRDefault="00DD4EC3" w:rsidP="00DD4EC3">
      <w:pPr>
        <w:pStyle w:val="Sourcewithforeground"/>
        <w:jc w:val="left"/>
      </w:pPr>
      <w:r w:rsidRPr="00A30882">
        <w:t>        </w:t>
      </w:r>
    </w:p>
    <w:p w14:paraId="7E7F2095" w14:textId="77777777" w:rsidR="00DD4EC3" w:rsidRPr="00A30882" w:rsidRDefault="00DD4EC3" w:rsidP="00DD4EC3">
      <w:pPr>
        <w:pStyle w:val="Sourcewithforeground"/>
        <w:jc w:val="left"/>
      </w:pPr>
      <w:r w:rsidRPr="00A30882">
        <w:t>    } </w:t>
      </w:r>
      <w:proofErr w:type="spellStart"/>
      <w:r w:rsidRPr="00A30882">
        <w:t>else</w:t>
      </w:r>
      <w:proofErr w:type="spellEnd"/>
      <w:r w:rsidRPr="00A30882">
        <w:t> {</w:t>
      </w:r>
    </w:p>
    <w:p w14:paraId="6E11FA8C" w14:textId="77777777" w:rsidR="00DD4EC3" w:rsidRPr="00A30882" w:rsidRDefault="00DD4EC3" w:rsidP="00DD4EC3">
      <w:pPr>
        <w:pStyle w:val="Sourcewithforeground"/>
        <w:jc w:val="left"/>
      </w:pPr>
      <w:r w:rsidRPr="00A30882">
        <w:t>        //</w:t>
      </w:r>
      <w:proofErr w:type="spellStart"/>
      <w:r w:rsidRPr="00A30882">
        <w:t>channel</w:t>
      </w:r>
      <w:proofErr w:type="spellEnd"/>
      <w:r w:rsidRPr="00A30882">
        <w:t> </w:t>
      </w:r>
      <w:proofErr w:type="spellStart"/>
      <w:r w:rsidRPr="00A30882">
        <w:t>version</w:t>
      </w:r>
      <w:proofErr w:type="spellEnd"/>
      <w:r w:rsidRPr="00A30882">
        <w:t> </w:t>
      </w:r>
      <w:proofErr w:type="spellStart"/>
      <w:r w:rsidRPr="00A30882">
        <w:t>found</w:t>
      </w:r>
      <w:proofErr w:type="spellEnd"/>
    </w:p>
    <w:p w14:paraId="42C5C7F7" w14:textId="77777777" w:rsidR="00DD4EC3" w:rsidRPr="00A30882" w:rsidRDefault="00DD4EC3" w:rsidP="00DD4EC3">
      <w:pPr>
        <w:pStyle w:val="Sourcewithforeground"/>
        <w:jc w:val="left"/>
      </w:pPr>
    </w:p>
    <w:p w14:paraId="3895395B" w14:textId="77777777" w:rsidR="00DD4EC3" w:rsidRPr="00A30882" w:rsidRDefault="00DD4EC3" w:rsidP="00DD4EC3">
      <w:pPr>
        <w:pStyle w:val="Sourcewithforeground"/>
        <w:jc w:val="left"/>
      </w:pPr>
      <w:r w:rsidRPr="00A30882">
        <w:t>    }</w:t>
      </w:r>
    </w:p>
    <w:p w14:paraId="4FC61DBE" w14:textId="77777777" w:rsidR="00DD4EC3" w:rsidRPr="00A30882" w:rsidRDefault="00DD4EC3" w:rsidP="00DD4EC3">
      <w:pPr>
        <w:pStyle w:val="Sourcewithforeground"/>
        <w:jc w:val="left"/>
      </w:pPr>
      <w:r w:rsidRPr="00A30882">
        <w:t>    </w:t>
      </w:r>
    </w:p>
    <w:p w14:paraId="7E6FD903" w14:textId="77777777" w:rsidR="00DD4EC3" w:rsidRPr="00A30882" w:rsidRDefault="00DD4EC3" w:rsidP="00DD4EC3">
      <w:pPr>
        <w:pStyle w:val="Sourcewithforeground"/>
        <w:jc w:val="left"/>
      </w:pPr>
      <w:r w:rsidRPr="00A30882">
        <w:t>    $</w:t>
      </w:r>
      <w:proofErr w:type="spellStart"/>
      <w:r w:rsidRPr="00A30882">
        <w:t>channel_subscriber</w:t>
      </w:r>
      <w:proofErr w:type="spellEnd"/>
      <w:r w:rsidRPr="00A30882">
        <w:t> = </w:t>
      </w:r>
      <w:proofErr w:type="spellStart"/>
      <w:r w:rsidRPr="00A30882">
        <w:t>array</w:t>
      </w:r>
      <w:proofErr w:type="spellEnd"/>
      <w:r w:rsidRPr="00A30882">
        <w:t>(</w:t>
      </w:r>
    </w:p>
    <w:p w14:paraId="23E543E0" w14:textId="77777777" w:rsidR="00DD4EC3" w:rsidRPr="00A30882" w:rsidRDefault="00DD4EC3" w:rsidP="00DD4EC3">
      <w:pPr>
        <w:pStyle w:val="Sourcewithforeground"/>
        <w:jc w:val="left"/>
      </w:pPr>
      <w:r w:rsidRPr="00A30882">
        <w:t>        '</w:t>
      </w:r>
      <w:proofErr w:type="spellStart"/>
      <w:r w:rsidRPr="00A30882">
        <w:t>ChannelSubscriber</w:t>
      </w:r>
      <w:proofErr w:type="spellEnd"/>
      <w:r w:rsidRPr="00A30882">
        <w:t>' =&gt; </w:t>
      </w:r>
      <w:proofErr w:type="spellStart"/>
      <w:r w:rsidRPr="00A30882">
        <w:t>array</w:t>
      </w:r>
      <w:proofErr w:type="spellEnd"/>
      <w:r w:rsidRPr="00A30882">
        <w:t>(</w:t>
      </w:r>
    </w:p>
    <w:p w14:paraId="2D699E8D" w14:textId="77777777" w:rsidR="00DD4EC3" w:rsidRPr="00A30882" w:rsidRDefault="00DD4EC3" w:rsidP="00DD4EC3">
      <w:pPr>
        <w:pStyle w:val="Sourcewithforeground"/>
        <w:jc w:val="left"/>
      </w:pPr>
      <w:r w:rsidRPr="00A30882">
        <w:t>            '</w:t>
      </w:r>
      <w:proofErr w:type="spellStart"/>
      <w:r w:rsidRPr="00A30882">
        <w:t>ChannelVersionURN</w:t>
      </w:r>
      <w:proofErr w:type="spellEnd"/>
      <w:r w:rsidRPr="00A30882">
        <w:t>' =&gt; $</w:t>
      </w:r>
      <w:proofErr w:type="spellStart"/>
      <w:r w:rsidRPr="00A30882">
        <w:t>channel_version_URN</w:t>
      </w:r>
      <w:proofErr w:type="spellEnd"/>
      <w:r w:rsidRPr="00A30882">
        <w:t>,</w:t>
      </w:r>
    </w:p>
    <w:p w14:paraId="47F44736" w14:textId="77777777" w:rsidR="00DD4EC3" w:rsidRPr="00A30882" w:rsidRDefault="00DD4EC3" w:rsidP="00DD4EC3">
      <w:pPr>
        <w:pStyle w:val="Sourcewithforeground"/>
        <w:jc w:val="left"/>
      </w:pPr>
      <w:r w:rsidRPr="00A30882">
        <w:t>            '</w:t>
      </w:r>
      <w:proofErr w:type="spellStart"/>
      <w:r w:rsidRPr="00A30882">
        <w:t>SubscriberAuthority</w:t>
      </w:r>
      <w:proofErr w:type="spellEnd"/>
      <w:r w:rsidRPr="00A30882">
        <w:t>' =&gt; </w:t>
      </w:r>
      <w:proofErr w:type="spellStart"/>
      <w:r w:rsidRPr="00A30882">
        <w:t>array</w:t>
      </w:r>
      <w:proofErr w:type="spellEnd"/>
      <w:r w:rsidRPr="00A30882">
        <w:t>(</w:t>
      </w:r>
    </w:p>
    <w:p w14:paraId="015CC11B" w14:textId="77777777" w:rsidR="00DD4EC3" w:rsidRPr="00A30882" w:rsidRDefault="00DD4EC3" w:rsidP="00DD4EC3">
      <w:pPr>
        <w:pStyle w:val="Sourcewithforeground"/>
        <w:jc w:val="left"/>
      </w:pPr>
      <w:r w:rsidRPr="00A30882">
        <w:t>                '</w:t>
      </w:r>
      <w:proofErr w:type="spellStart"/>
      <w:r w:rsidRPr="00A30882">
        <w:t>AuthorityID</w:t>
      </w:r>
      <w:proofErr w:type="spellEnd"/>
      <w:r w:rsidRPr="00A30882">
        <w:t>' =&gt; '100001',</w:t>
      </w:r>
    </w:p>
    <w:p w14:paraId="5E68DE28" w14:textId="77777777" w:rsidR="00DD4EC3" w:rsidRPr="00A30882" w:rsidRDefault="00DD4EC3" w:rsidP="00DD4EC3">
      <w:pPr>
        <w:pStyle w:val="Sourcewithforeground"/>
        <w:jc w:val="left"/>
      </w:pPr>
      <w:r w:rsidRPr="00A30882">
        <w:t>                '</w:t>
      </w:r>
      <w:proofErr w:type="spellStart"/>
      <w:r w:rsidRPr="00A30882">
        <w:t>ShortName</w:t>
      </w:r>
      <w:proofErr w:type="spellEnd"/>
      <w:r w:rsidRPr="00A30882">
        <w:t>' =&gt; 'ABC </w:t>
      </w:r>
      <w:proofErr w:type="spellStart"/>
      <w:r w:rsidRPr="00A30882">
        <w:t>software</w:t>
      </w:r>
      <w:proofErr w:type="spellEnd"/>
      <w:r w:rsidRPr="00A30882">
        <w:t>'</w:t>
      </w:r>
    </w:p>
    <w:p w14:paraId="781F8AF5" w14:textId="77777777" w:rsidR="00DD4EC3" w:rsidRPr="00A30882" w:rsidRDefault="00DD4EC3" w:rsidP="00DD4EC3">
      <w:pPr>
        <w:pStyle w:val="Sourcewithforeground"/>
        <w:jc w:val="left"/>
      </w:pPr>
      <w:r w:rsidRPr="00A30882">
        <w:t>            )</w:t>
      </w:r>
    </w:p>
    <w:p w14:paraId="6D22C9EB" w14:textId="77777777" w:rsidR="00DD4EC3" w:rsidRPr="00A30882" w:rsidRDefault="00DD4EC3" w:rsidP="00DD4EC3">
      <w:pPr>
        <w:pStyle w:val="Sourcewithforeground"/>
        <w:jc w:val="left"/>
      </w:pPr>
      <w:r w:rsidRPr="00A30882">
        <w:t>        )</w:t>
      </w:r>
    </w:p>
    <w:p w14:paraId="6AA93262" w14:textId="77777777" w:rsidR="00DD4EC3" w:rsidRPr="00A30882" w:rsidRDefault="00DD4EC3" w:rsidP="00DD4EC3">
      <w:pPr>
        <w:pStyle w:val="Sourcewithforeground"/>
        <w:jc w:val="left"/>
      </w:pPr>
      <w:r w:rsidRPr="00A30882">
        <w:t>    );</w:t>
      </w:r>
    </w:p>
    <w:p w14:paraId="77FEB6BC" w14:textId="77777777" w:rsidR="00DD4EC3" w:rsidRPr="00A30882" w:rsidRDefault="00DD4EC3" w:rsidP="00DD4EC3">
      <w:pPr>
        <w:pStyle w:val="Sourcewithforeground"/>
        <w:jc w:val="left"/>
      </w:pPr>
      <w:r w:rsidRPr="00A30882">
        <w:t>    </w:t>
      </w:r>
    </w:p>
    <w:p w14:paraId="01B54209" w14:textId="77777777" w:rsidR="00DD4EC3" w:rsidRPr="00A30882" w:rsidRDefault="00DD4EC3" w:rsidP="00DD4EC3">
      <w:pPr>
        <w:pStyle w:val="Sourcewithforeground"/>
        <w:jc w:val="left"/>
      </w:pPr>
      <w:r w:rsidRPr="00A30882">
        <w:t>    $</w:t>
      </w:r>
      <w:proofErr w:type="spellStart"/>
      <w:r w:rsidRPr="00A30882">
        <w:t>req</w:t>
      </w:r>
      <w:proofErr w:type="spellEnd"/>
      <w:r w:rsidRPr="00A30882">
        <w:t> = </w:t>
      </w:r>
      <w:proofErr w:type="spellStart"/>
      <w:r w:rsidRPr="00A30882">
        <w:t>array</w:t>
      </w:r>
      <w:proofErr w:type="spellEnd"/>
      <w:r w:rsidRPr="00A30882">
        <w:t>(</w:t>
      </w:r>
    </w:p>
    <w:p w14:paraId="21B310F0" w14:textId="77777777" w:rsidR="00DD4EC3" w:rsidRPr="00A30882" w:rsidRDefault="00DD4EC3" w:rsidP="00DD4EC3">
      <w:pPr>
        <w:pStyle w:val="Sourcewithforeground"/>
        <w:jc w:val="left"/>
      </w:pPr>
      <w:r w:rsidRPr="00A30882">
        <w:t>        '</w:t>
      </w:r>
      <w:proofErr w:type="spellStart"/>
      <w:r w:rsidRPr="00A30882">
        <w:t>ChannelSubscriberSearch</w:t>
      </w:r>
      <w:proofErr w:type="spellEnd"/>
      <w:r w:rsidRPr="00A30882">
        <w:t>' =&gt; $</w:t>
      </w:r>
      <w:proofErr w:type="spellStart"/>
      <w:r w:rsidRPr="00A30882">
        <w:t>channel_subscriber</w:t>
      </w:r>
      <w:proofErr w:type="spellEnd"/>
    </w:p>
    <w:p w14:paraId="6D9D8D78" w14:textId="77777777" w:rsidR="00DD4EC3" w:rsidRPr="00A30882" w:rsidRDefault="00DD4EC3" w:rsidP="00DD4EC3">
      <w:pPr>
        <w:pStyle w:val="Sourcewithforeground"/>
        <w:jc w:val="left"/>
      </w:pPr>
      <w:r w:rsidRPr="00A30882">
        <w:t>    );</w:t>
      </w:r>
    </w:p>
    <w:p w14:paraId="504933F9" w14:textId="77777777" w:rsidR="00DD4EC3" w:rsidRPr="00A30882" w:rsidRDefault="00DD4EC3" w:rsidP="00DD4EC3">
      <w:pPr>
        <w:pStyle w:val="Sourcewithforeground"/>
        <w:jc w:val="left"/>
      </w:pPr>
      <w:r w:rsidRPr="00A30882">
        <w:t>    </w:t>
      </w:r>
    </w:p>
    <w:p w14:paraId="235BA935" w14:textId="77777777" w:rsidR="00DD4EC3" w:rsidRPr="00A30882" w:rsidRDefault="00DD4EC3" w:rsidP="00DD4EC3">
      <w:pPr>
        <w:pStyle w:val="Sourcewithforeground"/>
        <w:jc w:val="left"/>
      </w:pPr>
      <w:r w:rsidRPr="00A30882">
        <w:t>    $method_name = 'SearchSubscribersToChannelPaged';                               </w:t>
      </w:r>
    </w:p>
    <w:p w14:paraId="0E771040" w14:textId="77777777" w:rsidR="00DD4EC3" w:rsidRPr="00A30882" w:rsidRDefault="00DD4EC3" w:rsidP="00DD4EC3">
      <w:pPr>
        <w:pStyle w:val="Sourcewithforeground"/>
        <w:jc w:val="left"/>
      </w:pPr>
      <w:r w:rsidRPr="00A30882">
        <w:t>    $</w:t>
      </w:r>
      <w:proofErr w:type="spellStart"/>
      <w:r w:rsidRPr="00A30882">
        <w:t>result</w:t>
      </w:r>
      <w:proofErr w:type="spellEnd"/>
      <w:r w:rsidRPr="00A30882">
        <w:t> = $</w:t>
      </w:r>
      <w:proofErr w:type="spellStart"/>
      <w:r w:rsidRPr="00A30882">
        <w:t>service</w:t>
      </w:r>
      <w:proofErr w:type="spellEnd"/>
      <w:r w:rsidRPr="00A30882">
        <w:t>-&gt;__</w:t>
      </w:r>
      <w:proofErr w:type="spellStart"/>
      <w:r w:rsidRPr="00A30882">
        <w:t>soapCall</w:t>
      </w:r>
      <w:proofErr w:type="spellEnd"/>
      <w:r w:rsidRPr="00A30882">
        <w:t>($</w:t>
      </w:r>
      <w:proofErr w:type="spellStart"/>
      <w:r w:rsidRPr="00A30882">
        <w:t>method_name</w:t>
      </w:r>
      <w:proofErr w:type="spellEnd"/>
      <w:r w:rsidRPr="00A30882">
        <w:t>, </w:t>
      </w:r>
      <w:proofErr w:type="spellStart"/>
      <w:r w:rsidRPr="00A30882">
        <w:t>array</w:t>
      </w:r>
      <w:proofErr w:type="spellEnd"/>
      <w:r w:rsidRPr="00A30882">
        <w:t>($</w:t>
      </w:r>
      <w:proofErr w:type="spellStart"/>
      <w:r w:rsidRPr="00A30882">
        <w:t>req</w:t>
      </w:r>
      <w:proofErr w:type="spellEnd"/>
      <w:r w:rsidRPr="00A30882">
        <w:t>));</w:t>
      </w:r>
    </w:p>
    <w:p w14:paraId="08B7315C" w14:textId="77777777" w:rsidR="00DD4EC3" w:rsidRPr="00A30882" w:rsidRDefault="00DD4EC3" w:rsidP="00DD4EC3">
      <w:pPr>
        <w:pStyle w:val="Sourcewithforeground"/>
        <w:jc w:val="left"/>
      </w:pPr>
      <w:r w:rsidRPr="00A30882">
        <w:t>    $ms-&gt;addServiceCallMilestone($service, $DIT_config_service_addr, $method_name);</w:t>
      </w:r>
    </w:p>
    <w:p w14:paraId="76ED3C2F" w14:textId="77777777" w:rsidR="00DD4EC3" w:rsidRPr="00A30882" w:rsidRDefault="00DD4EC3" w:rsidP="00DD4EC3">
      <w:pPr>
        <w:pStyle w:val="Sourcewithforeground"/>
        <w:jc w:val="left"/>
      </w:pPr>
      <w:r w:rsidRPr="00A30882">
        <w:t>    </w:t>
      </w:r>
    </w:p>
    <w:p w14:paraId="062AC5E6" w14:textId="77777777" w:rsidR="00DD4EC3" w:rsidRPr="00A30882" w:rsidRDefault="00DD4EC3" w:rsidP="00DD4EC3">
      <w:pPr>
        <w:pStyle w:val="Sourcewithforeground"/>
        <w:jc w:val="left"/>
      </w:pPr>
      <w:r w:rsidRPr="00A30882">
        <w:t>    //if subscrition to the channel version not found creating new one</w:t>
      </w:r>
    </w:p>
    <w:p w14:paraId="31F6AE8B" w14:textId="77777777" w:rsidR="00DD4EC3" w:rsidRPr="00A30882" w:rsidRDefault="00DD4EC3" w:rsidP="00DD4EC3">
      <w:pPr>
        <w:pStyle w:val="Sourcewithforeground"/>
        <w:jc w:val="left"/>
      </w:pPr>
      <w:r w:rsidRPr="00A30882">
        <w:t>    </w:t>
      </w:r>
      <w:proofErr w:type="spellStart"/>
      <w:r w:rsidRPr="00A30882">
        <w:t>if</w:t>
      </w:r>
      <w:proofErr w:type="spellEnd"/>
      <w:r w:rsidRPr="00A30882">
        <w:t>($</w:t>
      </w:r>
      <w:proofErr w:type="spellStart"/>
      <w:r w:rsidRPr="00A30882">
        <w:t>result</w:t>
      </w:r>
      <w:proofErr w:type="spellEnd"/>
      <w:r w:rsidRPr="00A30882">
        <w:t>-&gt;</w:t>
      </w:r>
      <w:proofErr w:type="spellStart"/>
      <w:r w:rsidRPr="00A30882">
        <w:t>ChannelSubscriberList</w:t>
      </w:r>
      <w:proofErr w:type="spellEnd"/>
      <w:r w:rsidRPr="00A30882">
        <w:t>-&gt;</w:t>
      </w:r>
      <w:proofErr w:type="spellStart"/>
      <w:r w:rsidRPr="00A30882">
        <w:t>Count</w:t>
      </w:r>
      <w:proofErr w:type="spellEnd"/>
      <w:r w:rsidRPr="00A30882">
        <w:t> == 0) {</w:t>
      </w:r>
    </w:p>
    <w:p w14:paraId="5F92E7DB" w14:textId="77777777" w:rsidR="00DD4EC3" w:rsidRPr="00A30882" w:rsidRDefault="00DD4EC3" w:rsidP="00DD4EC3">
      <w:pPr>
        <w:pStyle w:val="Sourcewithforeground"/>
        <w:jc w:val="left"/>
      </w:pPr>
      <w:r w:rsidRPr="00A30882">
        <w:t>        $method_name = 'InsertSubscriberToChannel';                             </w:t>
      </w:r>
    </w:p>
    <w:p w14:paraId="21D5A2D6" w14:textId="77777777" w:rsidR="00DD4EC3" w:rsidRPr="00A30882" w:rsidRDefault="00DD4EC3" w:rsidP="00DD4EC3">
      <w:pPr>
        <w:pStyle w:val="Sourcewithforeground"/>
        <w:jc w:val="left"/>
      </w:pPr>
      <w:r w:rsidRPr="00A30882">
        <w:t>        $result = $service-&gt;__soapCall($method_name, array($channel_subscriber));</w:t>
      </w:r>
    </w:p>
    <w:p w14:paraId="1BD4C343" w14:textId="77777777" w:rsidR="00DD4EC3" w:rsidRPr="00A30882" w:rsidRDefault="00DD4EC3" w:rsidP="00DD4EC3">
      <w:pPr>
        <w:pStyle w:val="Sourcewithforeground"/>
        <w:jc w:val="left"/>
      </w:pPr>
      <w:r w:rsidRPr="00A30882">
        <w:t>        $ms-&gt;addServiceCallMilestone($service, $DIT_config_service_addr, $method_name);</w:t>
      </w:r>
    </w:p>
    <w:p w14:paraId="4C539ACF" w14:textId="77777777" w:rsidR="00DD4EC3" w:rsidRPr="00A30882" w:rsidRDefault="00DD4EC3" w:rsidP="00DD4EC3">
      <w:pPr>
        <w:pStyle w:val="Sourcewithforeground"/>
        <w:jc w:val="left"/>
      </w:pPr>
      <w:r w:rsidRPr="00A30882">
        <w:t>    } </w:t>
      </w:r>
      <w:proofErr w:type="spellStart"/>
      <w:r w:rsidRPr="00A30882">
        <w:t>else</w:t>
      </w:r>
      <w:proofErr w:type="spellEnd"/>
      <w:r w:rsidRPr="00A30882">
        <w:t> {</w:t>
      </w:r>
    </w:p>
    <w:p w14:paraId="3E66DD41" w14:textId="77777777" w:rsidR="00DD4EC3" w:rsidRPr="00A30882" w:rsidRDefault="00DD4EC3" w:rsidP="00DD4EC3">
      <w:pPr>
        <w:pStyle w:val="Sourcewithforeground"/>
        <w:jc w:val="left"/>
      </w:pPr>
      <w:r w:rsidRPr="00A30882">
        <w:t>        //</w:t>
      </w:r>
      <w:proofErr w:type="spellStart"/>
      <w:r w:rsidRPr="00A30882">
        <w:t>subscrition</w:t>
      </w:r>
      <w:proofErr w:type="spellEnd"/>
      <w:r w:rsidRPr="00A30882">
        <w:t> to </w:t>
      </w:r>
      <w:proofErr w:type="spellStart"/>
      <w:r w:rsidRPr="00A30882">
        <w:t>the</w:t>
      </w:r>
      <w:proofErr w:type="spellEnd"/>
      <w:r w:rsidRPr="00A30882">
        <w:t> </w:t>
      </w:r>
      <w:proofErr w:type="spellStart"/>
      <w:r w:rsidRPr="00A30882">
        <w:t>channel</w:t>
      </w:r>
      <w:proofErr w:type="spellEnd"/>
      <w:r w:rsidRPr="00A30882">
        <w:t> </w:t>
      </w:r>
      <w:proofErr w:type="spellStart"/>
      <w:r w:rsidRPr="00A30882">
        <w:t>version</w:t>
      </w:r>
      <w:proofErr w:type="spellEnd"/>
      <w:r w:rsidRPr="00A30882">
        <w:t> </w:t>
      </w:r>
      <w:proofErr w:type="spellStart"/>
      <w:r w:rsidRPr="00A30882">
        <w:t>found</w:t>
      </w:r>
      <w:proofErr w:type="spellEnd"/>
    </w:p>
    <w:p w14:paraId="0B42C93A" w14:textId="77777777" w:rsidR="00DD4EC3" w:rsidRPr="00A30882" w:rsidRDefault="00DD4EC3" w:rsidP="00DD4EC3">
      <w:pPr>
        <w:pStyle w:val="Sourcewithforeground"/>
        <w:jc w:val="left"/>
      </w:pPr>
      <w:r w:rsidRPr="00A30882">
        <w:t>    }</w:t>
      </w:r>
    </w:p>
    <w:p w14:paraId="1C2E7BE8" w14:textId="77777777" w:rsidR="00DD4EC3" w:rsidRPr="00A30882" w:rsidRDefault="00DD4EC3" w:rsidP="00DD4EC3">
      <w:pPr>
        <w:pStyle w:val="Sourcewithforeground"/>
        <w:jc w:val="left"/>
      </w:pPr>
      <w:r w:rsidRPr="00A30882">
        <w:t>    </w:t>
      </w:r>
    </w:p>
    <w:p w14:paraId="3E5431D9" w14:textId="77777777" w:rsidR="00DD4EC3" w:rsidRPr="00A30882" w:rsidRDefault="00DD4EC3" w:rsidP="00DD4EC3">
      <w:pPr>
        <w:pStyle w:val="Sourcewithforeground"/>
        <w:jc w:val="left"/>
      </w:pPr>
      <w:r w:rsidRPr="00A30882">
        <w:t>    </w:t>
      </w:r>
    </w:p>
    <w:p w14:paraId="3F091F02" w14:textId="77777777" w:rsidR="00DD4EC3" w:rsidRPr="00A30882" w:rsidRDefault="00DD4EC3" w:rsidP="00DD4EC3">
      <w:pPr>
        <w:pStyle w:val="Sourcewithforeground"/>
        <w:jc w:val="left"/>
      </w:pPr>
      <w:r w:rsidRPr="00A30882">
        <w:t>    $ms-&gt;</w:t>
      </w:r>
      <w:proofErr w:type="spellStart"/>
      <w:r w:rsidRPr="00A30882">
        <w:t>fromatXML</w:t>
      </w:r>
      <w:proofErr w:type="spellEnd"/>
      <w:r w:rsidRPr="00A30882">
        <w:t>();</w:t>
      </w:r>
    </w:p>
    <w:p w14:paraId="5BF76D03" w14:textId="77777777" w:rsidR="00DD4EC3" w:rsidRPr="00A30882" w:rsidRDefault="00DD4EC3" w:rsidP="00DD4EC3">
      <w:pPr>
        <w:pStyle w:val="Sourcewithforeground"/>
        <w:jc w:val="left"/>
      </w:pPr>
      <w:r w:rsidRPr="00A30882">
        <w:t>    </w:t>
      </w:r>
      <w:proofErr w:type="spellStart"/>
      <w:r w:rsidRPr="00A30882">
        <w:t>echo</w:t>
      </w:r>
      <w:proofErr w:type="spellEnd"/>
      <w:r w:rsidRPr="00A30882">
        <w:t> $ms-&gt;</w:t>
      </w:r>
      <w:proofErr w:type="spellStart"/>
      <w:r w:rsidRPr="00A30882">
        <w:t>getJSON</w:t>
      </w:r>
      <w:proofErr w:type="spellEnd"/>
      <w:r w:rsidRPr="00A30882">
        <w:t>();</w:t>
      </w:r>
    </w:p>
    <w:p w14:paraId="3E1DEB66" w14:textId="77777777" w:rsidR="00DD4EC3" w:rsidRPr="00A30882" w:rsidRDefault="00DD4EC3" w:rsidP="00DD4EC3">
      <w:pPr>
        <w:pStyle w:val="Sourcewithforeground"/>
        <w:jc w:val="left"/>
      </w:pPr>
      <w:r w:rsidRPr="00A30882">
        <w:t>    </w:t>
      </w:r>
    </w:p>
    <w:p w14:paraId="1CDC83B2" w14:textId="77777777" w:rsidR="00DD4EC3" w:rsidRPr="00A30882" w:rsidRDefault="00DD4EC3" w:rsidP="00DD4EC3">
      <w:pPr>
        <w:pStyle w:val="Sourcewithforeground"/>
        <w:jc w:val="left"/>
      </w:pPr>
      <w:r w:rsidRPr="00A30882">
        <w:t>} </w:t>
      </w:r>
      <w:proofErr w:type="spellStart"/>
      <w:r w:rsidRPr="00A30882">
        <w:t>catch</w:t>
      </w:r>
      <w:proofErr w:type="spellEnd"/>
      <w:r w:rsidRPr="00A30882">
        <w:t> (</w:t>
      </w:r>
      <w:proofErr w:type="spellStart"/>
      <w:r w:rsidRPr="00A30882">
        <w:t>SoapFault</w:t>
      </w:r>
      <w:proofErr w:type="spellEnd"/>
      <w:r w:rsidRPr="00A30882">
        <w:t> $</w:t>
      </w:r>
      <w:proofErr w:type="spellStart"/>
      <w:r w:rsidRPr="00A30882">
        <w:t>fault</w:t>
      </w:r>
      <w:proofErr w:type="spellEnd"/>
      <w:r w:rsidRPr="00A30882">
        <w:t>) {</w:t>
      </w:r>
    </w:p>
    <w:p w14:paraId="52B4FCC2" w14:textId="77777777" w:rsidR="00DD4EC3" w:rsidRPr="00A30882" w:rsidRDefault="00DD4EC3" w:rsidP="00DD4EC3">
      <w:pPr>
        <w:pStyle w:val="Sourcewithforeground"/>
        <w:jc w:val="left"/>
      </w:pPr>
      <w:r w:rsidRPr="00A30882">
        <w:t>    //</w:t>
      </w:r>
      <w:proofErr w:type="spellStart"/>
      <w:r w:rsidRPr="00A30882">
        <w:t>var_dump</w:t>
      </w:r>
      <w:proofErr w:type="spellEnd"/>
      <w:r w:rsidRPr="00A30882">
        <w:t>($</w:t>
      </w:r>
      <w:proofErr w:type="spellStart"/>
      <w:r w:rsidRPr="00A30882">
        <w:t>fault</w:t>
      </w:r>
      <w:proofErr w:type="spellEnd"/>
      <w:r w:rsidRPr="00A30882">
        <w:t>);</w:t>
      </w:r>
    </w:p>
    <w:p w14:paraId="0451880E" w14:textId="77777777" w:rsidR="00DD4EC3" w:rsidRPr="00A30882" w:rsidRDefault="00DD4EC3" w:rsidP="00DD4EC3">
      <w:pPr>
        <w:pStyle w:val="Sourcewithforeground"/>
        <w:jc w:val="left"/>
      </w:pPr>
      <w:r w:rsidRPr="00A30882">
        <w:lastRenderedPageBreak/>
        <w:t>    </w:t>
      </w:r>
      <w:proofErr w:type="spellStart"/>
      <w:r w:rsidRPr="00A30882">
        <w:t>echo</w:t>
      </w:r>
      <w:proofErr w:type="spellEnd"/>
      <w:r w:rsidRPr="00A30882">
        <w:t> $</w:t>
      </w:r>
      <w:proofErr w:type="spellStart"/>
      <w:r w:rsidRPr="00A30882">
        <w:t>fault</w:t>
      </w:r>
      <w:proofErr w:type="spellEnd"/>
      <w:r w:rsidRPr="00A30882">
        <w:t>;</w:t>
      </w:r>
    </w:p>
    <w:p w14:paraId="46DD31F0" w14:textId="77777777" w:rsidR="00DD4EC3" w:rsidRPr="00A30882" w:rsidRDefault="00DD4EC3" w:rsidP="00DD4EC3">
      <w:pPr>
        <w:pStyle w:val="Sourcewithforeground"/>
        <w:jc w:val="left"/>
      </w:pPr>
      <w:r w:rsidRPr="00A30882">
        <w:t>}</w:t>
      </w:r>
    </w:p>
    <w:p w14:paraId="2ED1AE83" w14:textId="77777777" w:rsidR="00DD4EC3" w:rsidRPr="00A30882" w:rsidRDefault="00DD4EC3" w:rsidP="00DD4EC3">
      <w:pPr>
        <w:pStyle w:val="Sourcewithforeground"/>
        <w:jc w:val="left"/>
      </w:pPr>
      <w:r w:rsidRPr="00A30882">
        <w:t>} </w:t>
      </w:r>
      <w:proofErr w:type="spellStart"/>
      <w:r w:rsidRPr="00A30882">
        <w:t>catch</w:t>
      </w:r>
      <w:proofErr w:type="spellEnd"/>
      <w:r w:rsidRPr="00A30882">
        <w:t> (</w:t>
      </w:r>
      <w:proofErr w:type="spellStart"/>
      <w:r w:rsidRPr="00A30882">
        <w:t>Exception</w:t>
      </w:r>
      <w:proofErr w:type="spellEnd"/>
      <w:r w:rsidRPr="00A30882">
        <w:t> $</w:t>
      </w:r>
      <w:proofErr w:type="spellStart"/>
      <w:r w:rsidRPr="00A30882">
        <w:t>ex</w:t>
      </w:r>
      <w:proofErr w:type="spellEnd"/>
      <w:r w:rsidRPr="00A30882">
        <w:t>)  {</w:t>
      </w:r>
    </w:p>
    <w:p w14:paraId="3D20A7C3" w14:textId="77777777" w:rsidR="00DD4EC3" w:rsidRPr="00A30882" w:rsidRDefault="00DD4EC3" w:rsidP="00DD4EC3">
      <w:pPr>
        <w:pStyle w:val="Sourcewithforeground"/>
        <w:jc w:val="left"/>
      </w:pPr>
      <w:r w:rsidRPr="00A30882">
        <w:t>    //</w:t>
      </w:r>
      <w:proofErr w:type="spellStart"/>
      <w:r w:rsidRPr="00A30882">
        <w:t>echo</w:t>
      </w:r>
      <w:proofErr w:type="spellEnd"/>
      <w:r w:rsidRPr="00A30882">
        <w:t> $</w:t>
      </w:r>
      <w:proofErr w:type="spellStart"/>
      <w:r w:rsidRPr="00A30882">
        <w:t>ex</w:t>
      </w:r>
      <w:proofErr w:type="spellEnd"/>
      <w:r w:rsidRPr="00A30882">
        <w:t>-&gt;</w:t>
      </w:r>
      <w:proofErr w:type="spellStart"/>
      <w:r w:rsidRPr="00A30882">
        <w:t>getMessage</w:t>
      </w:r>
      <w:proofErr w:type="spellEnd"/>
      <w:r w:rsidRPr="00A30882">
        <w:t>();</w:t>
      </w:r>
    </w:p>
    <w:p w14:paraId="28D0CB51" w14:textId="77777777" w:rsidR="00DD4EC3" w:rsidRPr="00A30882" w:rsidRDefault="00DD4EC3" w:rsidP="00DD4EC3">
      <w:pPr>
        <w:pStyle w:val="Sourcewithforeground"/>
        <w:jc w:val="left"/>
      </w:pPr>
      <w:r w:rsidRPr="00A30882">
        <w:t>    </w:t>
      </w:r>
      <w:proofErr w:type="spellStart"/>
      <w:r w:rsidRPr="00A30882">
        <w:t>var_dump</w:t>
      </w:r>
      <w:proofErr w:type="spellEnd"/>
      <w:r w:rsidRPr="00A30882">
        <w:t>($</w:t>
      </w:r>
      <w:proofErr w:type="spellStart"/>
      <w:r w:rsidRPr="00A30882">
        <w:t>ex</w:t>
      </w:r>
      <w:proofErr w:type="spellEnd"/>
      <w:r w:rsidRPr="00A30882">
        <w:t>);</w:t>
      </w:r>
    </w:p>
    <w:p w14:paraId="6D14B658" w14:textId="77777777" w:rsidR="00DD4EC3" w:rsidRPr="00A30882" w:rsidRDefault="00DD4EC3" w:rsidP="00DD4EC3">
      <w:pPr>
        <w:pStyle w:val="Sourcewithforeground"/>
        <w:jc w:val="left"/>
      </w:pPr>
      <w:r w:rsidRPr="00A30882">
        <w:t>}</w:t>
      </w:r>
    </w:p>
    <w:p w14:paraId="74C91BE6" w14:textId="76726627" w:rsidR="00DD4EC3" w:rsidRPr="00A30882" w:rsidRDefault="00DD4EC3" w:rsidP="00DD4EC3">
      <w:pPr>
        <w:pStyle w:val="Sourcewithforeground"/>
        <w:jc w:val="left"/>
      </w:pPr>
      <w:r w:rsidRPr="00A30882">
        <w:t>?&gt;</w:t>
      </w:r>
    </w:p>
    <w:p w14:paraId="46CD06E4" w14:textId="77777777" w:rsidR="00634DC3" w:rsidRPr="00A30882" w:rsidRDefault="00634DC3" w:rsidP="00634DC3">
      <w:pPr>
        <w:pStyle w:val="Pictureposition"/>
      </w:pPr>
      <w:r w:rsidRPr="00A30882">
        <w:rPr>
          <w:noProof/>
          <w:lang w:val="en-US"/>
        </w:rPr>
        <w:drawing>
          <wp:inline distT="0" distB="0" distL="0" distR="0" wp14:anchorId="38AA6B6A" wp14:editId="7CE7877D">
            <wp:extent cx="5486400" cy="875665"/>
            <wp:effectExtent l="0" t="0" r="0" b="635"/>
            <wp:docPr id="4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875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8E3D28" w14:textId="0BC3D2B9" w:rsidR="00634DC3" w:rsidRPr="00A30882" w:rsidRDefault="008C1677" w:rsidP="00634DC3">
      <w:pPr>
        <w:pStyle w:val="Picturecaption"/>
      </w:pPr>
      <w:fldSimple w:instr=" SEQ Attēls \* ARABIC ">
        <w:bookmarkStart w:id="186" w:name="_Toc110419787"/>
        <w:r w:rsidR="00B93481">
          <w:rPr>
            <w:noProof/>
          </w:rPr>
          <w:t>38</w:t>
        </w:r>
      </w:fldSimple>
      <w:r w:rsidR="00634DC3" w:rsidRPr="00A30882">
        <w:t>.attēls. Iestāde pieslēgta DIT</w:t>
      </w:r>
      <w:bookmarkEnd w:id="186"/>
    </w:p>
    <w:p w14:paraId="65CD09AF" w14:textId="77777777" w:rsidR="00634DC3" w:rsidRPr="00A30882" w:rsidRDefault="00634DC3" w:rsidP="00634DC3">
      <w:pPr>
        <w:pStyle w:val="Heading4"/>
      </w:pPr>
      <w:bookmarkStart w:id="187" w:name="_Toc110419740"/>
      <w:r w:rsidRPr="00A30882">
        <w:t>Ziņojuma nolasīšana (</w:t>
      </w:r>
      <w:proofErr w:type="spellStart"/>
      <w:r w:rsidRPr="00A30882">
        <w:t>ReceiveMessage</w:t>
      </w:r>
      <w:proofErr w:type="spellEnd"/>
      <w:r w:rsidRPr="00A30882">
        <w:t>)</w:t>
      </w:r>
      <w:bookmarkEnd w:id="187"/>
    </w:p>
    <w:p w14:paraId="05F97CD5" w14:textId="77777777" w:rsidR="00634DC3" w:rsidRPr="00A30882" w:rsidRDefault="00634DC3" w:rsidP="00634DC3">
      <w:r w:rsidRPr="00A30882">
        <w:t xml:space="preserve">Pēc DIT kanāla izveidošanas iespējams saņemt ziņojumus par lietotāju, kurš pierakstījies </w:t>
      </w:r>
      <w:proofErr w:type="spellStart"/>
      <w:r w:rsidRPr="00A30882">
        <w:t>pieslēgumam</w:t>
      </w:r>
      <w:proofErr w:type="spellEnd"/>
      <w:r w:rsidRPr="00A30882">
        <w:t>.</w:t>
      </w:r>
    </w:p>
    <w:p w14:paraId="4F36AD54" w14:textId="77777777" w:rsidR="00634DC3" w:rsidRPr="00A30882" w:rsidRDefault="00634DC3" w:rsidP="00634DC3">
      <w:pPr>
        <w:pStyle w:val="Pictureposition"/>
      </w:pPr>
      <w:r w:rsidRPr="00A30882">
        <w:object w:dxaOrig="8479" w:dyaOrig="3420" w14:anchorId="5F0D07E1">
          <v:shape id="_x0000_i1033" type="#_x0000_t75" style="width:424.1pt;height:171.05pt" o:ole="">
            <v:imagedata r:id="rId41" o:title=""/>
          </v:shape>
          <o:OLEObject Type="Embed" ProgID="Visio.Drawing.11" ShapeID="_x0000_i1033" DrawAspect="Content" ObjectID="_1721032452" r:id="rId53"/>
        </w:object>
      </w:r>
    </w:p>
    <w:p w14:paraId="7FA440F6" w14:textId="60B9F4E8" w:rsidR="00634DC3" w:rsidRPr="00A30882" w:rsidRDefault="008C1677" w:rsidP="00634DC3">
      <w:pPr>
        <w:pStyle w:val="Picturecaption"/>
      </w:pPr>
      <w:fldSimple w:instr=" SEQ Attēls \* ARABIC ">
        <w:bookmarkStart w:id="188" w:name="_Toc110419788"/>
        <w:r w:rsidR="00B93481">
          <w:rPr>
            <w:noProof/>
          </w:rPr>
          <w:t>39</w:t>
        </w:r>
      </w:fldSimple>
      <w:r w:rsidR="00634DC3" w:rsidRPr="00A30882">
        <w:t>.attēls. DIK kanāla izmantošanas shēma</w:t>
      </w:r>
      <w:bookmarkEnd w:id="188"/>
    </w:p>
    <w:p w14:paraId="5B5D0837" w14:textId="77777777" w:rsidR="00634DC3" w:rsidRPr="00A30882" w:rsidRDefault="00634DC3" w:rsidP="00634DC3">
      <w:r w:rsidRPr="00A30882">
        <w:t>Pēc nolasīšanas ziņojumu nepieciešams dzēst.</w:t>
      </w:r>
    </w:p>
    <w:p w14:paraId="00FEB54F" w14:textId="77777777" w:rsidR="00223948" w:rsidRPr="00A30882" w:rsidRDefault="00223948" w:rsidP="00223948">
      <w:pPr>
        <w:pStyle w:val="Sourcewithforeground"/>
        <w:jc w:val="left"/>
      </w:pPr>
      <w:r w:rsidRPr="00A30882">
        <w:t>&lt;?</w:t>
      </w:r>
      <w:proofErr w:type="spellStart"/>
      <w:r w:rsidRPr="00A30882">
        <w:t>php</w:t>
      </w:r>
      <w:proofErr w:type="spellEnd"/>
    </w:p>
    <w:p w14:paraId="467E3C0A" w14:textId="77777777" w:rsidR="00223948" w:rsidRPr="00A30882" w:rsidRDefault="00223948" w:rsidP="00223948">
      <w:pPr>
        <w:pStyle w:val="Sourcewithforeground"/>
        <w:jc w:val="left"/>
      </w:pPr>
      <w:proofErr w:type="spellStart"/>
      <w:r w:rsidRPr="00A30882">
        <w:t>header</w:t>
      </w:r>
      <w:proofErr w:type="spellEnd"/>
      <w:r w:rsidRPr="00A30882">
        <w:t>("</w:t>
      </w:r>
      <w:proofErr w:type="spellStart"/>
      <w:r w:rsidRPr="00A30882">
        <w:t>Content-Type</w:t>
      </w:r>
      <w:proofErr w:type="spellEnd"/>
      <w:r w:rsidRPr="00A30882">
        <w:t>: </w:t>
      </w:r>
      <w:proofErr w:type="spellStart"/>
      <w:r w:rsidRPr="00A30882">
        <w:t>application</w:t>
      </w:r>
      <w:proofErr w:type="spellEnd"/>
      <w:r w:rsidRPr="00A30882">
        <w:t>/</w:t>
      </w:r>
      <w:proofErr w:type="spellStart"/>
      <w:r w:rsidRPr="00A30882">
        <w:t>json</w:t>
      </w:r>
      <w:proofErr w:type="spellEnd"/>
      <w:r w:rsidRPr="00A30882">
        <w:t>; </w:t>
      </w:r>
      <w:proofErr w:type="spellStart"/>
      <w:r w:rsidRPr="00A30882">
        <w:t>charset</w:t>
      </w:r>
      <w:proofErr w:type="spellEnd"/>
      <w:r w:rsidRPr="00A30882">
        <w:t>=UTF-8");</w:t>
      </w:r>
    </w:p>
    <w:p w14:paraId="73D22924" w14:textId="77777777" w:rsidR="00223948" w:rsidRPr="00A30882" w:rsidRDefault="00223948" w:rsidP="00223948">
      <w:pPr>
        <w:pStyle w:val="Sourcewithforeground"/>
        <w:jc w:val="left"/>
      </w:pPr>
    </w:p>
    <w:p w14:paraId="608149C1" w14:textId="77777777" w:rsidR="00223948" w:rsidRPr="00A30882" w:rsidRDefault="00223948" w:rsidP="00223948">
      <w:pPr>
        <w:pStyle w:val="Sourcewithforeground"/>
        <w:jc w:val="left"/>
      </w:pPr>
      <w:proofErr w:type="spellStart"/>
      <w:r w:rsidRPr="00A30882">
        <w:t>require_once</w:t>
      </w:r>
      <w:proofErr w:type="spellEnd"/>
      <w:r w:rsidRPr="00A30882">
        <w:t>('</w:t>
      </w:r>
      <w:proofErr w:type="spellStart"/>
      <w:r w:rsidRPr="00A30882">
        <w:t>lib</w:t>
      </w:r>
      <w:proofErr w:type="spellEnd"/>
      <w:r w:rsidRPr="00A30882">
        <w:t>/</w:t>
      </w:r>
      <w:proofErr w:type="spellStart"/>
      <w:r w:rsidRPr="00A30882">
        <w:t>milestone.php</w:t>
      </w:r>
      <w:proofErr w:type="spellEnd"/>
      <w:r w:rsidRPr="00A30882">
        <w:t>'); </w:t>
      </w:r>
    </w:p>
    <w:p w14:paraId="5AF75EBB" w14:textId="77777777" w:rsidR="00223948" w:rsidRPr="00A30882" w:rsidRDefault="00223948" w:rsidP="00223948">
      <w:pPr>
        <w:pStyle w:val="Sourcewithforeground"/>
        <w:jc w:val="left"/>
      </w:pPr>
      <w:proofErr w:type="spellStart"/>
      <w:r w:rsidRPr="00A30882">
        <w:t>require_once</w:t>
      </w:r>
      <w:proofErr w:type="spellEnd"/>
      <w:r w:rsidRPr="00A30882">
        <w:t>('</w:t>
      </w:r>
      <w:proofErr w:type="spellStart"/>
      <w:r w:rsidRPr="00A30882">
        <w:t>client.my.php</w:t>
      </w:r>
      <w:proofErr w:type="spellEnd"/>
      <w:r w:rsidRPr="00A30882">
        <w:t>');</w:t>
      </w:r>
    </w:p>
    <w:p w14:paraId="5EFA222B" w14:textId="77777777" w:rsidR="00223948" w:rsidRPr="00A30882" w:rsidRDefault="00223948" w:rsidP="00223948">
      <w:pPr>
        <w:pStyle w:val="Sourcewithforeground"/>
        <w:jc w:val="left"/>
      </w:pPr>
    </w:p>
    <w:p w14:paraId="3CFDBD96" w14:textId="77777777" w:rsidR="00223948" w:rsidRPr="00A30882" w:rsidRDefault="00223948" w:rsidP="00223948">
      <w:pPr>
        <w:pStyle w:val="Sourcewithforeground"/>
        <w:jc w:val="left"/>
      </w:pPr>
      <w:proofErr w:type="spellStart"/>
      <w:r w:rsidRPr="00A30882">
        <w:t>require_once</w:t>
      </w:r>
      <w:proofErr w:type="spellEnd"/>
      <w:r w:rsidRPr="00A30882">
        <w:t>('</w:t>
      </w:r>
      <w:proofErr w:type="spellStart"/>
      <w:r w:rsidRPr="00A30882">
        <w:t>config.php</w:t>
      </w:r>
      <w:proofErr w:type="spellEnd"/>
      <w:r w:rsidRPr="00A30882">
        <w:t>');</w:t>
      </w:r>
    </w:p>
    <w:p w14:paraId="6D5F07E5" w14:textId="77777777" w:rsidR="00223948" w:rsidRPr="00A30882" w:rsidRDefault="00223948" w:rsidP="00223948">
      <w:pPr>
        <w:pStyle w:val="Sourcewithforeground"/>
        <w:jc w:val="left"/>
      </w:pPr>
    </w:p>
    <w:p w14:paraId="71BEC550" w14:textId="77777777" w:rsidR="00223948" w:rsidRPr="00A30882" w:rsidRDefault="00223948" w:rsidP="00223948">
      <w:pPr>
        <w:pStyle w:val="Sourcewithforeground"/>
        <w:jc w:val="left"/>
      </w:pPr>
      <w:r w:rsidRPr="00A30882">
        <w:t>$</w:t>
      </w:r>
      <w:proofErr w:type="spellStart"/>
      <w:r w:rsidRPr="00A30882">
        <w:t>sts</w:t>
      </w:r>
      <w:proofErr w:type="spellEnd"/>
      <w:r w:rsidRPr="00A30882">
        <w:t> = </w:t>
      </w:r>
      <w:proofErr w:type="spellStart"/>
      <w:r w:rsidRPr="00A30882">
        <w:t>new</w:t>
      </w:r>
      <w:proofErr w:type="spellEnd"/>
      <w:r w:rsidRPr="00A30882">
        <w:t> </w:t>
      </w:r>
      <w:proofErr w:type="spellStart"/>
      <w:r w:rsidRPr="00A30882">
        <w:t>STSClient</w:t>
      </w:r>
      <w:proofErr w:type="spellEnd"/>
      <w:r w:rsidRPr="00A30882">
        <w:t>(NULL, </w:t>
      </w:r>
      <w:proofErr w:type="spellStart"/>
      <w:r w:rsidRPr="00A30882">
        <w:t>array</w:t>
      </w:r>
      <w:proofErr w:type="spellEnd"/>
      <w:r w:rsidRPr="00A30882">
        <w:t>(</w:t>
      </w:r>
    </w:p>
    <w:p w14:paraId="3EA48845" w14:textId="77777777" w:rsidR="00223948" w:rsidRPr="00A30882" w:rsidRDefault="00223948" w:rsidP="00223948">
      <w:pPr>
        <w:pStyle w:val="Sourcewithforeground"/>
        <w:jc w:val="left"/>
      </w:pPr>
      <w:r w:rsidRPr="00A30882">
        <w:t>                            '</w:t>
      </w:r>
      <w:proofErr w:type="spellStart"/>
      <w:r w:rsidRPr="00A30882">
        <w:t>trace</w:t>
      </w:r>
      <w:proofErr w:type="spellEnd"/>
      <w:r w:rsidRPr="00A30882">
        <w:t>' =&gt; 1,</w:t>
      </w:r>
    </w:p>
    <w:p w14:paraId="490CA2CC" w14:textId="77777777" w:rsidR="00223948" w:rsidRPr="00A30882" w:rsidRDefault="00223948" w:rsidP="00223948">
      <w:pPr>
        <w:pStyle w:val="Sourcewithforeground"/>
        <w:jc w:val="left"/>
      </w:pPr>
      <w:r w:rsidRPr="00A30882">
        <w:t>                            'location' =&gt; $sts_address.'/trust/13/usernamemixed',</w:t>
      </w:r>
    </w:p>
    <w:p w14:paraId="04CE3CE3" w14:textId="77777777" w:rsidR="00223948" w:rsidRPr="00A30882" w:rsidRDefault="00223948" w:rsidP="00223948">
      <w:pPr>
        <w:pStyle w:val="Sourcewithforeground"/>
        <w:jc w:val="left"/>
      </w:pPr>
      <w:r w:rsidRPr="00A30882">
        <w:t>                            'uri' =&gt; 'http://docs.oasis-open.org/ws-sx/ws-trust/200512',</w:t>
      </w:r>
    </w:p>
    <w:p w14:paraId="77027C98" w14:textId="77777777" w:rsidR="00223948" w:rsidRPr="00A30882" w:rsidRDefault="00223948" w:rsidP="00223948">
      <w:pPr>
        <w:pStyle w:val="Sourcewithforeground"/>
        <w:jc w:val="left"/>
      </w:pPr>
      <w:r w:rsidRPr="00A30882">
        <w:t>                            '</w:t>
      </w:r>
      <w:proofErr w:type="spellStart"/>
      <w:r w:rsidRPr="00A30882">
        <w:t>exceptions</w:t>
      </w:r>
      <w:proofErr w:type="spellEnd"/>
      <w:r w:rsidRPr="00A30882">
        <w:t>' =&gt; TRUE,</w:t>
      </w:r>
    </w:p>
    <w:p w14:paraId="3572D2E6" w14:textId="77777777" w:rsidR="00223948" w:rsidRPr="00A30882" w:rsidRDefault="00223948" w:rsidP="00223948">
      <w:pPr>
        <w:pStyle w:val="Sourcewithforeground"/>
        <w:jc w:val="left"/>
      </w:pPr>
      <w:r w:rsidRPr="00A30882">
        <w:lastRenderedPageBreak/>
        <w:t>                            '</w:t>
      </w:r>
      <w:proofErr w:type="spellStart"/>
      <w:r w:rsidRPr="00A30882">
        <w:t>style</w:t>
      </w:r>
      <w:proofErr w:type="spellEnd"/>
      <w:r w:rsidRPr="00A30882">
        <w:t>'    =&gt; SOAP_DOCUMENT,</w:t>
      </w:r>
    </w:p>
    <w:p w14:paraId="111188D1" w14:textId="77777777" w:rsidR="00223948" w:rsidRPr="00A30882" w:rsidRDefault="00223948" w:rsidP="00223948">
      <w:pPr>
        <w:pStyle w:val="Sourcewithforeground"/>
        <w:jc w:val="left"/>
      </w:pPr>
      <w:r w:rsidRPr="00A30882">
        <w:t>                            '</w:t>
      </w:r>
      <w:proofErr w:type="spellStart"/>
      <w:r w:rsidRPr="00A30882">
        <w:t>use</w:t>
      </w:r>
      <w:proofErr w:type="spellEnd"/>
      <w:r w:rsidRPr="00A30882">
        <w:t>'      =&gt; SOAP_LITERAL,</w:t>
      </w:r>
    </w:p>
    <w:p w14:paraId="68BA636F" w14:textId="77777777" w:rsidR="00223948" w:rsidRPr="00A30882" w:rsidRDefault="00223948" w:rsidP="00223948">
      <w:pPr>
        <w:pStyle w:val="Sourcewithforeground"/>
        <w:jc w:val="left"/>
      </w:pPr>
      <w:r w:rsidRPr="00A30882">
        <w:t>                            '</w:t>
      </w:r>
      <w:proofErr w:type="spellStart"/>
      <w:r w:rsidRPr="00A30882">
        <w:t>soap_version</w:t>
      </w:r>
      <w:proofErr w:type="spellEnd"/>
      <w:r w:rsidRPr="00A30882">
        <w:t>' =&gt; SOAP_1_2</w:t>
      </w:r>
    </w:p>
    <w:p w14:paraId="51858B4A" w14:textId="77777777" w:rsidR="00223948" w:rsidRPr="00A30882" w:rsidRDefault="00223948" w:rsidP="00223948">
      <w:pPr>
        <w:pStyle w:val="Sourcewithforeground"/>
        <w:jc w:val="left"/>
      </w:pPr>
      <w:r w:rsidRPr="00A30882">
        <w:t>                            ));</w:t>
      </w:r>
    </w:p>
    <w:p w14:paraId="0B3D7A4A" w14:textId="77777777" w:rsidR="00223948" w:rsidRPr="00A30882" w:rsidRDefault="00223948" w:rsidP="00223948">
      <w:pPr>
        <w:pStyle w:val="Sourcewithforeground"/>
        <w:jc w:val="left"/>
      </w:pPr>
      <w:r w:rsidRPr="00A30882">
        <w:t>                                         </w:t>
      </w:r>
    </w:p>
    <w:p w14:paraId="50892BA5" w14:textId="77777777" w:rsidR="00223948" w:rsidRPr="00A30882" w:rsidRDefault="00223948" w:rsidP="00223948">
      <w:pPr>
        <w:pStyle w:val="Sourcewithforeground"/>
        <w:jc w:val="left"/>
      </w:pPr>
      <w:r w:rsidRPr="00A30882">
        <w:t>$service2 = </w:t>
      </w:r>
      <w:proofErr w:type="spellStart"/>
      <w:r w:rsidRPr="00A30882">
        <w:t>new</w:t>
      </w:r>
      <w:proofErr w:type="spellEnd"/>
      <w:r w:rsidRPr="00A30882">
        <w:t> </w:t>
      </w:r>
      <w:proofErr w:type="spellStart"/>
      <w:r w:rsidRPr="00A30882">
        <w:t>mySOAP</w:t>
      </w:r>
      <w:proofErr w:type="spellEnd"/>
      <w:r w:rsidRPr="00A30882">
        <w:t>($DIT_WCF_service_</w:t>
      </w:r>
      <w:proofErr w:type="spellStart"/>
      <w:r w:rsidRPr="00A30882">
        <w:t>addr</w:t>
      </w:r>
      <w:proofErr w:type="spellEnd"/>
      <w:r w:rsidRPr="00A30882">
        <w:t>.'?</w:t>
      </w:r>
      <w:proofErr w:type="spellStart"/>
      <w:r w:rsidRPr="00A30882">
        <w:t>wsdl</w:t>
      </w:r>
      <w:proofErr w:type="spellEnd"/>
      <w:r w:rsidRPr="00A30882">
        <w:t>', </w:t>
      </w:r>
      <w:proofErr w:type="spellStart"/>
      <w:r w:rsidRPr="00A30882">
        <w:t>array</w:t>
      </w:r>
      <w:proofErr w:type="spellEnd"/>
      <w:r w:rsidRPr="00A30882">
        <w:t>(</w:t>
      </w:r>
    </w:p>
    <w:p w14:paraId="395C2CB6" w14:textId="77777777" w:rsidR="00223948" w:rsidRPr="00A30882" w:rsidRDefault="00223948" w:rsidP="00223948">
      <w:pPr>
        <w:pStyle w:val="Sourcewithforeground"/>
        <w:jc w:val="left"/>
      </w:pPr>
      <w:r w:rsidRPr="00A30882">
        <w:t>                            '</w:t>
      </w:r>
      <w:proofErr w:type="spellStart"/>
      <w:r w:rsidRPr="00A30882">
        <w:t>exceptions</w:t>
      </w:r>
      <w:proofErr w:type="spellEnd"/>
      <w:r w:rsidRPr="00A30882">
        <w:t>' =&gt; TRUE,</w:t>
      </w:r>
    </w:p>
    <w:p w14:paraId="202C1ECE" w14:textId="77777777" w:rsidR="00223948" w:rsidRPr="00A30882" w:rsidRDefault="00223948" w:rsidP="00223948">
      <w:pPr>
        <w:pStyle w:val="Sourcewithforeground"/>
        <w:jc w:val="left"/>
      </w:pPr>
      <w:r w:rsidRPr="00A30882">
        <w:t>                            '</w:t>
      </w:r>
      <w:proofErr w:type="spellStart"/>
      <w:r w:rsidRPr="00A30882">
        <w:t>soap_version</w:t>
      </w:r>
      <w:proofErr w:type="spellEnd"/>
      <w:r w:rsidRPr="00A30882">
        <w:t>' =&gt; SOAP_1_2,</w:t>
      </w:r>
    </w:p>
    <w:p w14:paraId="57A692C3" w14:textId="77777777" w:rsidR="00223948" w:rsidRPr="00A30882" w:rsidRDefault="00223948" w:rsidP="00223948">
      <w:pPr>
        <w:pStyle w:val="Sourcewithforeground"/>
        <w:jc w:val="left"/>
      </w:pPr>
      <w:r w:rsidRPr="00A30882">
        <w:t>                            'location' =&gt; $DIT_WCF_service_addr.'/ws2007FederationNoSct',</w:t>
      </w:r>
    </w:p>
    <w:p w14:paraId="2C591915" w14:textId="77777777" w:rsidR="00223948" w:rsidRPr="00A30882" w:rsidRDefault="00223948" w:rsidP="00223948">
      <w:pPr>
        <w:pStyle w:val="Sourcewithforeground"/>
        <w:jc w:val="left"/>
      </w:pPr>
      <w:r w:rsidRPr="00A30882">
        <w:t>                            '</w:t>
      </w:r>
      <w:proofErr w:type="spellStart"/>
      <w:r w:rsidRPr="00A30882">
        <w:t>trace</w:t>
      </w:r>
      <w:proofErr w:type="spellEnd"/>
      <w:r w:rsidRPr="00A30882">
        <w:t>' =&gt; 1));</w:t>
      </w:r>
    </w:p>
    <w:p w14:paraId="71241716" w14:textId="77777777" w:rsidR="00223948" w:rsidRPr="00A30882" w:rsidRDefault="00223948" w:rsidP="00223948">
      <w:pPr>
        <w:pStyle w:val="Sourcewithforeground"/>
        <w:jc w:val="left"/>
      </w:pPr>
      <w:r w:rsidRPr="00A30882">
        <w:t>                                         </w:t>
      </w:r>
    </w:p>
    <w:p w14:paraId="1096ACBE" w14:textId="77777777" w:rsidR="00223948" w:rsidRPr="00A30882" w:rsidRDefault="00223948" w:rsidP="00223948">
      <w:pPr>
        <w:pStyle w:val="Sourcewithforeground"/>
        <w:jc w:val="left"/>
      </w:pPr>
      <w:r w:rsidRPr="00A30882">
        <w:t>$ms = </w:t>
      </w:r>
      <w:proofErr w:type="spellStart"/>
      <w:r w:rsidRPr="00A30882">
        <w:t>Milestone</w:t>
      </w:r>
      <w:proofErr w:type="spellEnd"/>
      <w:r w:rsidRPr="00A30882">
        <w:t>::</w:t>
      </w:r>
      <w:proofErr w:type="spellStart"/>
      <w:r w:rsidRPr="00A30882">
        <w:t>getInstance</w:t>
      </w:r>
      <w:proofErr w:type="spellEnd"/>
      <w:r w:rsidRPr="00A30882">
        <w:t>();</w:t>
      </w:r>
    </w:p>
    <w:p w14:paraId="7F6DB156" w14:textId="77777777" w:rsidR="00223948" w:rsidRPr="00A30882" w:rsidRDefault="00223948" w:rsidP="00223948">
      <w:pPr>
        <w:pStyle w:val="Sourcewithforeground"/>
        <w:jc w:val="left"/>
      </w:pPr>
      <w:r w:rsidRPr="00A30882">
        <w:t>                                        </w:t>
      </w:r>
    </w:p>
    <w:p w14:paraId="2E3938EA" w14:textId="77777777" w:rsidR="00223948" w:rsidRPr="00A30882" w:rsidRDefault="00223948" w:rsidP="00223948">
      <w:pPr>
        <w:pStyle w:val="Sourcewithforeground"/>
        <w:jc w:val="left"/>
      </w:pPr>
      <w:proofErr w:type="spellStart"/>
      <w:r w:rsidRPr="00A30882">
        <w:t>try</w:t>
      </w:r>
      <w:proofErr w:type="spellEnd"/>
      <w:r w:rsidRPr="00A30882">
        <w:t> {                                         </w:t>
      </w:r>
    </w:p>
    <w:p w14:paraId="64492878" w14:textId="77777777" w:rsidR="00223948" w:rsidRPr="00A30882" w:rsidRDefault="00223948" w:rsidP="00223948">
      <w:pPr>
        <w:pStyle w:val="Sourcewithforeground"/>
        <w:jc w:val="left"/>
      </w:pPr>
      <w:proofErr w:type="spellStart"/>
      <w:r w:rsidRPr="00A30882">
        <w:t>try</w:t>
      </w:r>
      <w:proofErr w:type="spellEnd"/>
      <w:r w:rsidRPr="00A30882">
        <w:t> {</w:t>
      </w:r>
    </w:p>
    <w:p w14:paraId="65A27E06" w14:textId="77777777" w:rsidR="00223948" w:rsidRPr="00A30882" w:rsidRDefault="00223948" w:rsidP="00223948">
      <w:pPr>
        <w:pStyle w:val="Sourcewithforeground"/>
        <w:jc w:val="left"/>
      </w:pPr>
      <w:r w:rsidRPr="00A30882">
        <w:t>    // set </w:t>
      </w:r>
      <w:proofErr w:type="spellStart"/>
      <w:r w:rsidRPr="00A30882">
        <w:t>UsernameToken</w:t>
      </w:r>
      <w:proofErr w:type="spellEnd"/>
      <w:r w:rsidRPr="00A30882">
        <w:t> </w:t>
      </w:r>
      <w:proofErr w:type="spellStart"/>
      <w:r w:rsidRPr="00A30882">
        <w:t>variables</w:t>
      </w:r>
      <w:proofErr w:type="spellEnd"/>
      <w:r w:rsidRPr="00A30882">
        <w:t> </w:t>
      </w:r>
      <w:proofErr w:type="spellStart"/>
      <w:r w:rsidRPr="00A30882">
        <w:t>and</w:t>
      </w:r>
      <w:proofErr w:type="spellEnd"/>
      <w:r w:rsidRPr="00A30882">
        <w:t> </w:t>
      </w:r>
      <w:proofErr w:type="spellStart"/>
      <w:r w:rsidRPr="00A30882">
        <w:t>request</w:t>
      </w:r>
      <w:proofErr w:type="spellEnd"/>
      <w:r w:rsidRPr="00A30882">
        <w:t> </w:t>
      </w:r>
      <w:proofErr w:type="spellStart"/>
      <w:r w:rsidRPr="00A30882">
        <w:t>for</w:t>
      </w:r>
      <w:proofErr w:type="spellEnd"/>
      <w:r w:rsidRPr="00A30882">
        <w:t> </w:t>
      </w:r>
      <w:proofErr w:type="spellStart"/>
      <w:r w:rsidRPr="00A30882">
        <w:t>tokens</w:t>
      </w:r>
      <w:proofErr w:type="spellEnd"/>
    </w:p>
    <w:p w14:paraId="25C9A4BE" w14:textId="77777777" w:rsidR="00223948" w:rsidRPr="00A30882" w:rsidRDefault="00223948" w:rsidP="00223948">
      <w:pPr>
        <w:pStyle w:val="Sourcewithforeground"/>
        <w:jc w:val="left"/>
      </w:pPr>
      <w:r w:rsidRPr="00A30882">
        <w:t>    $username2 = '</w:t>
      </w:r>
      <w:proofErr w:type="spellStart"/>
      <w:r w:rsidRPr="00A30882">
        <w:t>usernamevraa</w:t>
      </w:r>
      <w:proofErr w:type="spellEnd"/>
      <w:r w:rsidRPr="00A30882">
        <w:t>';</w:t>
      </w:r>
    </w:p>
    <w:p w14:paraId="43C1CA77" w14:textId="3A82990A" w:rsidR="00223948" w:rsidRPr="00A30882" w:rsidRDefault="00223948" w:rsidP="00223948">
      <w:pPr>
        <w:pStyle w:val="Sourcewithforeground"/>
        <w:jc w:val="left"/>
      </w:pPr>
      <w:r w:rsidRPr="00A30882">
        <w:t>    $password2 = '</w:t>
      </w:r>
      <w:proofErr w:type="spellStart"/>
      <w:r w:rsidR="004756B8">
        <w:t>Password</w:t>
      </w:r>
      <w:proofErr w:type="spellEnd"/>
      <w:r w:rsidRPr="00A30882">
        <w:t>';</w:t>
      </w:r>
    </w:p>
    <w:p w14:paraId="7C810EF8" w14:textId="77777777" w:rsidR="00223948" w:rsidRPr="00A30882" w:rsidRDefault="00223948" w:rsidP="00223948">
      <w:pPr>
        <w:pStyle w:val="Sourcewithforeground"/>
        <w:jc w:val="left"/>
      </w:pPr>
      <w:r w:rsidRPr="00A30882">
        <w:t>    </w:t>
      </w:r>
    </w:p>
    <w:p w14:paraId="7E2834D4" w14:textId="77777777" w:rsidR="00223948" w:rsidRPr="00A30882" w:rsidRDefault="00223948" w:rsidP="00223948">
      <w:pPr>
        <w:pStyle w:val="Sourcewithforeground"/>
        <w:jc w:val="left"/>
      </w:pPr>
      <w:r w:rsidRPr="00A30882">
        <w:t>    $claims[] = array('uri' =&gt; "http://www.oasis-open.org/RSA2004/attributes/AUTHORITY");</w:t>
      </w:r>
    </w:p>
    <w:p w14:paraId="677FA937" w14:textId="77777777" w:rsidR="00223948" w:rsidRPr="00A30882" w:rsidRDefault="00223948" w:rsidP="00223948">
      <w:pPr>
        <w:pStyle w:val="Sourcewithforeground"/>
        <w:jc w:val="left"/>
      </w:pPr>
      <w:r w:rsidRPr="00A30882">
        <w:t>    $claims[] = array('uri' =&gt; "http://docs.oasis-open.org/wsfed/authorization/200706/claims/action");</w:t>
      </w:r>
    </w:p>
    <w:p w14:paraId="278B9B18" w14:textId="77777777" w:rsidR="00223948" w:rsidRPr="00A30882" w:rsidRDefault="00223948" w:rsidP="00223948">
      <w:pPr>
        <w:pStyle w:val="Sourcewithforeground"/>
        <w:jc w:val="left"/>
      </w:pPr>
      <w:r w:rsidRPr="00A30882">
        <w:t>    $claims[] = array('uri' =&gt; "http://schemas.xmlsoap.org/ws/2005/05/identity/claims/privatepersonalidentifier");</w:t>
      </w:r>
    </w:p>
    <w:p w14:paraId="31C9A1B7" w14:textId="77777777" w:rsidR="00223948" w:rsidRPr="00A30882" w:rsidRDefault="00223948" w:rsidP="00223948">
      <w:pPr>
        <w:pStyle w:val="Sourcewithforeground"/>
        <w:jc w:val="left"/>
      </w:pPr>
      <w:r w:rsidRPr="00A30882">
        <w:t>    $claims[] = array('uri' =&gt; "http://schemas.xmlsoap.org/ws/2005/05/identity/claims/sid");</w:t>
      </w:r>
    </w:p>
    <w:p w14:paraId="1F4DB396" w14:textId="77777777" w:rsidR="00223948" w:rsidRPr="00A30882" w:rsidRDefault="00223948" w:rsidP="00223948">
      <w:pPr>
        <w:pStyle w:val="Sourcewithforeground"/>
        <w:jc w:val="left"/>
      </w:pPr>
      <w:r w:rsidRPr="00A30882">
        <w:t>    $claims[] = array('uri' =&gt; "http://ivis.eps.gov.lv/schema/identity/claims/employeegroup");</w:t>
      </w:r>
    </w:p>
    <w:p w14:paraId="02EF4DA0" w14:textId="77777777" w:rsidR="00223948" w:rsidRPr="00A30882" w:rsidRDefault="00223948" w:rsidP="00223948">
      <w:pPr>
        <w:pStyle w:val="Sourcewithforeground"/>
        <w:jc w:val="left"/>
      </w:pPr>
      <w:r w:rsidRPr="00A30882">
        <w:t>    $claims[] = array('uri' =&gt; "http://schemas.xmlsoap.org/ws/2005/05/identity/claims/surname");</w:t>
      </w:r>
    </w:p>
    <w:p w14:paraId="31819538" w14:textId="77777777" w:rsidR="00223948" w:rsidRPr="00A30882" w:rsidRDefault="00223948" w:rsidP="00223948">
      <w:pPr>
        <w:pStyle w:val="Sourcewithforeground"/>
        <w:jc w:val="left"/>
      </w:pPr>
      <w:r w:rsidRPr="00A30882">
        <w:t>    $claims[] = array('uri' =&gt; "http://schemas.xmlsoap.org/ws/2005/05/identity/claims/givenname");</w:t>
      </w:r>
    </w:p>
    <w:p w14:paraId="5346519F" w14:textId="77777777" w:rsidR="00223948" w:rsidRPr="00A30882" w:rsidRDefault="00223948" w:rsidP="00223948">
      <w:pPr>
        <w:pStyle w:val="Sourcewithforeground"/>
        <w:jc w:val="left"/>
      </w:pPr>
      <w:r w:rsidRPr="00A30882">
        <w:t>    $claims[] = array('uri' =&gt; "http://schemas.xmlsoap.org/ws/2005/05/identity/claims/name");</w:t>
      </w:r>
    </w:p>
    <w:p w14:paraId="4BB62E28" w14:textId="77777777" w:rsidR="00223948" w:rsidRPr="00A30882" w:rsidRDefault="00223948" w:rsidP="00223948">
      <w:pPr>
        <w:pStyle w:val="Sourcewithforeground"/>
        <w:jc w:val="left"/>
      </w:pPr>
      <w:r w:rsidRPr="00A30882">
        <w:t>    $</w:t>
      </w:r>
      <w:proofErr w:type="spellStart"/>
      <w:r w:rsidRPr="00A30882">
        <w:t>claims</w:t>
      </w:r>
      <w:proofErr w:type="spellEnd"/>
      <w:r w:rsidRPr="00A30882">
        <w:t>[] = </w:t>
      </w:r>
      <w:proofErr w:type="spellStart"/>
      <w:r w:rsidRPr="00A30882">
        <w:t>array</w:t>
      </w:r>
      <w:proofErr w:type="spellEnd"/>
      <w:r w:rsidRPr="00A30882">
        <w:t>('</w:t>
      </w:r>
      <w:proofErr w:type="spellStart"/>
      <w:r w:rsidRPr="00A30882">
        <w:t>uri</w:t>
      </w:r>
      <w:proofErr w:type="spellEnd"/>
      <w:r w:rsidRPr="00A30882">
        <w:t>' =&gt; "urn:ivis:100001:name.id-viss");</w:t>
      </w:r>
    </w:p>
    <w:p w14:paraId="271595DD" w14:textId="77777777" w:rsidR="00223948" w:rsidRPr="00A30882" w:rsidRDefault="00223948" w:rsidP="00223948">
      <w:pPr>
        <w:pStyle w:val="Sourcewithforeground"/>
        <w:jc w:val="left"/>
      </w:pPr>
      <w:r w:rsidRPr="00A30882">
        <w:t>    </w:t>
      </w:r>
    </w:p>
    <w:p w14:paraId="02231741" w14:textId="77777777" w:rsidR="00223948" w:rsidRPr="00A30882" w:rsidRDefault="00223948" w:rsidP="00223948">
      <w:pPr>
        <w:pStyle w:val="Sourcewithforeground"/>
        <w:jc w:val="left"/>
      </w:pPr>
      <w:r w:rsidRPr="00A30882">
        <w:t>    $tokens = $sts-&gt;issueToken($username2, $password2, $apply_to, $claims);</w:t>
      </w:r>
    </w:p>
    <w:p w14:paraId="173FD588" w14:textId="77777777" w:rsidR="00223948" w:rsidRPr="00A30882" w:rsidRDefault="00223948" w:rsidP="00223948">
      <w:pPr>
        <w:pStyle w:val="Sourcewithforeground"/>
        <w:jc w:val="left"/>
      </w:pPr>
      <w:r w:rsidRPr="00A30882">
        <w:t>          </w:t>
      </w:r>
    </w:p>
    <w:p w14:paraId="06EF8FBD" w14:textId="77777777" w:rsidR="00223948" w:rsidRPr="00A30882" w:rsidRDefault="00223948" w:rsidP="00223948">
      <w:pPr>
        <w:pStyle w:val="Sourcewithforeground"/>
        <w:jc w:val="left"/>
      </w:pPr>
      <w:r w:rsidRPr="00A30882">
        <w:t>    $ms-&gt;</w:t>
      </w:r>
      <w:proofErr w:type="spellStart"/>
      <w:r w:rsidRPr="00A30882">
        <w:t>addSTSCallmilestone</w:t>
      </w:r>
      <w:proofErr w:type="spellEnd"/>
      <w:r w:rsidRPr="00A30882">
        <w:t>($</w:t>
      </w:r>
      <w:proofErr w:type="spellStart"/>
      <w:r w:rsidRPr="00A30882">
        <w:t>sts</w:t>
      </w:r>
      <w:proofErr w:type="spellEnd"/>
      <w:r w:rsidRPr="00A30882">
        <w:t>, $</w:t>
      </w:r>
      <w:proofErr w:type="spellStart"/>
      <w:r w:rsidRPr="00A30882">
        <w:t>sts_address</w:t>
      </w:r>
      <w:proofErr w:type="spellEnd"/>
      <w:r w:rsidRPr="00A30882">
        <w:t>);</w:t>
      </w:r>
    </w:p>
    <w:p w14:paraId="2F69FB29" w14:textId="77777777" w:rsidR="00223948" w:rsidRPr="00A30882" w:rsidRDefault="00223948" w:rsidP="00223948">
      <w:pPr>
        <w:pStyle w:val="Sourcewithforeground"/>
        <w:jc w:val="left"/>
      </w:pPr>
      <w:r w:rsidRPr="00A30882">
        <w:t>        </w:t>
      </w:r>
    </w:p>
    <w:p w14:paraId="0FD521E6" w14:textId="77777777" w:rsidR="00223948" w:rsidRPr="00A30882" w:rsidRDefault="00223948" w:rsidP="00223948">
      <w:pPr>
        <w:pStyle w:val="Sourcewithforeground"/>
        <w:jc w:val="left"/>
      </w:pPr>
      <w:r w:rsidRPr="00A30882">
        <w:t>    // set Token for service call - we use only first token from collection if many returned</w:t>
      </w:r>
    </w:p>
    <w:p w14:paraId="7E822B66" w14:textId="77777777" w:rsidR="00223948" w:rsidRPr="00A30882" w:rsidRDefault="00223948" w:rsidP="00223948">
      <w:pPr>
        <w:pStyle w:val="Sourcewithforeground"/>
        <w:jc w:val="left"/>
      </w:pPr>
      <w:r w:rsidRPr="00A30882">
        <w:t>    $service2-&gt;</w:t>
      </w:r>
      <w:proofErr w:type="spellStart"/>
      <w:r w:rsidRPr="00A30882">
        <w:t>customtoken</w:t>
      </w:r>
      <w:proofErr w:type="spellEnd"/>
      <w:r w:rsidRPr="00A30882">
        <w:t> = $</w:t>
      </w:r>
      <w:proofErr w:type="spellStart"/>
      <w:r w:rsidRPr="00A30882">
        <w:t>tokens</w:t>
      </w:r>
      <w:proofErr w:type="spellEnd"/>
      <w:r w:rsidRPr="00A30882">
        <w:t>[0];</w:t>
      </w:r>
    </w:p>
    <w:p w14:paraId="62C7E6C2" w14:textId="77777777" w:rsidR="00223948" w:rsidRPr="00A30882" w:rsidRDefault="00223948" w:rsidP="00223948">
      <w:pPr>
        <w:pStyle w:val="Sourcewithforeground"/>
        <w:jc w:val="left"/>
      </w:pPr>
    </w:p>
    <w:p w14:paraId="29EC8050" w14:textId="77777777" w:rsidR="00223948" w:rsidRPr="00A30882" w:rsidRDefault="00223948" w:rsidP="00223948">
      <w:pPr>
        <w:pStyle w:val="Sourcewithforeground"/>
        <w:jc w:val="left"/>
      </w:pPr>
      <w:r w:rsidRPr="00A30882">
        <w:lastRenderedPageBreak/>
        <w:t>    $</w:t>
      </w:r>
      <w:proofErr w:type="spellStart"/>
      <w:r w:rsidRPr="00A30882">
        <w:t>channel_name</w:t>
      </w:r>
      <w:proofErr w:type="spellEnd"/>
      <w:r w:rsidRPr="00A30882">
        <w:t> = '</w:t>
      </w:r>
      <w:proofErr w:type="spellStart"/>
      <w:r w:rsidRPr="00A30882">
        <w:t>SampleChannel</w:t>
      </w:r>
      <w:proofErr w:type="spellEnd"/>
      <w:r w:rsidRPr="00A30882">
        <w:t>';</w:t>
      </w:r>
    </w:p>
    <w:p w14:paraId="71033CC0" w14:textId="77777777" w:rsidR="00223948" w:rsidRPr="00A30882" w:rsidRDefault="00223948" w:rsidP="00223948">
      <w:pPr>
        <w:pStyle w:val="Sourcewithforeground"/>
        <w:jc w:val="left"/>
      </w:pPr>
      <w:r w:rsidRPr="00A30882">
        <w:t>    $channel_urn = 'URN:IVIS:100001:CHA-'.$channel_name.'-TYPE-DIK';</w:t>
      </w:r>
    </w:p>
    <w:p w14:paraId="243E7ABA" w14:textId="77777777" w:rsidR="00223948" w:rsidRPr="00A30882" w:rsidRDefault="00223948" w:rsidP="00223948">
      <w:pPr>
        <w:pStyle w:val="Sourcewithforeground"/>
        <w:jc w:val="left"/>
      </w:pPr>
      <w:r w:rsidRPr="00A30882">
        <w:t>    $</w:t>
      </w:r>
      <w:proofErr w:type="spellStart"/>
      <w:r w:rsidRPr="00A30882">
        <w:t>minor_v</w:t>
      </w:r>
      <w:proofErr w:type="spellEnd"/>
      <w:r w:rsidRPr="00A30882">
        <w:t> = 0; //</w:t>
      </w:r>
      <w:proofErr w:type="spellStart"/>
      <w:r w:rsidRPr="00A30882">
        <w:t>version</w:t>
      </w:r>
      <w:proofErr w:type="spellEnd"/>
      <w:r w:rsidRPr="00A30882">
        <w:t> minor </w:t>
      </w:r>
      <w:proofErr w:type="spellStart"/>
      <w:r w:rsidRPr="00A30882">
        <w:t>value</w:t>
      </w:r>
      <w:proofErr w:type="spellEnd"/>
    </w:p>
    <w:p w14:paraId="0BF6F77B" w14:textId="77777777" w:rsidR="00223948" w:rsidRPr="00A30882" w:rsidRDefault="00223948" w:rsidP="00223948">
      <w:pPr>
        <w:pStyle w:val="Sourcewithforeground"/>
        <w:jc w:val="left"/>
      </w:pPr>
      <w:r w:rsidRPr="00A30882">
        <w:t>    $</w:t>
      </w:r>
      <w:proofErr w:type="spellStart"/>
      <w:r w:rsidRPr="00A30882">
        <w:t>major_v</w:t>
      </w:r>
      <w:proofErr w:type="spellEnd"/>
      <w:r w:rsidRPr="00A30882">
        <w:t> = 1; //</w:t>
      </w:r>
      <w:proofErr w:type="spellStart"/>
      <w:r w:rsidRPr="00A30882">
        <w:t>version</w:t>
      </w:r>
      <w:proofErr w:type="spellEnd"/>
      <w:r w:rsidRPr="00A30882">
        <w:t> major </w:t>
      </w:r>
      <w:proofErr w:type="spellStart"/>
      <w:r w:rsidRPr="00A30882">
        <w:t>value</w:t>
      </w:r>
      <w:proofErr w:type="spellEnd"/>
    </w:p>
    <w:p w14:paraId="1C80EF38" w14:textId="77777777" w:rsidR="00223948" w:rsidRPr="00A30882" w:rsidRDefault="00223948" w:rsidP="00223948">
      <w:pPr>
        <w:pStyle w:val="Sourcewithforeground"/>
        <w:jc w:val="left"/>
      </w:pPr>
      <w:r w:rsidRPr="00A30882">
        <w:t>    $channel_version_URN = 'URN:IVIS:100001:CHA-'  .$channel_name. '-v' . $major_v . "-" . $minor_v . '-TYPE-DIK';</w:t>
      </w:r>
    </w:p>
    <w:p w14:paraId="19660067" w14:textId="77777777" w:rsidR="00223948" w:rsidRPr="00A30882" w:rsidRDefault="00223948" w:rsidP="00223948">
      <w:pPr>
        <w:pStyle w:val="Sourcewithforeground"/>
        <w:jc w:val="left"/>
      </w:pPr>
      <w:r w:rsidRPr="00A30882">
        <w:t>    </w:t>
      </w:r>
    </w:p>
    <w:p w14:paraId="792A26B6" w14:textId="77777777" w:rsidR="00223948" w:rsidRPr="00A30882" w:rsidRDefault="00223948" w:rsidP="00223948">
      <w:pPr>
        <w:pStyle w:val="Sourcewithforeground"/>
        <w:jc w:val="left"/>
      </w:pPr>
    </w:p>
    <w:p w14:paraId="611C1644" w14:textId="77777777" w:rsidR="00223948" w:rsidRPr="00A30882" w:rsidRDefault="00223948" w:rsidP="00223948">
      <w:pPr>
        <w:pStyle w:val="Sourcewithforeground"/>
        <w:jc w:val="left"/>
      </w:pPr>
      <w:r w:rsidRPr="00A30882">
        <w:t>    $</w:t>
      </w:r>
      <w:proofErr w:type="spellStart"/>
      <w:r w:rsidRPr="00A30882">
        <w:t>req</w:t>
      </w:r>
      <w:proofErr w:type="spellEnd"/>
      <w:r w:rsidRPr="00A30882">
        <w:t> = </w:t>
      </w:r>
      <w:proofErr w:type="spellStart"/>
      <w:r w:rsidRPr="00A30882">
        <w:t>array</w:t>
      </w:r>
      <w:proofErr w:type="spellEnd"/>
      <w:r w:rsidRPr="00A30882">
        <w:t>(</w:t>
      </w:r>
    </w:p>
    <w:p w14:paraId="0D8F1C2D" w14:textId="77777777" w:rsidR="00223948" w:rsidRPr="00A30882" w:rsidRDefault="00223948" w:rsidP="00223948">
      <w:pPr>
        <w:pStyle w:val="Sourcewithforeground"/>
        <w:jc w:val="left"/>
      </w:pPr>
      <w:r w:rsidRPr="00A30882">
        <w:t>        '</w:t>
      </w:r>
      <w:proofErr w:type="spellStart"/>
      <w:r w:rsidRPr="00A30882">
        <w:t>MessageRequest</w:t>
      </w:r>
      <w:proofErr w:type="spellEnd"/>
      <w:r w:rsidRPr="00A30882">
        <w:t>' =&gt; </w:t>
      </w:r>
      <w:proofErr w:type="spellStart"/>
      <w:r w:rsidRPr="00A30882">
        <w:t>array</w:t>
      </w:r>
      <w:proofErr w:type="spellEnd"/>
      <w:r w:rsidRPr="00A30882">
        <w:t>(</w:t>
      </w:r>
    </w:p>
    <w:p w14:paraId="4638AC49" w14:textId="77777777" w:rsidR="00223948" w:rsidRPr="00A30882" w:rsidRDefault="00223948" w:rsidP="00223948">
      <w:pPr>
        <w:pStyle w:val="Sourcewithforeground"/>
        <w:jc w:val="left"/>
      </w:pPr>
      <w:r w:rsidRPr="00A30882">
        <w:t>            '</w:t>
      </w:r>
      <w:proofErr w:type="spellStart"/>
      <w:r w:rsidRPr="00A30882">
        <w:t>ChannelURN</w:t>
      </w:r>
      <w:proofErr w:type="spellEnd"/>
      <w:r w:rsidRPr="00A30882">
        <w:t>' =&gt; $</w:t>
      </w:r>
      <w:proofErr w:type="spellStart"/>
      <w:r w:rsidRPr="00A30882">
        <w:t>channel_urn</w:t>
      </w:r>
      <w:proofErr w:type="spellEnd"/>
    </w:p>
    <w:p w14:paraId="0736405E" w14:textId="77777777" w:rsidR="00223948" w:rsidRPr="00A30882" w:rsidRDefault="00223948" w:rsidP="00223948">
      <w:pPr>
        <w:pStyle w:val="Sourcewithforeground"/>
        <w:jc w:val="left"/>
      </w:pPr>
      <w:r w:rsidRPr="00A30882">
        <w:t>        )</w:t>
      </w:r>
    </w:p>
    <w:p w14:paraId="47501371" w14:textId="77777777" w:rsidR="00223948" w:rsidRPr="00A30882" w:rsidRDefault="00223948" w:rsidP="00223948">
      <w:pPr>
        <w:pStyle w:val="Sourcewithforeground"/>
        <w:jc w:val="left"/>
      </w:pPr>
      <w:r w:rsidRPr="00A30882">
        <w:t>    );</w:t>
      </w:r>
    </w:p>
    <w:p w14:paraId="66069FDA" w14:textId="77777777" w:rsidR="00223948" w:rsidRPr="00A30882" w:rsidRDefault="00223948" w:rsidP="00223948">
      <w:pPr>
        <w:pStyle w:val="Sourcewithforeground"/>
        <w:jc w:val="left"/>
      </w:pPr>
      <w:r w:rsidRPr="00A30882">
        <w:t>    </w:t>
      </w:r>
    </w:p>
    <w:p w14:paraId="272F6B2D" w14:textId="77777777" w:rsidR="00223948" w:rsidRPr="00A30882" w:rsidRDefault="00223948" w:rsidP="00223948">
      <w:pPr>
        <w:pStyle w:val="Sourcewithforeground"/>
        <w:jc w:val="left"/>
      </w:pPr>
      <w:r w:rsidRPr="00A30882">
        <w:t>    $method_name = 'ReceiveMessage2';                               </w:t>
      </w:r>
    </w:p>
    <w:p w14:paraId="612F7649" w14:textId="77777777" w:rsidR="00223948" w:rsidRPr="00A30882" w:rsidRDefault="00223948" w:rsidP="00223948">
      <w:pPr>
        <w:pStyle w:val="Sourcewithforeground"/>
        <w:jc w:val="left"/>
      </w:pPr>
      <w:r w:rsidRPr="00A30882">
        <w:t>    $</w:t>
      </w:r>
      <w:proofErr w:type="spellStart"/>
      <w:r w:rsidRPr="00A30882">
        <w:t>result</w:t>
      </w:r>
      <w:proofErr w:type="spellEnd"/>
      <w:r w:rsidRPr="00A30882">
        <w:t> = $service2-&gt;__</w:t>
      </w:r>
      <w:proofErr w:type="spellStart"/>
      <w:r w:rsidRPr="00A30882">
        <w:t>soapCall</w:t>
      </w:r>
      <w:proofErr w:type="spellEnd"/>
      <w:r w:rsidRPr="00A30882">
        <w:t>($</w:t>
      </w:r>
      <w:proofErr w:type="spellStart"/>
      <w:r w:rsidRPr="00A30882">
        <w:t>method_name</w:t>
      </w:r>
      <w:proofErr w:type="spellEnd"/>
      <w:r w:rsidRPr="00A30882">
        <w:t>, </w:t>
      </w:r>
      <w:proofErr w:type="spellStart"/>
      <w:r w:rsidRPr="00A30882">
        <w:t>array</w:t>
      </w:r>
      <w:proofErr w:type="spellEnd"/>
      <w:r w:rsidRPr="00A30882">
        <w:t>($</w:t>
      </w:r>
      <w:proofErr w:type="spellStart"/>
      <w:r w:rsidRPr="00A30882">
        <w:t>req</w:t>
      </w:r>
      <w:proofErr w:type="spellEnd"/>
      <w:r w:rsidRPr="00A30882">
        <w:t>));</w:t>
      </w:r>
    </w:p>
    <w:p w14:paraId="74D9BFA9" w14:textId="77777777" w:rsidR="00223948" w:rsidRPr="00A30882" w:rsidRDefault="00223948" w:rsidP="00223948">
      <w:pPr>
        <w:pStyle w:val="Sourcewithforeground"/>
        <w:jc w:val="left"/>
      </w:pPr>
      <w:r w:rsidRPr="00A30882">
        <w:t>    $ms-&gt;addServiceCallMilestone($service2, $DIT_WCF_service_addr, $method_name);</w:t>
      </w:r>
    </w:p>
    <w:p w14:paraId="609A9ADF" w14:textId="77777777" w:rsidR="00223948" w:rsidRPr="00A30882" w:rsidRDefault="00223948" w:rsidP="00223948">
      <w:pPr>
        <w:pStyle w:val="Sourcewithforeground"/>
        <w:jc w:val="left"/>
      </w:pPr>
      <w:r w:rsidRPr="00A30882">
        <w:t>    </w:t>
      </w:r>
    </w:p>
    <w:p w14:paraId="26344D2E" w14:textId="77777777" w:rsidR="00223948" w:rsidRPr="00A30882" w:rsidRDefault="00223948" w:rsidP="00223948">
      <w:pPr>
        <w:pStyle w:val="Sourcewithforeground"/>
        <w:jc w:val="left"/>
      </w:pPr>
      <w:r w:rsidRPr="00A30882">
        <w:t>    $ms-&gt;</w:t>
      </w:r>
      <w:proofErr w:type="spellStart"/>
      <w:r w:rsidRPr="00A30882">
        <w:t>fromatXML</w:t>
      </w:r>
      <w:proofErr w:type="spellEnd"/>
      <w:r w:rsidRPr="00A30882">
        <w:t>();</w:t>
      </w:r>
    </w:p>
    <w:p w14:paraId="3F81B454" w14:textId="77777777" w:rsidR="00223948" w:rsidRPr="00A30882" w:rsidRDefault="00223948" w:rsidP="00223948">
      <w:pPr>
        <w:pStyle w:val="Sourcewithforeground"/>
        <w:jc w:val="left"/>
      </w:pPr>
      <w:r w:rsidRPr="00A30882">
        <w:t>    </w:t>
      </w:r>
      <w:proofErr w:type="spellStart"/>
      <w:r w:rsidRPr="00A30882">
        <w:t>echo</w:t>
      </w:r>
      <w:proofErr w:type="spellEnd"/>
      <w:r w:rsidRPr="00A30882">
        <w:t> $ms-&gt;</w:t>
      </w:r>
      <w:proofErr w:type="spellStart"/>
      <w:r w:rsidRPr="00A30882">
        <w:t>getJSON</w:t>
      </w:r>
      <w:proofErr w:type="spellEnd"/>
      <w:r w:rsidRPr="00A30882">
        <w:t>();</w:t>
      </w:r>
    </w:p>
    <w:p w14:paraId="6DEFD374" w14:textId="77777777" w:rsidR="00223948" w:rsidRPr="00A30882" w:rsidRDefault="00223948" w:rsidP="00223948">
      <w:pPr>
        <w:pStyle w:val="Sourcewithforeground"/>
        <w:jc w:val="left"/>
      </w:pPr>
      <w:r w:rsidRPr="00A30882">
        <w:t>    </w:t>
      </w:r>
    </w:p>
    <w:p w14:paraId="248FFA49" w14:textId="77777777" w:rsidR="00223948" w:rsidRPr="00A30882" w:rsidRDefault="00223948" w:rsidP="00223948">
      <w:pPr>
        <w:pStyle w:val="Sourcewithforeground"/>
        <w:jc w:val="left"/>
      </w:pPr>
      <w:r w:rsidRPr="00A30882">
        <w:t>} </w:t>
      </w:r>
      <w:proofErr w:type="spellStart"/>
      <w:r w:rsidRPr="00A30882">
        <w:t>catch</w:t>
      </w:r>
      <w:proofErr w:type="spellEnd"/>
      <w:r w:rsidRPr="00A30882">
        <w:t> (</w:t>
      </w:r>
      <w:proofErr w:type="spellStart"/>
      <w:r w:rsidRPr="00A30882">
        <w:t>SoapFault</w:t>
      </w:r>
      <w:proofErr w:type="spellEnd"/>
      <w:r w:rsidRPr="00A30882">
        <w:t> $</w:t>
      </w:r>
      <w:proofErr w:type="spellStart"/>
      <w:r w:rsidRPr="00A30882">
        <w:t>fault</w:t>
      </w:r>
      <w:proofErr w:type="spellEnd"/>
      <w:r w:rsidRPr="00A30882">
        <w:t>) {</w:t>
      </w:r>
    </w:p>
    <w:p w14:paraId="428180C9" w14:textId="77777777" w:rsidR="00223948" w:rsidRPr="00A30882" w:rsidRDefault="00223948" w:rsidP="00223948">
      <w:pPr>
        <w:pStyle w:val="Sourcewithforeground"/>
        <w:jc w:val="left"/>
      </w:pPr>
      <w:r w:rsidRPr="00A30882">
        <w:t>    </w:t>
      </w:r>
      <w:proofErr w:type="spellStart"/>
      <w:r w:rsidRPr="00A30882">
        <w:t>echo</w:t>
      </w:r>
      <w:proofErr w:type="spellEnd"/>
      <w:r w:rsidRPr="00A30882">
        <w:t> $</w:t>
      </w:r>
      <w:proofErr w:type="spellStart"/>
      <w:r w:rsidRPr="00A30882">
        <w:t>fault</w:t>
      </w:r>
      <w:proofErr w:type="spellEnd"/>
      <w:r w:rsidRPr="00A30882">
        <w:t>;</w:t>
      </w:r>
    </w:p>
    <w:p w14:paraId="7D3676AF" w14:textId="77777777" w:rsidR="00223948" w:rsidRPr="00A30882" w:rsidRDefault="00223948" w:rsidP="00223948">
      <w:pPr>
        <w:pStyle w:val="Sourcewithforeground"/>
        <w:jc w:val="left"/>
      </w:pPr>
      <w:r w:rsidRPr="00A30882">
        <w:t>}</w:t>
      </w:r>
    </w:p>
    <w:p w14:paraId="2D740558" w14:textId="77777777" w:rsidR="00223948" w:rsidRPr="00A30882" w:rsidRDefault="00223948" w:rsidP="00223948">
      <w:pPr>
        <w:pStyle w:val="Sourcewithforeground"/>
        <w:jc w:val="left"/>
      </w:pPr>
      <w:r w:rsidRPr="00A30882">
        <w:t>} </w:t>
      </w:r>
      <w:proofErr w:type="spellStart"/>
      <w:r w:rsidRPr="00A30882">
        <w:t>catch</w:t>
      </w:r>
      <w:proofErr w:type="spellEnd"/>
      <w:r w:rsidRPr="00A30882">
        <w:t> (</w:t>
      </w:r>
      <w:proofErr w:type="spellStart"/>
      <w:r w:rsidRPr="00A30882">
        <w:t>Exception</w:t>
      </w:r>
      <w:proofErr w:type="spellEnd"/>
      <w:r w:rsidRPr="00A30882">
        <w:t> $</w:t>
      </w:r>
      <w:proofErr w:type="spellStart"/>
      <w:r w:rsidRPr="00A30882">
        <w:t>ex</w:t>
      </w:r>
      <w:proofErr w:type="spellEnd"/>
      <w:r w:rsidRPr="00A30882">
        <w:t>)  {</w:t>
      </w:r>
    </w:p>
    <w:p w14:paraId="56FDDEDA" w14:textId="77777777" w:rsidR="00223948" w:rsidRPr="00A30882" w:rsidRDefault="00223948" w:rsidP="00223948">
      <w:pPr>
        <w:pStyle w:val="Sourcewithforeground"/>
        <w:jc w:val="left"/>
      </w:pPr>
      <w:r w:rsidRPr="00A30882">
        <w:t>    </w:t>
      </w:r>
      <w:proofErr w:type="spellStart"/>
      <w:r w:rsidRPr="00A30882">
        <w:t>var_dump</w:t>
      </w:r>
      <w:proofErr w:type="spellEnd"/>
      <w:r w:rsidRPr="00A30882">
        <w:t>($</w:t>
      </w:r>
      <w:proofErr w:type="spellStart"/>
      <w:r w:rsidRPr="00A30882">
        <w:t>ex</w:t>
      </w:r>
      <w:proofErr w:type="spellEnd"/>
      <w:r w:rsidRPr="00A30882">
        <w:t>);</w:t>
      </w:r>
    </w:p>
    <w:p w14:paraId="645B41E3" w14:textId="77777777" w:rsidR="00223948" w:rsidRPr="00A30882" w:rsidRDefault="00223948" w:rsidP="00223948">
      <w:pPr>
        <w:pStyle w:val="Sourcewithforeground"/>
        <w:jc w:val="left"/>
      </w:pPr>
      <w:r w:rsidRPr="00A30882">
        <w:t>}</w:t>
      </w:r>
    </w:p>
    <w:p w14:paraId="0FD3E4A1" w14:textId="67A03EF6" w:rsidR="00223948" w:rsidRPr="00A30882" w:rsidRDefault="00223948" w:rsidP="00223948">
      <w:pPr>
        <w:pStyle w:val="Sourcewithforeground"/>
        <w:jc w:val="left"/>
      </w:pPr>
      <w:r w:rsidRPr="00A30882">
        <w:t>?&gt;</w:t>
      </w:r>
    </w:p>
    <w:p w14:paraId="12FDAE80" w14:textId="0E0CA4B9" w:rsidR="00634DC3" w:rsidRPr="00A30882" w:rsidRDefault="00634DC3" w:rsidP="00634DC3">
      <w:pPr>
        <w:pStyle w:val="Heading4"/>
      </w:pPr>
      <w:bookmarkStart w:id="189" w:name="_Toc110419741"/>
      <w:r w:rsidRPr="00A30882">
        <w:t>Ziņojuma atjaunošana (</w:t>
      </w:r>
      <w:proofErr w:type="spellStart"/>
      <w:r w:rsidRPr="00A30882">
        <w:t>Restore</w:t>
      </w:r>
      <w:proofErr w:type="spellEnd"/>
      <w:r w:rsidRPr="00A30882">
        <w:t xml:space="preserve"> </w:t>
      </w:r>
      <w:proofErr w:type="spellStart"/>
      <w:r w:rsidRPr="00A30882">
        <w:t>Messages</w:t>
      </w:r>
      <w:proofErr w:type="spellEnd"/>
      <w:r w:rsidRPr="00A30882">
        <w:t>)</w:t>
      </w:r>
      <w:bookmarkEnd w:id="189"/>
    </w:p>
    <w:p w14:paraId="291C0F23" w14:textId="77777777" w:rsidR="00634DC3" w:rsidRPr="00A30882" w:rsidRDefault="00634DC3" w:rsidP="00634DC3">
      <w:r w:rsidRPr="00A30882">
        <w:t xml:space="preserve">Pēc DIT kanāla struktūras izveidošanas ar lietotāju, kurš parakstījies uz </w:t>
      </w:r>
      <w:proofErr w:type="spellStart"/>
      <w:r w:rsidRPr="00A30882">
        <w:t>pieslēgumu</w:t>
      </w:r>
      <w:proofErr w:type="spellEnd"/>
      <w:r w:rsidRPr="00A30882">
        <w:t>, iespējams saņemt un atjaunot ziņojumus.</w:t>
      </w:r>
    </w:p>
    <w:p w14:paraId="347D72C1" w14:textId="77777777" w:rsidR="00634DC3" w:rsidRPr="00A30882" w:rsidRDefault="00634DC3" w:rsidP="00634DC3">
      <w:r w:rsidRPr="00A30882">
        <w:t xml:space="preserve">Gadījumā, ja ziņojuma saņemšana bija nekorekta, tad to var atjaunot, lietojot metodes noteiktajā secībā: </w:t>
      </w:r>
    </w:p>
    <w:p w14:paraId="4BA82310" w14:textId="69A04E35" w:rsidR="00634DC3" w:rsidRPr="00A30882" w:rsidRDefault="00634DC3" w:rsidP="00C86837">
      <w:pPr>
        <w:pStyle w:val="ListParagraph"/>
        <w:numPr>
          <w:ilvl w:val="0"/>
          <w:numId w:val="31"/>
        </w:numPr>
      </w:pPr>
      <w:proofErr w:type="spellStart"/>
      <w:r w:rsidRPr="00A30882">
        <w:t>ReceiveMessageList</w:t>
      </w:r>
      <w:proofErr w:type="spellEnd"/>
      <w:r w:rsidR="00051CAE" w:rsidRPr="00A30882">
        <w:t>;</w:t>
      </w:r>
    </w:p>
    <w:p w14:paraId="0C560B8F" w14:textId="7F0E3092" w:rsidR="00634DC3" w:rsidRPr="00A30882" w:rsidRDefault="00634DC3" w:rsidP="00C86837">
      <w:pPr>
        <w:pStyle w:val="ListParagraph"/>
        <w:numPr>
          <w:ilvl w:val="0"/>
          <w:numId w:val="31"/>
        </w:numPr>
      </w:pPr>
      <w:proofErr w:type="spellStart"/>
      <w:r w:rsidRPr="00A30882">
        <w:t>RestoreMessageList</w:t>
      </w:r>
      <w:proofErr w:type="spellEnd"/>
      <w:r w:rsidRPr="00A30882">
        <w:t xml:space="preserve"> (</w:t>
      </w:r>
      <w:proofErr w:type="spellStart"/>
      <w:r w:rsidRPr="00A30882">
        <w:t>ReadMessage</w:t>
      </w:r>
      <w:proofErr w:type="spellEnd"/>
      <w:r w:rsidRPr="00A30882">
        <w:t>=</w:t>
      </w:r>
      <w:proofErr w:type="spellStart"/>
      <w:r w:rsidRPr="00A30882">
        <w:t>true</w:t>
      </w:r>
      <w:proofErr w:type="spellEnd"/>
      <w:r w:rsidRPr="00A30882">
        <w:t>)</w:t>
      </w:r>
      <w:r w:rsidR="00051CAE" w:rsidRPr="00A30882">
        <w:t>;</w:t>
      </w:r>
    </w:p>
    <w:p w14:paraId="5C063242" w14:textId="0AF87667" w:rsidR="00634DC3" w:rsidRPr="00A30882" w:rsidRDefault="00634DC3" w:rsidP="00C86837">
      <w:pPr>
        <w:pStyle w:val="ListParagraph"/>
        <w:numPr>
          <w:ilvl w:val="0"/>
          <w:numId w:val="31"/>
        </w:numPr>
      </w:pPr>
      <w:proofErr w:type="spellStart"/>
      <w:r w:rsidRPr="00A30882">
        <w:t>ReceveMessage</w:t>
      </w:r>
      <w:proofErr w:type="spellEnd"/>
      <w:r w:rsidR="00051CAE" w:rsidRPr="00A30882">
        <w:t>;</w:t>
      </w:r>
    </w:p>
    <w:p w14:paraId="74C2E87D" w14:textId="2BB058BA" w:rsidR="00634DC3" w:rsidRPr="00A30882" w:rsidRDefault="00634DC3" w:rsidP="00C86837">
      <w:pPr>
        <w:pStyle w:val="ListParagraph"/>
        <w:numPr>
          <w:ilvl w:val="0"/>
          <w:numId w:val="31"/>
        </w:numPr>
      </w:pPr>
      <w:proofErr w:type="spellStart"/>
      <w:r w:rsidRPr="00A30882">
        <w:t>DeleteMessage</w:t>
      </w:r>
      <w:proofErr w:type="spellEnd"/>
      <w:r w:rsidR="00051CAE" w:rsidRPr="00A30882">
        <w:t>.</w:t>
      </w:r>
    </w:p>
    <w:p w14:paraId="745DED6E" w14:textId="77777777" w:rsidR="00634DC3" w:rsidRPr="00A30882" w:rsidRDefault="00634DC3" w:rsidP="00B578B1">
      <w:pPr>
        <w:pStyle w:val="Pictureposition"/>
      </w:pPr>
      <w:r w:rsidRPr="00A30882">
        <w:object w:dxaOrig="9276" w:dyaOrig="2093" w14:anchorId="11F42E30">
          <v:shape id="_x0000_i1034" type="#_x0000_t75" style="width:462.8pt;height:104.9pt" o:ole="">
            <v:imagedata r:id="rId43" o:title=""/>
          </v:shape>
          <o:OLEObject Type="Embed" ProgID="Visio.Drawing.11" ShapeID="_x0000_i1034" DrawAspect="Content" ObjectID="_1721032453" r:id="rId54"/>
        </w:object>
      </w:r>
    </w:p>
    <w:p w14:paraId="526A9610" w14:textId="7309B221" w:rsidR="00634DC3" w:rsidRPr="00A30882" w:rsidRDefault="008C1677" w:rsidP="00634DC3">
      <w:pPr>
        <w:pStyle w:val="Picturecaption"/>
      </w:pPr>
      <w:fldSimple w:instr=" SEQ Attēls \* ARABIC ">
        <w:bookmarkStart w:id="190" w:name="_Toc110419789"/>
        <w:r w:rsidR="00B93481">
          <w:rPr>
            <w:noProof/>
          </w:rPr>
          <w:t>40</w:t>
        </w:r>
      </w:fldSimple>
      <w:r w:rsidR="00634DC3" w:rsidRPr="00A30882">
        <w:t xml:space="preserve">.attēls. DIK kanāla izmantošanas shēma, </w:t>
      </w:r>
      <w:r w:rsidR="000D20E8" w:rsidRPr="00A30882">
        <w:t>l</w:t>
      </w:r>
      <w:r w:rsidR="00634DC3" w:rsidRPr="00A30882">
        <w:t>ai atjaunotu ziņojumu</w:t>
      </w:r>
      <w:bookmarkEnd w:id="190"/>
    </w:p>
    <w:p w14:paraId="52000D1B" w14:textId="77777777" w:rsidR="00082040" w:rsidRPr="00A30882" w:rsidRDefault="00082040" w:rsidP="00082040">
      <w:pPr>
        <w:pStyle w:val="Sourcewithforeground"/>
        <w:jc w:val="left"/>
      </w:pPr>
      <w:r w:rsidRPr="00A30882">
        <w:t>&lt;?</w:t>
      </w:r>
      <w:proofErr w:type="spellStart"/>
      <w:r w:rsidRPr="00A30882">
        <w:t>php</w:t>
      </w:r>
      <w:proofErr w:type="spellEnd"/>
    </w:p>
    <w:p w14:paraId="670393B5" w14:textId="77777777" w:rsidR="00082040" w:rsidRPr="00A30882" w:rsidRDefault="00082040" w:rsidP="00082040">
      <w:pPr>
        <w:pStyle w:val="Sourcewithforeground"/>
        <w:jc w:val="left"/>
      </w:pPr>
      <w:proofErr w:type="spellStart"/>
      <w:r w:rsidRPr="00A30882">
        <w:t>header</w:t>
      </w:r>
      <w:proofErr w:type="spellEnd"/>
      <w:r w:rsidRPr="00A30882">
        <w:t>("</w:t>
      </w:r>
      <w:proofErr w:type="spellStart"/>
      <w:r w:rsidRPr="00A30882">
        <w:t>Content-Type</w:t>
      </w:r>
      <w:proofErr w:type="spellEnd"/>
      <w:r w:rsidRPr="00A30882">
        <w:t>: </w:t>
      </w:r>
      <w:proofErr w:type="spellStart"/>
      <w:r w:rsidRPr="00A30882">
        <w:t>application</w:t>
      </w:r>
      <w:proofErr w:type="spellEnd"/>
      <w:r w:rsidRPr="00A30882">
        <w:t>/</w:t>
      </w:r>
      <w:proofErr w:type="spellStart"/>
      <w:r w:rsidRPr="00A30882">
        <w:t>json</w:t>
      </w:r>
      <w:proofErr w:type="spellEnd"/>
      <w:r w:rsidRPr="00A30882">
        <w:t>; </w:t>
      </w:r>
      <w:proofErr w:type="spellStart"/>
      <w:r w:rsidRPr="00A30882">
        <w:t>charset</w:t>
      </w:r>
      <w:proofErr w:type="spellEnd"/>
      <w:r w:rsidRPr="00A30882">
        <w:t>=UTF-8");</w:t>
      </w:r>
    </w:p>
    <w:p w14:paraId="0F466ADD" w14:textId="77777777" w:rsidR="00082040" w:rsidRPr="00A30882" w:rsidRDefault="00082040" w:rsidP="00082040">
      <w:pPr>
        <w:pStyle w:val="Sourcewithforeground"/>
        <w:jc w:val="left"/>
      </w:pPr>
    </w:p>
    <w:p w14:paraId="1B7E472D" w14:textId="77777777" w:rsidR="00082040" w:rsidRPr="00A30882" w:rsidRDefault="00082040" w:rsidP="00082040">
      <w:pPr>
        <w:pStyle w:val="Sourcewithforeground"/>
        <w:jc w:val="left"/>
      </w:pPr>
      <w:proofErr w:type="spellStart"/>
      <w:r w:rsidRPr="00A30882">
        <w:t>require_once</w:t>
      </w:r>
      <w:proofErr w:type="spellEnd"/>
      <w:r w:rsidRPr="00A30882">
        <w:t>('</w:t>
      </w:r>
      <w:proofErr w:type="spellStart"/>
      <w:r w:rsidRPr="00A30882">
        <w:t>lib</w:t>
      </w:r>
      <w:proofErr w:type="spellEnd"/>
      <w:r w:rsidRPr="00A30882">
        <w:t>/</w:t>
      </w:r>
      <w:proofErr w:type="spellStart"/>
      <w:r w:rsidRPr="00A30882">
        <w:t>milestone.php</w:t>
      </w:r>
      <w:proofErr w:type="spellEnd"/>
      <w:r w:rsidRPr="00A30882">
        <w:t>'); </w:t>
      </w:r>
    </w:p>
    <w:p w14:paraId="567D473D" w14:textId="77777777" w:rsidR="00082040" w:rsidRPr="00A30882" w:rsidRDefault="00082040" w:rsidP="00082040">
      <w:pPr>
        <w:pStyle w:val="Sourcewithforeground"/>
        <w:jc w:val="left"/>
      </w:pPr>
      <w:proofErr w:type="spellStart"/>
      <w:r w:rsidRPr="00A30882">
        <w:t>require_once</w:t>
      </w:r>
      <w:proofErr w:type="spellEnd"/>
      <w:r w:rsidRPr="00A30882">
        <w:t>('</w:t>
      </w:r>
      <w:proofErr w:type="spellStart"/>
      <w:r w:rsidRPr="00A30882">
        <w:t>client.my.php</w:t>
      </w:r>
      <w:proofErr w:type="spellEnd"/>
      <w:r w:rsidRPr="00A30882">
        <w:t>');</w:t>
      </w:r>
    </w:p>
    <w:p w14:paraId="1F22CA5A" w14:textId="77777777" w:rsidR="00082040" w:rsidRPr="00A30882" w:rsidRDefault="00082040" w:rsidP="00082040">
      <w:pPr>
        <w:pStyle w:val="Sourcewithforeground"/>
        <w:jc w:val="left"/>
      </w:pPr>
    </w:p>
    <w:p w14:paraId="14B99459" w14:textId="77777777" w:rsidR="00082040" w:rsidRPr="00A30882" w:rsidRDefault="00082040" w:rsidP="00082040">
      <w:pPr>
        <w:pStyle w:val="Sourcewithforeground"/>
        <w:jc w:val="left"/>
      </w:pPr>
      <w:proofErr w:type="spellStart"/>
      <w:r w:rsidRPr="00A30882">
        <w:t>require_once</w:t>
      </w:r>
      <w:proofErr w:type="spellEnd"/>
      <w:r w:rsidRPr="00A30882">
        <w:t>('</w:t>
      </w:r>
      <w:proofErr w:type="spellStart"/>
      <w:r w:rsidRPr="00A30882">
        <w:t>config.php</w:t>
      </w:r>
      <w:proofErr w:type="spellEnd"/>
      <w:r w:rsidRPr="00A30882">
        <w:t>');</w:t>
      </w:r>
    </w:p>
    <w:p w14:paraId="2E7CCFE8" w14:textId="77777777" w:rsidR="00082040" w:rsidRPr="00A30882" w:rsidRDefault="00082040" w:rsidP="00082040">
      <w:pPr>
        <w:pStyle w:val="Sourcewithforeground"/>
        <w:jc w:val="left"/>
      </w:pPr>
    </w:p>
    <w:p w14:paraId="0540CC41" w14:textId="77777777" w:rsidR="00082040" w:rsidRPr="00A30882" w:rsidRDefault="00082040" w:rsidP="00082040">
      <w:pPr>
        <w:pStyle w:val="Sourcewithforeground"/>
        <w:jc w:val="left"/>
      </w:pPr>
      <w:r w:rsidRPr="00A30882">
        <w:t>$</w:t>
      </w:r>
      <w:proofErr w:type="spellStart"/>
      <w:r w:rsidRPr="00A30882">
        <w:t>sts</w:t>
      </w:r>
      <w:proofErr w:type="spellEnd"/>
      <w:r w:rsidRPr="00A30882">
        <w:t> = </w:t>
      </w:r>
      <w:proofErr w:type="spellStart"/>
      <w:r w:rsidRPr="00A30882">
        <w:t>new</w:t>
      </w:r>
      <w:proofErr w:type="spellEnd"/>
      <w:r w:rsidRPr="00A30882">
        <w:t> </w:t>
      </w:r>
      <w:proofErr w:type="spellStart"/>
      <w:r w:rsidRPr="00A30882">
        <w:t>STSClient</w:t>
      </w:r>
      <w:proofErr w:type="spellEnd"/>
      <w:r w:rsidRPr="00A30882">
        <w:t>(NULL, </w:t>
      </w:r>
      <w:proofErr w:type="spellStart"/>
      <w:r w:rsidRPr="00A30882">
        <w:t>array</w:t>
      </w:r>
      <w:proofErr w:type="spellEnd"/>
      <w:r w:rsidRPr="00A30882">
        <w:t>(</w:t>
      </w:r>
    </w:p>
    <w:p w14:paraId="21E88C58" w14:textId="77777777" w:rsidR="00082040" w:rsidRPr="00A30882" w:rsidRDefault="00082040" w:rsidP="00082040">
      <w:pPr>
        <w:pStyle w:val="Sourcewithforeground"/>
        <w:jc w:val="left"/>
      </w:pPr>
      <w:r w:rsidRPr="00A30882">
        <w:t>                            '</w:t>
      </w:r>
      <w:proofErr w:type="spellStart"/>
      <w:r w:rsidRPr="00A30882">
        <w:t>trace</w:t>
      </w:r>
      <w:proofErr w:type="spellEnd"/>
      <w:r w:rsidRPr="00A30882">
        <w:t>' =&gt; 1,</w:t>
      </w:r>
    </w:p>
    <w:p w14:paraId="715CBE51" w14:textId="77777777" w:rsidR="00082040" w:rsidRPr="00A30882" w:rsidRDefault="00082040" w:rsidP="00082040">
      <w:pPr>
        <w:pStyle w:val="Sourcewithforeground"/>
        <w:jc w:val="left"/>
      </w:pPr>
      <w:r w:rsidRPr="00A30882">
        <w:t>                            'location' =&gt; $sts_address.'/trust/13/usernamemixed',</w:t>
      </w:r>
    </w:p>
    <w:p w14:paraId="0DFE2C07" w14:textId="77777777" w:rsidR="00082040" w:rsidRPr="00A30882" w:rsidRDefault="00082040" w:rsidP="00082040">
      <w:pPr>
        <w:pStyle w:val="Sourcewithforeground"/>
        <w:jc w:val="left"/>
      </w:pPr>
      <w:r w:rsidRPr="00A30882">
        <w:t>                            'uri' =&gt; 'http://docs.oasis-open.org/ws-sx/ws-trust/200512',</w:t>
      </w:r>
    </w:p>
    <w:p w14:paraId="6AEBD318" w14:textId="77777777" w:rsidR="00082040" w:rsidRPr="00A30882" w:rsidRDefault="00082040" w:rsidP="00082040">
      <w:pPr>
        <w:pStyle w:val="Sourcewithforeground"/>
        <w:jc w:val="left"/>
      </w:pPr>
      <w:r w:rsidRPr="00A30882">
        <w:t>                            '</w:t>
      </w:r>
      <w:proofErr w:type="spellStart"/>
      <w:r w:rsidRPr="00A30882">
        <w:t>exceptions</w:t>
      </w:r>
      <w:proofErr w:type="spellEnd"/>
      <w:r w:rsidRPr="00A30882">
        <w:t>' =&gt; TRUE,</w:t>
      </w:r>
    </w:p>
    <w:p w14:paraId="740E35A7" w14:textId="77777777" w:rsidR="00082040" w:rsidRPr="00A30882" w:rsidRDefault="00082040" w:rsidP="00082040">
      <w:pPr>
        <w:pStyle w:val="Sourcewithforeground"/>
        <w:jc w:val="left"/>
      </w:pPr>
      <w:r w:rsidRPr="00A30882">
        <w:t>                            '</w:t>
      </w:r>
      <w:proofErr w:type="spellStart"/>
      <w:r w:rsidRPr="00A30882">
        <w:t>style</w:t>
      </w:r>
      <w:proofErr w:type="spellEnd"/>
      <w:r w:rsidRPr="00A30882">
        <w:t>'    =&gt; SOAP_DOCUMENT,</w:t>
      </w:r>
    </w:p>
    <w:p w14:paraId="602D4446" w14:textId="77777777" w:rsidR="00082040" w:rsidRPr="00A30882" w:rsidRDefault="00082040" w:rsidP="00082040">
      <w:pPr>
        <w:pStyle w:val="Sourcewithforeground"/>
        <w:jc w:val="left"/>
      </w:pPr>
      <w:r w:rsidRPr="00A30882">
        <w:t>                            '</w:t>
      </w:r>
      <w:proofErr w:type="spellStart"/>
      <w:r w:rsidRPr="00A30882">
        <w:t>use</w:t>
      </w:r>
      <w:proofErr w:type="spellEnd"/>
      <w:r w:rsidRPr="00A30882">
        <w:t>'      =&gt; SOAP_LITERAL,</w:t>
      </w:r>
    </w:p>
    <w:p w14:paraId="43A10DF7" w14:textId="77777777" w:rsidR="00082040" w:rsidRPr="00A30882" w:rsidRDefault="00082040" w:rsidP="00082040">
      <w:pPr>
        <w:pStyle w:val="Sourcewithforeground"/>
        <w:jc w:val="left"/>
      </w:pPr>
      <w:r w:rsidRPr="00A30882">
        <w:t>                            '</w:t>
      </w:r>
      <w:proofErr w:type="spellStart"/>
      <w:r w:rsidRPr="00A30882">
        <w:t>soap_version</w:t>
      </w:r>
      <w:proofErr w:type="spellEnd"/>
      <w:r w:rsidRPr="00A30882">
        <w:t>' =&gt; SOAP_1_2</w:t>
      </w:r>
    </w:p>
    <w:p w14:paraId="14A1A316" w14:textId="77777777" w:rsidR="00082040" w:rsidRPr="00A30882" w:rsidRDefault="00082040" w:rsidP="00082040">
      <w:pPr>
        <w:pStyle w:val="Sourcewithforeground"/>
        <w:jc w:val="left"/>
      </w:pPr>
      <w:r w:rsidRPr="00A30882">
        <w:t>                            ));</w:t>
      </w:r>
    </w:p>
    <w:p w14:paraId="17FA3B1E" w14:textId="77777777" w:rsidR="00082040" w:rsidRPr="00A30882" w:rsidRDefault="00082040" w:rsidP="00082040">
      <w:pPr>
        <w:pStyle w:val="Sourcewithforeground"/>
        <w:jc w:val="left"/>
      </w:pPr>
      <w:r w:rsidRPr="00A30882">
        <w:t>                            </w:t>
      </w:r>
    </w:p>
    <w:p w14:paraId="75BAA33F" w14:textId="77777777" w:rsidR="00082040" w:rsidRPr="00A30882" w:rsidRDefault="00082040" w:rsidP="00082040">
      <w:pPr>
        <w:pStyle w:val="Sourcewithforeground"/>
        <w:jc w:val="left"/>
      </w:pPr>
      <w:r w:rsidRPr="00A30882">
        <w:t>$sts2 = </w:t>
      </w:r>
      <w:proofErr w:type="spellStart"/>
      <w:r w:rsidRPr="00A30882">
        <w:t>new</w:t>
      </w:r>
      <w:proofErr w:type="spellEnd"/>
      <w:r w:rsidRPr="00A30882">
        <w:t> </w:t>
      </w:r>
      <w:proofErr w:type="spellStart"/>
      <w:r w:rsidRPr="00A30882">
        <w:t>STSClient</w:t>
      </w:r>
      <w:proofErr w:type="spellEnd"/>
      <w:r w:rsidRPr="00A30882">
        <w:t>(NULL, </w:t>
      </w:r>
      <w:proofErr w:type="spellStart"/>
      <w:r w:rsidRPr="00A30882">
        <w:t>array</w:t>
      </w:r>
      <w:proofErr w:type="spellEnd"/>
      <w:r w:rsidRPr="00A30882">
        <w:t>(</w:t>
      </w:r>
    </w:p>
    <w:p w14:paraId="14158E51" w14:textId="77777777" w:rsidR="00082040" w:rsidRPr="00A30882" w:rsidRDefault="00082040" w:rsidP="00082040">
      <w:pPr>
        <w:pStyle w:val="Sourcewithforeground"/>
        <w:jc w:val="left"/>
      </w:pPr>
      <w:r w:rsidRPr="00A30882">
        <w:t>                            '</w:t>
      </w:r>
      <w:proofErr w:type="spellStart"/>
      <w:r w:rsidRPr="00A30882">
        <w:t>trace</w:t>
      </w:r>
      <w:proofErr w:type="spellEnd"/>
      <w:r w:rsidRPr="00A30882">
        <w:t>' =&gt; 1,</w:t>
      </w:r>
    </w:p>
    <w:p w14:paraId="1A017898" w14:textId="77777777" w:rsidR="00082040" w:rsidRPr="00A30882" w:rsidRDefault="00082040" w:rsidP="00082040">
      <w:pPr>
        <w:pStyle w:val="Sourcewithforeground"/>
        <w:jc w:val="left"/>
      </w:pPr>
      <w:r w:rsidRPr="00A30882">
        <w:t>                            'location' =&gt; $sts_address.'/trust/13/certificatemixed',</w:t>
      </w:r>
    </w:p>
    <w:p w14:paraId="457C176A" w14:textId="77777777" w:rsidR="00082040" w:rsidRPr="00A30882" w:rsidRDefault="00082040" w:rsidP="00082040">
      <w:pPr>
        <w:pStyle w:val="Sourcewithforeground"/>
        <w:jc w:val="left"/>
      </w:pPr>
      <w:r w:rsidRPr="00A30882">
        <w:t>                            'uri' =&gt; 'http://docs.oasis-open.org/ws-sx/ws-trust/200512',</w:t>
      </w:r>
    </w:p>
    <w:p w14:paraId="449B2030" w14:textId="77777777" w:rsidR="00082040" w:rsidRPr="00A30882" w:rsidRDefault="00082040" w:rsidP="00082040">
      <w:pPr>
        <w:pStyle w:val="Sourcewithforeground"/>
        <w:jc w:val="left"/>
      </w:pPr>
      <w:r w:rsidRPr="00A30882">
        <w:t>                            '</w:t>
      </w:r>
      <w:proofErr w:type="spellStart"/>
      <w:r w:rsidRPr="00A30882">
        <w:t>exceptions</w:t>
      </w:r>
      <w:proofErr w:type="spellEnd"/>
      <w:r w:rsidRPr="00A30882">
        <w:t>' =&gt; TRUE,</w:t>
      </w:r>
    </w:p>
    <w:p w14:paraId="0E2EB3BF" w14:textId="77777777" w:rsidR="00082040" w:rsidRPr="00A30882" w:rsidRDefault="00082040" w:rsidP="00082040">
      <w:pPr>
        <w:pStyle w:val="Sourcewithforeground"/>
        <w:jc w:val="left"/>
      </w:pPr>
      <w:r w:rsidRPr="00A30882">
        <w:t>                            '</w:t>
      </w:r>
      <w:proofErr w:type="spellStart"/>
      <w:r w:rsidRPr="00A30882">
        <w:t>style</w:t>
      </w:r>
      <w:proofErr w:type="spellEnd"/>
      <w:r w:rsidRPr="00A30882">
        <w:t>'    =&gt; SOAP_DOCUMENT,</w:t>
      </w:r>
    </w:p>
    <w:p w14:paraId="30B265DA" w14:textId="77777777" w:rsidR="00082040" w:rsidRPr="00A30882" w:rsidRDefault="00082040" w:rsidP="00082040">
      <w:pPr>
        <w:pStyle w:val="Sourcewithforeground"/>
        <w:jc w:val="left"/>
      </w:pPr>
      <w:r w:rsidRPr="00A30882">
        <w:t>                            '</w:t>
      </w:r>
      <w:proofErr w:type="spellStart"/>
      <w:r w:rsidRPr="00A30882">
        <w:t>use</w:t>
      </w:r>
      <w:proofErr w:type="spellEnd"/>
      <w:r w:rsidRPr="00A30882">
        <w:t>'      =&gt; SOAP_LITERAL,</w:t>
      </w:r>
    </w:p>
    <w:p w14:paraId="46FA3044" w14:textId="77777777" w:rsidR="00082040" w:rsidRPr="00A30882" w:rsidRDefault="00082040" w:rsidP="00082040">
      <w:pPr>
        <w:pStyle w:val="Sourcewithforeground"/>
        <w:jc w:val="left"/>
      </w:pPr>
      <w:r w:rsidRPr="00A30882">
        <w:t>                            '</w:t>
      </w:r>
      <w:proofErr w:type="spellStart"/>
      <w:r w:rsidRPr="00A30882">
        <w:t>soap_version</w:t>
      </w:r>
      <w:proofErr w:type="spellEnd"/>
      <w:r w:rsidRPr="00A30882">
        <w:t>' =&gt; SOAP_1_2</w:t>
      </w:r>
    </w:p>
    <w:p w14:paraId="071A72E7" w14:textId="77777777" w:rsidR="00082040" w:rsidRPr="00A30882" w:rsidRDefault="00082040" w:rsidP="00082040">
      <w:pPr>
        <w:pStyle w:val="Sourcewithforeground"/>
        <w:jc w:val="left"/>
      </w:pPr>
      <w:r w:rsidRPr="00A30882">
        <w:t>                            ));</w:t>
      </w:r>
    </w:p>
    <w:p w14:paraId="1CB6C55D" w14:textId="77777777" w:rsidR="00082040" w:rsidRPr="00A30882" w:rsidRDefault="00082040" w:rsidP="00082040">
      <w:pPr>
        <w:pStyle w:val="Sourcewithforeground"/>
        <w:jc w:val="left"/>
      </w:pPr>
      <w:r w:rsidRPr="00A30882">
        <w:t>                                         </w:t>
      </w:r>
    </w:p>
    <w:p w14:paraId="2ABE322A" w14:textId="77777777" w:rsidR="00082040" w:rsidRPr="00A30882" w:rsidRDefault="00082040" w:rsidP="00082040">
      <w:pPr>
        <w:pStyle w:val="Sourcewithforeground"/>
        <w:jc w:val="left"/>
      </w:pPr>
      <w:r w:rsidRPr="00A30882">
        <w:t>$</w:t>
      </w:r>
      <w:proofErr w:type="spellStart"/>
      <w:r w:rsidRPr="00A30882">
        <w:t>service</w:t>
      </w:r>
      <w:proofErr w:type="spellEnd"/>
      <w:r w:rsidRPr="00A30882">
        <w:t> = </w:t>
      </w:r>
      <w:proofErr w:type="spellStart"/>
      <w:r w:rsidRPr="00A30882">
        <w:t>new</w:t>
      </w:r>
      <w:proofErr w:type="spellEnd"/>
      <w:r w:rsidRPr="00A30882">
        <w:t> </w:t>
      </w:r>
      <w:proofErr w:type="spellStart"/>
      <w:r w:rsidRPr="00A30882">
        <w:t>mySOAP</w:t>
      </w:r>
      <w:proofErr w:type="spellEnd"/>
      <w:r w:rsidRPr="00A30882">
        <w:t>($DIT_WCF_service_</w:t>
      </w:r>
      <w:proofErr w:type="spellStart"/>
      <w:r w:rsidRPr="00A30882">
        <w:t>addr</w:t>
      </w:r>
      <w:proofErr w:type="spellEnd"/>
      <w:r w:rsidRPr="00A30882">
        <w:t>.'?</w:t>
      </w:r>
      <w:proofErr w:type="spellStart"/>
      <w:r w:rsidRPr="00A30882">
        <w:t>wsdl</w:t>
      </w:r>
      <w:proofErr w:type="spellEnd"/>
      <w:r w:rsidRPr="00A30882">
        <w:t>', </w:t>
      </w:r>
      <w:proofErr w:type="spellStart"/>
      <w:r w:rsidRPr="00A30882">
        <w:t>array</w:t>
      </w:r>
      <w:proofErr w:type="spellEnd"/>
      <w:r w:rsidRPr="00A30882">
        <w:t>(</w:t>
      </w:r>
    </w:p>
    <w:p w14:paraId="5D9743A2" w14:textId="77777777" w:rsidR="00082040" w:rsidRPr="00A30882" w:rsidRDefault="00082040" w:rsidP="00082040">
      <w:pPr>
        <w:pStyle w:val="Sourcewithforeground"/>
        <w:jc w:val="left"/>
      </w:pPr>
      <w:r w:rsidRPr="00A30882">
        <w:t>                            '</w:t>
      </w:r>
      <w:proofErr w:type="spellStart"/>
      <w:r w:rsidRPr="00A30882">
        <w:t>exceptions</w:t>
      </w:r>
      <w:proofErr w:type="spellEnd"/>
      <w:r w:rsidRPr="00A30882">
        <w:t>' =&gt; TRUE,</w:t>
      </w:r>
    </w:p>
    <w:p w14:paraId="0F0A778B" w14:textId="77777777" w:rsidR="00082040" w:rsidRPr="00A30882" w:rsidRDefault="00082040" w:rsidP="00082040">
      <w:pPr>
        <w:pStyle w:val="Sourcewithforeground"/>
        <w:jc w:val="left"/>
      </w:pPr>
      <w:r w:rsidRPr="00A30882">
        <w:t>                            '</w:t>
      </w:r>
      <w:proofErr w:type="spellStart"/>
      <w:r w:rsidRPr="00A30882">
        <w:t>soap_version</w:t>
      </w:r>
      <w:proofErr w:type="spellEnd"/>
      <w:r w:rsidRPr="00A30882">
        <w:t>' =&gt; SOAP_1_2,</w:t>
      </w:r>
    </w:p>
    <w:p w14:paraId="1F98D33C" w14:textId="77777777" w:rsidR="00082040" w:rsidRPr="00A30882" w:rsidRDefault="00082040" w:rsidP="00082040">
      <w:pPr>
        <w:pStyle w:val="Sourcewithforeground"/>
        <w:jc w:val="left"/>
      </w:pPr>
      <w:r w:rsidRPr="00A30882">
        <w:t>                            'location' =&gt; $DIT_WCF_service_addr.'/ws2007FederationNoSct',</w:t>
      </w:r>
    </w:p>
    <w:p w14:paraId="44EC6011" w14:textId="77777777" w:rsidR="00082040" w:rsidRPr="00A30882" w:rsidRDefault="00082040" w:rsidP="00082040">
      <w:pPr>
        <w:pStyle w:val="Sourcewithforeground"/>
        <w:jc w:val="left"/>
      </w:pPr>
      <w:r w:rsidRPr="00A30882">
        <w:lastRenderedPageBreak/>
        <w:t>                            '</w:t>
      </w:r>
      <w:proofErr w:type="spellStart"/>
      <w:r w:rsidRPr="00A30882">
        <w:t>trace</w:t>
      </w:r>
      <w:proofErr w:type="spellEnd"/>
      <w:r w:rsidRPr="00A30882">
        <w:t>' =&gt; 1));</w:t>
      </w:r>
    </w:p>
    <w:p w14:paraId="3B2E39A7" w14:textId="77777777" w:rsidR="00082040" w:rsidRPr="00A30882" w:rsidRDefault="00082040" w:rsidP="00082040">
      <w:pPr>
        <w:pStyle w:val="Sourcewithforeground"/>
        <w:jc w:val="left"/>
      </w:pPr>
      <w:r w:rsidRPr="00A30882">
        <w:t>                                         </w:t>
      </w:r>
    </w:p>
    <w:p w14:paraId="77668E76" w14:textId="77777777" w:rsidR="00082040" w:rsidRPr="00A30882" w:rsidRDefault="00082040" w:rsidP="00082040">
      <w:pPr>
        <w:pStyle w:val="Sourcewithforeground"/>
        <w:jc w:val="left"/>
      </w:pPr>
      <w:r w:rsidRPr="00A30882">
        <w:t>                                         </w:t>
      </w:r>
    </w:p>
    <w:p w14:paraId="34743A0E" w14:textId="77777777" w:rsidR="00082040" w:rsidRPr="00A30882" w:rsidRDefault="00082040" w:rsidP="00082040">
      <w:pPr>
        <w:pStyle w:val="Sourcewithforeground"/>
        <w:jc w:val="left"/>
      </w:pPr>
      <w:r w:rsidRPr="00A30882">
        <w:t>$ms = </w:t>
      </w:r>
      <w:proofErr w:type="spellStart"/>
      <w:r w:rsidRPr="00A30882">
        <w:t>Milestone</w:t>
      </w:r>
      <w:proofErr w:type="spellEnd"/>
      <w:r w:rsidRPr="00A30882">
        <w:t>::</w:t>
      </w:r>
      <w:proofErr w:type="spellStart"/>
      <w:r w:rsidRPr="00A30882">
        <w:t>getInstance</w:t>
      </w:r>
      <w:proofErr w:type="spellEnd"/>
      <w:r w:rsidRPr="00A30882">
        <w:t>();</w:t>
      </w:r>
    </w:p>
    <w:p w14:paraId="69E40838" w14:textId="77777777" w:rsidR="00082040" w:rsidRPr="00A30882" w:rsidRDefault="00082040" w:rsidP="00082040">
      <w:pPr>
        <w:pStyle w:val="Sourcewithforeground"/>
        <w:jc w:val="left"/>
      </w:pPr>
      <w:r w:rsidRPr="00A30882">
        <w:t>                                        </w:t>
      </w:r>
    </w:p>
    <w:p w14:paraId="6C1C4414" w14:textId="77777777" w:rsidR="00082040" w:rsidRPr="00A30882" w:rsidRDefault="00082040" w:rsidP="00082040">
      <w:pPr>
        <w:pStyle w:val="Sourcewithforeground"/>
        <w:jc w:val="left"/>
      </w:pPr>
      <w:proofErr w:type="spellStart"/>
      <w:r w:rsidRPr="00A30882">
        <w:t>try</w:t>
      </w:r>
      <w:proofErr w:type="spellEnd"/>
      <w:r w:rsidRPr="00A30882">
        <w:t> {                                         </w:t>
      </w:r>
    </w:p>
    <w:p w14:paraId="136C9726" w14:textId="77777777" w:rsidR="00082040" w:rsidRPr="00A30882" w:rsidRDefault="00082040" w:rsidP="00082040">
      <w:pPr>
        <w:pStyle w:val="Sourcewithforeground"/>
        <w:jc w:val="left"/>
      </w:pPr>
      <w:proofErr w:type="spellStart"/>
      <w:r w:rsidRPr="00A30882">
        <w:t>try</w:t>
      </w:r>
      <w:proofErr w:type="spellEnd"/>
      <w:r w:rsidRPr="00A30882">
        <w:t> {</w:t>
      </w:r>
    </w:p>
    <w:p w14:paraId="47EF453A" w14:textId="77777777" w:rsidR="00082040" w:rsidRPr="00A30882" w:rsidRDefault="00082040" w:rsidP="00082040">
      <w:pPr>
        <w:pStyle w:val="Sourcewithforeground"/>
        <w:jc w:val="left"/>
      </w:pPr>
      <w:r w:rsidRPr="00A30882">
        <w:t>    $</w:t>
      </w:r>
      <w:proofErr w:type="spellStart"/>
      <w:r w:rsidRPr="00A30882">
        <w:t>username</w:t>
      </w:r>
      <w:proofErr w:type="spellEnd"/>
      <w:r w:rsidRPr="00A30882">
        <w:t> = '</w:t>
      </w:r>
      <w:proofErr w:type="spellStart"/>
      <w:r w:rsidRPr="00A30882">
        <w:t>usernamevraa</w:t>
      </w:r>
      <w:proofErr w:type="spellEnd"/>
      <w:r w:rsidRPr="00A30882">
        <w:t>';</w:t>
      </w:r>
    </w:p>
    <w:p w14:paraId="413F934B" w14:textId="1488B86E" w:rsidR="00082040" w:rsidRPr="00A30882" w:rsidRDefault="00082040" w:rsidP="00082040">
      <w:pPr>
        <w:pStyle w:val="Sourcewithforeground"/>
        <w:jc w:val="left"/>
      </w:pPr>
      <w:r w:rsidRPr="00A30882">
        <w:t>    $</w:t>
      </w:r>
      <w:proofErr w:type="spellStart"/>
      <w:r w:rsidRPr="00A30882">
        <w:t>password</w:t>
      </w:r>
      <w:proofErr w:type="spellEnd"/>
      <w:r w:rsidRPr="00A30882">
        <w:t> = '</w:t>
      </w:r>
      <w:proofErr w:type="spellStart"/>
      <w:r w:rsidR="004756B8">
        <w:t>Password</w:t>
      </w:r>
      <w:proofErr w:type="spellEnd"/>
      <w:r w:rsidRPr="00A30882">
        <w:t>';</w:t>
      </w:r>
    </w:p>
    <w:p w14:paraId="3F027A30" w14:textId="77777777" w:rsidR="00082040" w:rsidRPr="00A30882" w:rsidRDefault="00082040" w:rsidP="00082040">
      <w:pPr>
        <w:pStyle w:val="Sourcewithforeground"/>
        <w:jc w:val="left"/>
      </w:pPr>
      <w:r w:rsidRPr="00A30882">
        <w:t>    </w:t>
      </w:r>
    </w:p>
    <w:p w14:paraId="5D166A63" w14:textId="77777777" w:rsidR="00082040" w:rsidRPr="00A30882" w:rsidRDefault="00082040" w:rsidP="00082040">
      <w:pPr>
        <w:pStyle w:val="Sourcewithforeground"/>
        <w:jc w:val="left"/>
      </w:pPr>
      <w:r w:rsidRPr="00A30882">
        <w:t>    $claims[] = array('uri' =&gt; "http://www.oasis-open.org/RSA2004/attributes/AUTHORITY");</w:t>
      </w:r>
    </w:p>
    <w:p w14:paraId="3FFC47D5" w14:textId="77777777" w:rsidR="00082040" w:rsidRPr="00A30882" w:rsidRDefault="00082040" w:rsidP="00082040">
      <w:pPr>
        <w:pStyle w:val="Sourcewithforeground"/>
        <w:jc w:val="left"/>
      </w:pPr>
      <w:r w:rsidRPr="00A30882">
        <w:t>    $claims[] = array('uri' =&gt; "http://docs.oasis-open.org/wsfed/authorization/200706/claims/action");</w:t>
      </w:r>
    </w:p>
    <w:p w14:paraId="4C5C977C" w14:textId="77777777" w:rsidR="00082040" w:rsidRPr="00A30882" w:rsidRDefault="00082040" w:rsidP="00082040">
      <w:pPr>
        <w:pStyle w:val="Sourcewithforeground"/>
        <w:jc w:val="left"/>
      </w:pPr>
      <w:r w:rsidRPr="00A30882">
        <w:t>    $claims[] = array('uri' =&gt; "http://schemas.xmlsoap.org/ws/2005/05/identity/claims/privatepersonalidentifier");</w:t>
      </w:r>
    </w:p>
    <w:p w14:paraId="172C5979" w14:textId="77777777" w:rsidR="00082040" w:rsidRPr="00A30882" w:rsidRDefault="00082040" w:rsidP="00082040">
      <w:pPr>
        <w:pStyle w:val="Sourcewithforeground"/>
        <w:jc w:val="left"/>
      </w:pPr>
      <w:r w:rsidRPr="00A30882">
        <w:t>    $claims[] = array('uri' =&gt; "http://schemas.xmlsoap.org/ws/2005/05/identity/claims/sid");</w:t>
      </w:r>
    </w:p>
    <w:p w14:paraId="1B71403D" w14:textId="77777777" w:rsidR="00082040" w:rsidRPr="00A30882" w:rsidRDefault="00082040" w:rsidP="00082040">
      <w:pPr>
        <w:pStyle w:val="Sourcewithforeground"/>
        <w:jc w:val="left"/>
      </w:pPr>
      <w:r w:rsidRPr="00A30882">
        <w:t>    $claims[] = array('uri' =&gt; "http://ivis.eps.gov.lv/schema/identity/claims/employeegroup");</w:t>
      </w:r>
    </w:p>
    <w:p w14:paraId="62BA305C" w14:textId="77777777" w:rsidR="00082040" w:rsidRPr="00A30882" w:rsidRDefault="00082040" w:rsidP="00082040">
      <w:pPr>
        <w:pStyle w:val="Sourcewithforeground"/>
        <w:jc w:val="left"/>
      </w:pPr>
      <w:r w:rsidRPr="00A30882">
        <w:t>    $claims[] = array('uri' =&gt; "http://schemas.xmlsoap.org/ws/2005/05/identity/claims/surname");</w:t>
      </w:r>
    </w:p>
    <w:p w14:paraId="1BDE2F36" w14:textId="77777777" w:rsidR="00082040" w:rsidRPr="00A30882" w:rsidRDefault="00082040" w:rsidP="00082040">
      <w:pPr>
        <w:pStyle w:val="Sourcewithforeground"/>
        <w:jc w:val="left"/>
      </w:pPr>
      <w:r w:rsidRPr="00A30882">
        <w:t>    $claims[] = array('uri' =&gt; "http://schemas.xmlsoap.org/ws/2005/05/identity/claims/givenname");</w:t>
      </w:r>
    </w:p>
    <w:p w14:paraId="35C5F2C6" w14:textId="77777777" w:rsidR="00082040" w:rsidRPr="00A30882" w:rsidRDefault="00082040" w:rsidP="00082040">
      <w:pPr>
        <w:pStyle w:val="Sourcewithforeground"/>
        <w:jc w:val="left"/>
      </w:pPr>
      <w:r w:rsidRPr="00A30882">
        <w:t>    $claims[] = array('uri' =&gt; "http://schemas.xmlsoap.org/ws/2005/05/identity/claims/name");</w:t>
      </w:r>
    </w:p>
    <w:p w14:paraId="05FF6CB3" w14:textId="77777777" w:rsidR="00082040" w:rsidRPr="00A30882" w:rsidRDefault="00082040" w:rsidP="00082040">
      <w:pPr>
        <w:pStyle w:val="Sourcewithforeground"/>
        <w:jc w:val="left"/>
      </w:pPr>
      <w:r w:rsidRPr="00A30882">
        <w:t>    $</w:t>
      </w:r>
      <w:proofErr w:type="spellStart"/>
      <w:r w:rsidRPr="00A30882">
        <w:t>claims</w:t>
      </w:r>
      <w:proofErr w:type="spellEnd"/>
      <w:r w:rsidRPr="00A30882">
        <w:t>[] = </w:t>
      </w:r>
      <w:proofErr w:type="spellStart"/>
      <w:r w:rsidRPr="00A30882">
        <w:t>array</w:t>
      </w:r>
      <w:proofErr w:type="spellEnd"/>
      <w:r w:rsidRPr="00A30882">
        <w:t>('</w:t>
      </w:r>
      <w:proofErr w:type="spellStart"/>
      <w:r w:rsidRPr="00A30882">
        <w:t>uri</w:t>
      </w:r>
      <w:proofErr w:type="spellEnd"/>
      <w:r w:rsidRPr="00A30882">
        <w:t>' =&gt; "urn:ivis:100001:name.id-viss");</w:t>
      </w:r>
    </w:p>
    <w:p w14:paraId="32F9CF8B" w14:textId="77777777" w:rsidR="00082040" w:rsidRPr="00A30882" w:rsidRDefault="00082040" w:rsidP="00082040">
      <w:pPr>
        <w:pStyle w:val="Sourcewithforeground"/>
        <w:jc w:val="left"/>
      </w:pPr>
      <w:r w:rsidRPr="00A30882">
        <w:t>    </w:t>
      </w:r>
    </w:p>
    <w:p w14:paraId="349BCA09" w14:textId="77777777" w:rsidR="00082040" w:rsidRPr="00A30882" w:rsidRDefault="00082040" w:rsidP="00082040">
      <w:pPr>
        <w:pStyle w:val="Sourcewithforeground"/>
        <w:jc w:val="left"/>
      </w:pPr>
      <w:r w:rsidRPr="00A30882">
        <w:t>    $</w:t>
      </w:r>
      <w:proofErr w:type="spellStart"/>
      <w:r w:rsidRPr="00A30882">
        <w:t>cert</w:t>
      </w:r>
      <w:proofErr w:type="spellEnd"/>
      <w:r w:rsidRPr="00A30882">
        <w:t> = </w:t>
      </w:r>
      <w:proofErr w:type="spellStart"/>
      <w:r w:rsidRPr="00A30882">
        <w:t>file_get_contents</w:t>
      </w:r>
      <w:proofErr w:type="spellEnd"/>
      <w:r w:rsidRPr="00A30882">
        <w:t>('</w:t>
      </w:r>
      <w:proofErr w:type="spellStart"/>
      <w:r w:rsidRPr="00A30882">
        <w:t>cert</w:t>
      </w:r>
      <w:proofErr w:type="spellEnd"/>
      <w:r w:rsidRPr="00A30882">
        <w:t>/</w:t>
      </w:r>
      <w:proofErr w:type="spellStart"/>
      <w:r w:rsidRPr="00A30882">
        <w:t>public.pem</w:t>
      </w:r>
      <w:proofErr w:type="spellEnd"/>
      <w:r w:rsidRPr="00A30882">
        <w:t>');</w:t>
      </w:r>
    </w:p>
    <w:p w14:paraId="57A27A22" w14:textId="77777777" w:rsidR="00082040" w:rsidRPr="00A30882" w:rsidRDefault="00082040" w:rsidP="00082040">
      <w:pPr>
        <w:pStyle w:val="Sourcewithforeground"/>
        <w:jc w:val="left"/>
      </w:pPr>
      <w:r w:rsidRPr="00A30882">
        <w:t>    $</w:t>
      </w:r>
      <w:proofErr w:type="spellStart"/>
      <w:r w:rsidRPr="00A30882">
        <w:t>private_key</w:t>
      </w:r>
      <w:proofErr w:type="spellEnd"/>
      <w:r w:rsidRPr="00A30882">
        <w:t> = </w:t>
      </w:r>
      <w:proofErr w:type="spellStart"/>
      <w:r w:rsidRPr="00A30882">
        <w:t>file_get_contents</w:t>
      </w:r>
      <w:proofErr w:type="spellEnd"/>
      <w:r w:rsidRPr="00A30882">
        <w:t>('</w:t>
      </w:r>
      <w:proofErr w:type="spellStart"/>
      <w:r w:rsidRPr="00A30882">
        <w:t>cert</w:t>
      </w:r>
      <w:proofErr w:type="spellEnd"/>
      <w:r w:rsidRPr="00A30882">
        <w:t>/</w:t>
      </w:r>
      <w:proofErr w:type="spellStart"/>
      <w:r w:rsidRPr="00A30882">
        <w:t>not_enc.pem</w:t>
      </w:r>
      <w:proofErr w:type="spellEnd"/>
      <w:r w:rsidRPr="00A30882">
        <w:t>');</w:t>
      </w:r>
    </w:p>
    <w:p w14:paraId="0F345368" w14:textId="77777777" w:rsidR="00082040" w:rsidRPr="00A30882" w:rsidRDefault="00082040" w:rsidP="00082040">
      <w:pPr>
        <w:pStyle w:val="Sourcewithforeground"/>
        <w:jc w:val="left"/>
      </w:pPr>
      <w:r w:rsidRPr="00A30882">
        <w:t>    </w:t>
      </w:r>
    </w:p>
    <w:p w14:paraId="65706338" w14:textId="77777777" w:rsidR="00082040" w:rsidRPr="00A30882" w:rsidRDefault="00082040" w:rsidP="00082040">
      <w:pPr>
        <w:pStyle w:val="Sourcewithforeground"/>
        <w:jc w:val="left"/>
      </w:pPr>
      <w:r w:rsidRPr="00A30882">
        <w:t>    $tokens = $sts2-&gt;issueTokenCert($cert, $private_key, $apply_to, $claims);</w:t>
      </w:r>
    </w:p>
    <w:p w14:paraId="239B3C27" w14:textId="77777777" w:rsidR="00082040" w:rsidRPr="00A30882" w:rsidRDefault="00082040" w:rsidP="00082040">
      <w:pPr>
        <w:pStyle w:val="Sourcewithforeground"/>
        <w:jc w:val="left"/>
      </w:pPr>
      <w:r w:rsidRPr="00A30882">
        <w:t>          </w:t>
      </w:r>
    </w:p>
    <w:p w14:paraId="155F71B9" w14:textId="77777777" w:rsidR="00082040" w:rsidRPr="00A30882" w:rsidRDefault="00082040" w:rsidP="00082040">
      <w:pPr>
        <w:pStyle w:val="Sourcewithforeground"/>
        <w:jc w:val="left"/>
      </w:pPr>
      <w:r w:rsidRPr="00A30882">
        <w:t>    $ms-&gt;</w:t>
      </w:r>
      <w:proofErr w:type="spellStart"/>
      <w:r w:rsidRPr="00A30882">
        <w:t>addSTSCallmilestone</w:t>
      </w:r>
      <w:proofErr w:type="spellEnd"/>
      <w:r w:rsidRPr="00A30882">
        <w:t>($sts2, $</w:t>
      </w:r>
      <w:proofErr w:type="spellStart"/>
      <w:r w:rsidRPr="00A30882">
        <w:t>sts_address</w:t>
      </w:r>
      <w:proofErr w:type="spellEnd"/>
      <w:r w:rsidRPr="00A30882">
        <w:t>);</w:t>
      </w:r>
    </w:p>
    <w:p w14:paraId="099A799D" w14:textId="77777777" w:rsidR="00082040" w:rsidRPr="00A30882" w:rsidRDefault="00082040" w:rsidP="00082040">
      <w:pPr>
        <w:pStyle w:val="Sourcewithforeground"/>
        <w:jc w:val="left"/>
      </w:pPr>
      <w:r w:rsidRPr="00A30882">
        <w:t>        </w:t>
      </w:r>
    </w:p>
    <w:p w14:paraId="06382061" w14:textId="77777777" w:rsidR="00082040" w:rsidRPr="00A30882" w:rsidRDefault="00082040" w:rsidP="00082040">
      <w:pPr>
        <w:pStyle w:val="Sourcewithforeground"/>
        <w:jc w:val="left"/>
      </w:pPr>
      <w:r w:rsidRPr="00A30882">
        <w:t>    // set Token for service call - we use only first token from collection if many returned</w:t>
      </w:r>
    </w:p>
    <w:p w14:paraId="323EE063" w14:textId="77777777" w:rsidR="00082040" w:rsidRPr="00A30882" w:rsidRDefault="00082040" w:rsidP="00082040">
      <w:pPr>
        <w:pStyle w:val="Sourcewithforeground"/>
        <w:jc w:val="left"/>
      </w:pPr>
      <w:r w:rsidRPr="00A30882">
        <w:t>    $</w:t>
      </w:r>
      <w:proofErr w:type="spellStart"/>
      <w:r w:rsidRPr="00A30882">
        <w:t>service</w:t>
      </w:r>
      <w:proofErr w:type="spellEnd"/>
      <w:r w:rsidRPr="00A30882">
        <w:t>-&gt;</w:t>
      </w:r>
      <w:proofErr w:type="spellStart"/>
      <w:r w:rsidRPr="00A30882">
        <w:t>customtoken</w:t>
      </w:r>
      <w:proofErr w:type="spellEnd"/>
      <w:r w:rsidRPr="00A30882">
        <w:t> = $</w:t>
      </w:r>
      <w:proofErr w:type="spellStart"/>
      <w:r w:rsidRPr="00A30882">
        <w:t>tokens</w:t>
      </w:r>
      <w:proofErr w:type="spellEnd"/>
      <w:r w:rsidRPr="00A30882">
        <w:t>[0];</w:t>
      </w:r>
    </w:p>
    <w:p w14:paraId="313303D1" w14:textId="77777777" w:rsidR="00082040" w:rsidRPr="00A30882" w:rsidRDefault="00082040" w:rsidP="00082040">
      <w:pPr>
        <w:pStyle w:val="Sourcewithforeground"/>
        <w:jc w:val="left"/>
      </w:pPr>
      <w:r w:rsidRPr="00A30882">
        <w:t>    </w:t>
      </w:r>
    </w:p>
    <w:p w14:paraId="0D263834" w14:textId="77777777" w:rsidR="00082040" w:rsidRPr="00A30882" w:rsidRDefault="00082040" w:rsidP="00082040">
      <w:pPr>
        <w:pStyle w:val="Sourcewithforeground"/>
        <w:jc w:val="left"/>
      </w:pPr>
      <w:r w:rsidRPr="00A30882">
        <w:t>    $</w:t>
      </w:r>
      <w:proofErr w:type="spellStart"/>
      <w:r w:rsidRPr="00A30882">
        <w:t>channel_name</w:t>
      </w:r>
      <w:proofErr w:type="spellEnd"/>
      <w:r w:rsidRPr="00A30882">
        <w:t> = '</w:t>
      </w:r>
      <w:proofErr w:type="spellStart"/>
      <w:r w:rsidRPr="00A30882">
        <w:t>SampleChannel</w:t>
      </w:r>
      <w:proofErr w:type="spellEnd"/>
      <w:r w:rsidRPr="00A30882">
        <w:t>';</w:t>
      </w:r>
    </w:p>
    <w:p w14:paraId="0E46DD1D" w14:textId="77777777" w:rsidR="00082040" w:rsidRPr="00A30882" w:rsidRDefault="00082040" w:rsidP="00082040">
      <w:pPr>
        <w:pStyle w:val="Sourcewithforeground"/>
        <w:jc w:val="left"/>
      </w:pPr>
      <w:r w:rsidRPr="00A30882">
        <w:t>    $channel_urn = 'URN:IVIS:100001:CHA-'.$channel_name.'-TYPE-DIK';</w:t>
      </w:r>
    </w:p>
    <w:p w14:paraId="4F9D5A2E" w14:textId="77777777" w:rsidR="00082040" w:rsidRPr="00A30882" w:rsidRDefault="00082040" w:rsidP="00082040">
      <w:pPr>
        <w:pStyle w:val="Sourcewithforeground"/>
        <w:jc w:val="left"/>
      </w:pPr>
      <w:r w:rsidRPr="00A30882">
        <w:t>    $</w:t>
      </w:r>
      <w:proofErr w:type="spellStart"/>
      <w:r w:rsidRPr="00A30882">
        <w:t>minor_v</w:t>
      </w:r>
      <w:proofErr w:type="spellEnd"/>
      <w:r w:rsidRPr="00A30882">
        <w:t> = 0; //</w:t>
      </w:r>
      <w:proofErr w:type="spellStart"/>
      <w:r w:rsidRPr="00A30882">
        <w:t>version</w:t>
      </w:r>
      <w:proofErr w:type="spellEnd"/>
      <w:r w:rsidRPr="00A30882">
        <w:t> minor </w:t>
      </w:r>
      <w:proofErr w:type="spellStart"/>
      <w:r w:rsidRPr="00A30882">
        <w:t>value</w:t>
      </w:r>
      <w:proofErr w:type="spellEnd"/>
    </w:p>
    <w:p w14:paraId="62997CD6" w14:textId="77777777" w:rsidR="00082040" w:rsidRPr="00A30882" w:rsidRDefault="00082040" w:rsidP="00082040">
      <w:pPr>
        <w:pStyle w:val="Sourcewithforeground"/>
        <w:jc w:val="left"/>
      </w:pPr>
      <w:r w:rsidRPr="00A30882">
        <w:t>    $</w:t>
      </w:r>
      <w:proofErr w:type="spellStart"/>
      <w:r w:rsidRPr="00A30882">
        <w:t>major_v</w:t>
      </w:r>
      <w:proofErr w:type="spellEnd"/>
      <w:r w:rsidRPr="00A30882">
        <w:t> = 1; //</w:t>
      </w:r>
      <w:proofErr w:type="spellStart"/>
      <w:r w:rsidRPr="00A30882">
        <w:t>version</w:t>
      </w:r>
      <w:proofErr w:type="spellEnd"/>
      <w:r w:rsidRPr="00A30882">
        <w:t> major </w:t>
      </w:r>
      <w:proofErr w:type="spellStart"/>
      <w:r w:rsidRPr="00A30882">
        <w:t>value</w:t>
      </w:r>
      <w:proofErr w:type="spellEnd"/>
    </w:p>
    <w:p w14:paraId="35570DB0" w14:textId="77777777" w:rsidR="00082040" w:rsidRPr="00A30882" w:rsidRDefault="00082040" w:rsidP="00082040">
      <w:pPr>
        <w:pStyle w:val="Sourcewithforeground"/>
        <w:jc w:val="left"/>
      </w:pPr>
      <w:r w:rsidRPr="00A30882">
        <w:t>    $channel_version_URN = 'URN:IVIS:100001:CHA-'  .$channel_name. '-v' . $major_v . "-" . $minor_v . '-TYPE-DIK';</w:t>
      </w:r>
    </w:p>
    <w:p w14:paraId="67B4DAA6" w14:textId="77777777" w:rsidR="00082040" w:rsidRPr="00A30882" w:rsidRDefault="00082040" w:rsidP="00082040">
      <w:pPr>
        <w:pStyle w:val="Sourcewithforeground"/>
        <w:jc w:val="left"/>
      </w:pPr>
      <w:r w:rsidRPr="00A30882">
        <w:t>    </w:t>
      </w:r>
    </w:p>
    <w:p w14:paraId="2034F79C" w14:textId="77777777" w:rsidR="00082040" w:rsidRPr="00A30882" w:rsidRDefault="00082040" w:rsidP="00082040">
      <w:pPr>
        <w:pStyle w:val="Sourcewithforeground"/>
        <w:jc w:val="left"/>
      </w:pPr>
      <w:r w:rsidRPr="00A30882">
        <w:lastRenderedPageBreak/>
        <w:t>        </w:t>
      </w:r>
    </w:p>
    <w:p w14:paraId="2B0BE554" w14:textId="77777777" w:rsidR="00082040" w:rsidRPr="00A30882" w:rsidRDefault="00082040" w:rsidP="00082040">
      <w:pPr>
        <w:pStyle w:val="Sourcewithforeground"/>
        <w:jc w:val="left"/>
      </w:pPr>
      <w:r w:rsidRPr="00A30882">
        <w:t>    $dom = </w:t>
      </w:r>
      <w:proofErr w:type="spellStart"/>
      <w:r w:rsidRPr="00A30882">
        <w:t>new</w:t>
      </w:r>
      <w:proofErr w:type="spellEnd"/>
      <w:r w:rsidRPr="00A30882">
        <w:t> </w:t>
      </w:r>
      <w:proofErr w:type="spellStart"/>
      <w:r w:rsidRPr="00A30882">
        <w:t>DOMDocument</w:t>
      </w:r>
      <w:proofErr w:type="spellEnd"/>
      <w:r w:rsidRPr="00A30882">
        <w:t>('1.0', 'UTF-8');</w:t>
      </w:r>
    </w:p>
    <w:p w14:paraId="02699033" w14:textId="77777777" w:rsidR="00082040" w:rsidRPr="00A30882" w:rsidRDefault="00082040" w:rsidP="00082040">
      <w:pPr>
        <w:pStyle w:val="Sourcewithforeground"/>
        <w:jc w:val="left"/>
      </w:pPr>
      <w:r w:rsidRPr="00A30882">
        <w:t>    $dom-&gt;</w:t>
      </w:r>
      <w:proofErr w:type="spellStart"/>
      <w:r w:rsidRPr="00A30882">
        <w:t>loadXML</w:t>
      </w:r>
      <w:proofErr w:type="spellEnd"/>
      <w:r w:rsidRPr="00A30882">
        <w:t>(</w:t>
      </w:r>
      <w:proofErr w:type="spellStart"/>
      <w:r w:rsidRPr="00A30882">
        <w:t>file_get_contents</w:t>
      </w:r>
      <w:proofErr w:type="spellEnd"/>
      <w:r w:rsidRPr="00A30882">
        <w:t>('</w:t>
      </w:r>
      <w:proofErr w:type="spellStart"/>
      <w:r w:rsidRPr="00A30882">
        <w:t>xml</w:t>
      </w:r>
      <w:proofErr w:type="spellEnd"/>
      <w:r w:rsidRPr="00A30882">
        <w:t>/data.xml')); </w:t>
      </w:r>
    </w:p>
    <w:p w14:paraId="26CDAF59" w14:textId="77777777" w:rsidR="00082040" w:rsidRPr="00A30882" w:rsidRDefault="00082040" w:rsidP="00082040">
      <w:pPr>
        <w:pStyle w:val="Sourcewithforeground"/>
        <w:jc w:val="left"/>
      </w:pPr>
    </w:p>
    <w:p w14:paraId="3BCCB35D" w14:textId="77777777" w:rsidR="00082040" w:rsidRPr="00A30882" w:rsidRDefault="00082040" w:rsidP="00082040">
      <w:pPr>
        <w:pStyle w:val="Sourcewithforeground"/>
        <w:jc w:val="left"/>
      </w:pPr>
      <w:r w:rsidRPr="00A30882">
        <w:t>    $</w:t>
      </w:r>
      <w:proofErr w:type="spellStart"/>
      <w:r w:rsidRPr="00A30882">
        <w:t>req</w:t>
      </w:r>
      <w:proofErr w:type="spellEnd"/>
      <w:r w:rsidRPr="00A30882">
        <w:t> =  </w:t>
      </w:r>
      <w:proofErr w:type="spellStart"/>
      <w:r w:rsidRPr="00A30882">
        <w:t>array</w:t>
      </w:r>
      <w:proofErr w:type="spellEnd"/>
      <w:r w:rsidRPr="00A30882">
        <w:t>( </w:t>
      </w:r>
    </w:p>
    <w:p w14:paraId="3709D2F3" w14:textId="77777777" w:rsidR="00082040" w:rsidRPr="00A30882" w:rsidRDefault="00082040" w:rsidP="00082040">
      <w:pPr>
        <w:pStyle w:val="Sourcewithforeground"/>
        <w:jc w:val="left"/>
      </w:pPr>
      <w:r w:rsidRPr="00A30882">
        <w:t>        'MessageSave2' =&gt; </w:t>
      </w:r>
      <w:proofErr w:type="spellStart"/>
      <w:r w:rsidRPr="00A30882">
        <w:t>array</w:t>
      </w:r>
      <w:proofErr w:type="spellEnd"/>
      <w:r w:rsidRPr="00A30882">
        <w:t>(</w:t>
      </w:r>
    </w:p>
    <w:p w14:paraId="0EEE77CB" w14:textId="77777777" w:rsidR="00082040" w:rsidRPr="00A30882" w:rsidRDefault="00082040" w:rsidP="00082040">
      <w:pPr>
        <w:pStyle w:val="Sourcewithforeground"/>
        <w:jc w:val="left"/>
      </w:pPr>
      <w:r w:rsidRPr="00A30882">
        <w:t>            '</w:t>
      </w:r>
      <w:proofErr w:type="spellStart"/>
      <w:r w:rsidRPr="00A30882">
        <w:t>ReceiverFilter</w:t>
      </w:r>
      <w:proofErr w:type="spellEnd"/>
      <w:r w:rsidRPr="00A30882">
        <w:t>' =&gt; </w:t>
      </w:r>
      <w:proofErr w:type="spellStart"/>
      <w:r w:rsidRPr="00A30882">
        <w:t>array</w:t>
      </w:r>
      <w:proofErr w:type="spellEnd"/>
      <w:r w:rsidRPr="00A30882">
        <w:t>(</w:t>
      </w:r>
    </w:p>
    <w:p w14:paraId="6D764D1B" w14:textId="77777777" w:rsidR="00082040" w:rsidRPr="00A30882" w:rsidRDefault="00082040" w:rsidP="00082040">
      <w:pPr>
        <w:pStyle w:val="Sourcewithforeground"/>
        <w:jc w:val="left"/>
      </w:pPr>
      <w:r w:rsidRPr="00A30882">
        <w:t>                '</w:t>
      </w:r>
      <w:proofErr w:type="spellStart"/>
      <w:r w:rsidRPr="00A30882">
        <w:t>Authority</w:t>
      </w:r>
      <w:proofErr w:type="spellEnd"/>
      <w:r w:rsidRPr="00A30882">
        <w:t>' =&gt; </w:t>
      </w:r>
      <w:proofErr w:type="spellStart"/>
      <w:r w:rsidRPr="00A30882">
        <w:t>array</w:t>
      </w:r>
      <w:proofErr w:type="spellEnd"/>
      <w:r w:rsidRPr="00A30882">
        <w:t>('100001')</w:t>
      </w:r>
    </w:p>
    <w:p w14:paraId="6E790502" w14:textId="77777777" w:rsidR="00082040" w:rsidRPr="00A30882" w:rsidRDefault="00082040" w:rsidP="00082040">
      <w:pPr>
        <w:pStyle w:val="Sourcewithforeground"/>
        <w:jc w:val="left"/>
      </w:pPr>
      <w:r w:rsidRPr="00A30882">
        <w:t>            ),</w:t>
      </w:r>
    </w:p>
    <w:p w14:paraId="33C215D6" w14:textId="77777777" w:rsidR="00082040" w:rsidRPr="00A30882" w:rsidRDefault="00082040" w:rsidP="00082040">
      <w:pPr>
        <w:pStyle w:val="Sourcewithforeground"/>
        <w:jc w:val="left"/>
      </w:pPr>
      <w:r w:rsidRPr="00A30882">
        <w:t>            'ChannelVersionURN' =&gt; $channel_version_URN,            </w:t>
      </w:r>
    </w:p>
    <w:p w14:paraId="37CC932D" w14:textId="77777777" w:rsidR="00082040" w:rsidRPr="00A30882" w:rsidRDefault="00082040" w:rsidP="00082040">
      <w:pPr>
        <w:pStyle w:val="Sourcewithforeground"/>
        <w:jc w:val="left"/>
      </w:pPr>
      <w:r w:rsidRPr="00A30882">
        <w:t>            '</w:t>
      </w:r>
      <w:proofErr w:type="spellStart"/>
      <w:r w:rsidRPr="00A30882">
        <w:t>BussinesMessage</w:t>
      </w:r>
      <w:proofErr w:type="spellEnd"/>
      <w:r w:rsidRPr="00A30882">
        <w:t>' =&gt; </w:t>
      </w:r>
      <w:proofErr w:type="spellStart"/>
      <w:r w:rsidRPr="00A30882">
        <w:t>array</w:t>
      </w:r>
      <w:proofErr w:type="spellEnd"/>
      <w:r w:rsidRPr="00A30882">
        <w:t>(</w:t>
      </w:r>
    </w:p>
    <w:p w14:paraId="3E36F66C" w14:textId="77777777" w:rsidR="00082040" w:rsidRPr="00A30882" w:rsidRDefault="00082040" w:rsidP="00082040">
      <w:pPr>
        <w:pStyle w:val="Sourcewithforeground"/>
        <w:jc w:val="left"/>
      </w:pPr>
      <w:r w:rsidRPr="00A30882">
        <w:t>                '</w:t>
      </w:r>
      <w:proofErr w:type="spellStart"/>
      <w:r w:rsidRPr="00A30882">
        <w:t>any</w:t>
      </w:r>
      <w:proofErr w:type="spellEnd"/>
      <w:r w:rsidRPr="00A30882">
        <w:t>' =&gt; </w:t>
      </w:r>
      <w:proofErr w:type="spellStart"/>
      <w:r w:rsidRPr="00A30882">
        <w:t>array</w:t>
      </w:r>
      <w:proofErr w:type="spellEnd"/>
      <w:r w:rsidRPr="00A30882">
        <w:t>(</w:t>
      </w:r>
    </w:p>
    <w:p w14:paraId="5D98553D" w14:textId="77777777" w:rsidR="00082040" w:rsidRPr="00A30882" w:rsidRDefault="00082040" w:rsidP="00082040">
      <w:pPr>
        <w:pStyle w:val="Sourcewithforeground"/>
        <w:jc w:val="left"/>
      </w:pPr>
      <w:r w:rsidRPr="00A30882">
        <w:t>                    $dom-&gt;</w:t>
      </w:r>
      <w:proofErr w:type="spellStart"/>
      <w:r w:rsidRPr="00A30882">
        <w:t>saveXML</w:t>
      </w:r>
      <w:proofErr w:type="spellEnd"/>
      <w:r w:rsidRPr="00A30882">
        <w:t>($dom-&gt;</w:t>
      </w:r>
      <w:proofErr w:type="spellStart"/>
      <w:r w:rsidRPr="00A30882">
        <w:t>documentElement</w:t>
      </w:r>
      <w:proofErr w:type="spellEnd"/>
      <w:r w:rsidRPr="00A30882">
        <w:t>)</w:t>
      </w:r>
    </w:p>
    <w:p w14:paraId="380AF45B" w14:textId="77777777" w:rsidR="00082040" w:rsidRPr="00A30882" w:rsidRDefault="00082040" w:rsidP="00082040">
      <w:pPr>
        <w:pStyle w:val="Sourcewithforeground"/>
        <w:jc w:val="left"/>
      </w:pPr>
      <w:r w:rsidRPr="00A30882">
        <w:t>                )</w:t>
      </w:r>
    </w:p>
    <w:p w14:paraId="174D0FD1" w14:textId="77777777" w:rsidR="00082040" w:rsidRPr="00A30882" w:rsidRDefault="00082040" w:rsidP="00082040">
      <w:pPr>
        <w:pStyle w:val="Sourcewithforeground"/>
        <w:jc w:val="left"/>
      </w:pPr>
      <w:r w:rsidRPr="00A30882">
        <w:t>            )</w:t>
      </w:r>
    </w:p>
    <w:p w14:paraId="026486B8" w14:textId="77777777" w:rsidR="00082040" w:rsidRPr="00A30882" w:rsidRDefault="00082040" w:rsidP="00082040">
      <w:pPr>
        <w:pStyle w:val="Sourcewithforeground"/>
        <w:jc w:val="left"/>
      </w:pPr>
      <w:r w:rsidRPr="00A30882">
        <w:t>        )</w:t>
      </w:r>
    </w:p>
    <w:p w14:paraId="6590E063" w14:textId="77777777" w:rsidR="00082040" w:rsidRPr="00A30882" w:rsidRDefault="00082040" w:rsidP="00082040">
      <w:pPr>
        <w:pStyle w:val="Sourcewithforeground"/>
        <w:jc w:val="left"/>
      </w:pPr>
      <w:r w:rsidRPr="00A30882">
        <w:t>    );</w:t>
      </w:r>
    </w:p>
    <w:p w14:paraId="01FD21DE" w14:textId="77777777" w:rsidR="00082040" w:rsidRPr="00A30882" w:rsidRDefault="00082040" w:rsidP="00082040">
      <w:pPr>
        <w:pStyle w:val="Sourcewithforeground"/>
        <w:jc w:val="left"/>
      </w:pPr>
      <w:r w:rsidRPr="00A30882">
        <w:t>    </w:t>
      </w:r>
    </w:p>
    <w:p w14:paraId="6708FB57" w14:textId="77777777" w:rsidR="00082040" w:rsidRPr="00A30882" w:rsidRDefault="00082040" w:rsidP="00082040">
      <w:pPr>
        <w:pStyle w:val="Sourcewithforeground"/>
        <w:jc w:val="left"/>
      </w:pPr>
      <w:r w:rsidRPr="00A30882">
        <w:t>    //</w:t>
      </w:r>
      <w:proofErr w:type="spellStart"/>
      <w:r w:rsidRPr="00A30882">
        <w:t>sending</w:t>
      </w:r>
      <w:proofErr w:type="spellEnd"/>
      <w:r w:rsidRPr="00A30882">
        <w:t> </w:t>
      </w:r>
      <w:proofErr w:type="spellStart"/>
      <w:r w:rsidRPr="00A30882">
        <w:t>message</w:t>
      </w:r>
      <w:proofErr w:type="spellEnd"/>
    </w:p>
    <w:p w14:paraId="5E9F3390" w14:textId="77777777" w:rsidR="00082040" w:rsidRPr="00A30882" w:rsidRDefault="00082040" w:rsidP="00082040">
      <w:pPr>
        <w:pStyle w:val="Sourcewithforeground"/>
        <w:jc w:val="left"/>
      </w:pPr>
      <w:r w:rsidRPr="00A30882">
        <w:t>    $</w:t>
      </w:r>
      <w:proofErr w:type="spellStart"/>
      <w:r w:rsidRPr="00A30882">
        <w:t>method_name</w:t>
      </w:r>
      <w:proofErr w:type="spellEnd"/>
      <w:r w:rsidRPr="00A30882">
        <w:t> = 'SendMessage2';                              </w:t>
      </w:r>
    </w:p>
    <w:p w14:paraId="1C8A0EEE" w14:textId="77777777" w:rsidR="00082040" w:rsidRPr="00A30882" w:rsidRDefault="00082040" w:rsidP="00082040">
      <w:pPr>
        <w:pStyle w:val="Sourcewithforeground"/>
        <w:jc w:val="left"/>
      </w:pPr>
      <w:r w:rsidRPr="00A30882">
        <w:t>    $</w:t>
      </w:r>
      <w:proofErr w:type="spellStart"/>
      <w:r w:rsidRPr="00A30882">
        <w:t>result</w:t>
      </w:r>
      <w:proofErr w:type="spellEnd"/>
      <w:r w:rsidRPr="00A30882">
        <w:t> = $</w:t>
      </w:r>
      <w:proofErr w:type="spellStart"/>
      <w:r w:rsidRPr="00A30882">
        <w:t>service</w:t>
      </w:r>
      <w:proofErr w:type="spellEnd"/>
      <w:r w:rsidRPr="00A30882">
        <w:t>-&gt;__</w:t>
      </w:r>
      <w:proofErr w:type="spellStart"/>
      <w:r w:rsidRPr="00A30882">
        <w:t>soapCall</w:t>
      </w:r>
      <w:proofErr w:type="spellEnd"/>
      <w:r w:rsidRPr="00A30882">
        <w:t>($</w:t>
      </w:r>
      <w:proofErr w:type="spellStart"/>
      <w:r w:rsidRPr="00A30882">
        <w:t>method_name</w:t>
      </w:r>
      <w:proofErr w:type="spellEnd"/>
      <w:r w:rsidRPr="00A30882">
        <w:t>, </w:t>
      </w:r>
      <w:proofErr w:type="spellStart"/>
      <w:r w:rsidRPr="00A30882">
        <w:t>array</w:t>
      </w:r>
      <w:proofErr w:type="spellEnd"/>
      <w:r w:rsidRPr="00A30882">
        <w:t>($</w:t>
      </w:r>
      <w:proofErr w:type="spellStart"/>
      <w:r w:rsidRPr="00A30882">
        <w:t>req</w:t>
      </w:r>
      <w:proofErr w:type="spellEnd"/>
      <w:r w:rsidRPr="00A30882">
        <w:t>));</w:t>
      </w:r>
    </w:p>
    <w:p w14:paraId="776B7E59" w14:textId="77777777" w:rsidR="00082040" w:rsidRPr="00A30882" w:rsidRDefault="00082040" w:rsidP="00082040">
      <w:pPr>
        <w:pStyle w:val="Sourcewithforeground"/>
        <w:jc w:val="left"/>
      </w:pPr>
      <w:r w:rsidRPr="00A30882">
        <w:t>    $ms-&gt;addServiceCallMilestone($service, $DIT_WCF_service_addr, $method_name);</w:t>
      </w:r>
    </w:p>
    <w:p w14:paraId="71DB1DE1" w14:textId="77777777" w:rsidR="00082040" w:rsidRPr="00A30882" w:rsidRDefault="00082040" w:rsidP="00082040">
      <w:pPr>
        <w:pStyle w:val="Sourcewithforeground"/>
        <w:jc w:val="left"/>
      </w:pPr>
      <w:r w:rsidRPr="00A30882">
        <w:t>        </w:t>
      </w:r>
    </w:p>
    <w:p w14:paraId="7E16432F" w14:textId="77777777" w:rsidR="00082040" w:rsidRPr="00A30882" w:rsidRDefault="00082040" w:rsidP="00082040">
      <w:pPr>
        <w:pStyle w:val="Sourcewithforeground"/>
        <w:jc w:val="left"/>
      </w:pPr>
      <w:r w:rsidRPr="00A30882">
        <w:t>    </w:t>
      </w:r>
      <w:proofErr w:type="spellStart"/>
      <w:r w:rsidRPr="00A30882">
        <w:t>if</w:t>
      </w:r>
      <w:proofErr w:type="spellEnd"/>
      <w:r w:rsidRPr="00A30882">
        <w:t>($</w:t>
      </w:r>
      <w:proofErr w:type="spellStart"/>
      <w:r w:rsidRPr="00A30882">
        <w:t>result</w:t>
      </w:r>
      <w:proofErr w:type="spellEnd"/>
      <w:r w:rsidRPr="00A30882">
        <w:t>-&gt;</w:t>
      </w:r>
      <w:proofErr w:type="spellStart"/>
      <w:r w:rsidRPr="00A30882">
        <w:t>SendMessageResult</w:t>
      </w:r>
      <w:proofErr w:type="spellEnd"/>
      <w:r w:rsidRPr="00A30882">
        <w:t> == </w:t>
      </w:r>
      <w:proofErr w:type="spellStart"/>
      <w:r w:rsidRPr="00A30882">
        <w:t>true</w:t>
      </w:r>
      <w:proofErr w:type="spellEnd"/>
      <w:r w:rsidRPr="00A30882">
        <w:t>) {</w:t>
      </w:r>
    </w:p>
    <w:p w14:paraId="371C6B6B" w14:textId="77777777" w:rsidR="00082040" w:rsidRPr="00A30882" w:rsidRDefault="00082040" w:rsidP="00082040">
      <w:pPr>
        <w:pStyle w:val="Sourcewithforeground"/>
        <w:jc w:val="left"/>
      </w:pPr>
      <w:r w:rsidRPr="00A30882">
        <w:t>        //</w:t>
      </w:r>
      <w:proofErr w:type="spellStart"/>
      <w:r w:rsidRPr="00A30882">
        <w:t>authentication</w:t>
      </w:r>
      <w:proofErr w:type="spellEnd"/>
      <w:r w:rsidRPr="00A30882">
        <w:t> </w:t>
      </w:r>
      <w:proofErr w:type="spellStart"/>
      <w:r w:rsidRPr="00A30882">
        <w:t>with</w:t>
      </w:r>
      <w:proofErr w:type="spellEnd"/>
      <w:r w:rsidRPr="00A30882">
        <w:t> </w:t>
      </w:r>
      <w:proofErr w:type="spellStart"/>
      <w:r w:rsidRPr="00A30882">
        <w:t>another</w:t>
      </w:r>
      <w:proofErr w:type="spellEnd"/>
      <w:r w:rsidRPr="00A30882">
        <w:t> </w:t>
      </w:r>
      <w:proofErr w:type="spellStart"/>
      <w:r w:rsidRPr="00A30882">
        <w:t>user</w:t>
      </w:r>
      <w:proofErr w:type="spellEnd"/>
      <w:r w:rsidRPr="00A30882">
        <w:t> </w:t>
      </w:r>
      <w:proofErr w:type="spellStart"/>
      <w:r w:rsidRPr="00A30882">
        <w:t>credentials</w:t>
      </w:r>
      <w:proofErr w:type="spellEnd"/>
    </w:p>
    <w:p w14:paraId="5851BFC3" w14:textId="77777777" w:rsidR="00082040" w:rsidRPr="00A30882" w:rsidRDefault="00082040" w:rsidP="00082040">
      <w:pPr>
        <w:pStyle w:val="Sourcewithforeground"/>
        <w:jc w:val="left"/>
      </w:pPr>
      <w:r w:rsidRPr="00A30882">
        <w:t>        $tokens = $sts-&gt;issueToken($username, $password, $apply_to, $claims);</w:t>
      </w:r>
    </w:p>
    <w:p w14:paraId="53367827" w14:textId="77777777" w:rsidR="00082040" w:rsidRPr="00A30882" w:rsidRDefault="00082040" w:rsidP="00082040">
      <w:pPr>
        <w:pStyle w:val="Sourcewithforeground"/>
        <w:jc w:val="left"/>
      </w:pPr>
      <w:r w:rsidRPr="00A30882">
        <w:t>        $</w:t>
      </w:r>
      <w:proofErr w:type="spellStart"/>
      <w:r w:rsidRPr="00A30882">
        <w:t>service</w:t>
      </w:r>
      <w:proofErr w:type="spellEnd"/>
      <w:r w:rsidRPr="00A30882">
        <w:t>-&gt;</w:t>
      </w:r>
      <w:proofErr w:type="spellStart"/>
      <w:r w:rsidRPr="00A30882">
        <w:t>customtoken</w:t>
      </w:r>
      <w:proofErr w:type="spellEnd"/>
      <w:r w:rsidRPr="00A30882">
        <w:t> = $</w:t>
      </w:r>
      <w:proofErr w:type="spellStart"/>
      <w:r w:rsidRPr="00A30882">
        <w:t>tokens</w:t>
      </w:r>
      <w:proofErr w:type="spellEnd"/>
      <w:r w:rsidRPr="00A30882">
        <w:t>[0];</w:t>
      </w:r>
    </w:p>
    <w:p w14:paraId="6BAC419D" w14:textId="77777777" w:rsidR="00082040" w:rsidRPr="00A30882" w:rsidRDefault="00082040" w:rsidP="00082040">
      <w:pPr>
        <w:pStyle w:val="Sourcewithforeground"/>
        <w:jc w:val="left"/>
      </w:pPr>
      <w:r w:rsidRPr="00A30882">
        <w:t>        </w:t>
      </w:r>
    </w:p>
    <w:p w14:paraId="4A5E0EE2" w14:textId="77777777" w:rsidR="00082040" w:rsidRPr="00A30882" w:rsidRDefault="00082040" w:rsidP="00082040">
      <w:pPr>
        <w:pStyle w:val="Sourcewithforeground"/>
        <w:jc w:val="left"/>
      </w:pPr>
      <w:r w:rsidRPr="00A30882">
        <w:t>        $</w:t>
      </w:r>
      <w:proofErr w:type="spellStart"/>
      <w:r w:rsidRPr="00A30882">
        <w:t>req_message</w:t>
      </w:r>
      <w:proofErr w:type="spellEnd"/>
      <w:r w:rsidRPr="00A30882">
        <w:t> = </w:t>
      </w:r>
      <w:proofErr w:type="spellStart"/>
      <w:r w:rsidRPr="00A30882">
        <w:t>array</w:t>
      </w:r>
      <w:proofErr w:type="spellEnd"/>
      <w:r w:rsidRPr="00A30882">
        <w:t>(</w:t>
      </w:r>
    </w:p>
    <w:p w14:paraId="156DCED8" w14:textId="77777777" w:rsidR="00082040" w:rsidRPr="00A30882" w:rsidRDefault="00082040" w:rsidP="00082040">
      <w:pPr>
        <w:pStyle w:val="Sourcewithforeground"/>
        <w:jc w:val="left"/>
      </w:pPr>
      <w:r w:rsidRPr="00A30882">
        <w:t>            '</w:t>
      </w:r>
      <w:proofErr w:type="spellStart"/>
      <w:r w:rsidRPr="00A30882">
        <w:t>MessageRequest</w:t>
      </w:r>
      <w:proofErr w:type="spellEnd"/>
      <w:r w:rsidRPr="00A30882">
        <w:t>' =&gt; </w:t>
      </w:r>
      <w:proofErr w:type="spellStart"/>
      <w:r w:rsidRPr="00A30882">
        <w:t>array</w:t>
      </w:r>
      <w:proofErr w:type="spellEnd"/>
      <w:r w:rsidRPr="00A30882">
        <w:t>(</w:t>
      </w:r>
    </w:p>
    <w:p w14:paraId="30A4E6AC" w14:textId="77777777" w:rsidR="00082040" w:rsidRPr="00A30882" w:rsidRDefault="00082040" w:rsidP="00082040">
      <w:pPr>
        <w:pStyle w:val="Sourcewithforeground"/>
        <w:jc w:val="left"/>
      </w:pPr>
      <w:r w:rsidRPr="00A30882">
        <w:t>                '</w:t>
      </w:r>
      <w:proofErr w:type="spellStart"/>
      <w:r w:rsidRPr="00A30882">
        <w:t>ChannelVersionURN</w:t>
      </w:r>
      <w:proofErr w:type="spellEnd"/>
      <w:r w:rsidRPr="00A30882">
        <w:t>' =&gt; $</w:t>
      </w:r>
      <w:proofErr w:type="spellStart"/>
      <w:r w:rsidRPr="00A30882">
        <w:t>channel_version_URN</w:t>
      </w:r>
      <w:proofErr w:type="spellEnd"/>
    </w:p>
    <w:p w14:paraId="413222C9" w14:textId="77777777" w:rsidR="00082040" w:rsidRPr="00A30882" w:rsidRDefault="00082040" w:rsidP="00082040">
      <w:pPr>
        <w:pStyle w:val="Sourcewithforeground"/>
        <w:jc w:val="left"/>
      </w:pPr>
      <w:r w:rsidRPr="00A30882">
        <w:t>            )</w:t>
      </w:r>
    </w:p>
    <w:p w14:paraId="3B6D4BBE" w14:textId="77777777" w:rsidR="00082040" w:rsidRPr="00A30882" w:rsidRDefault="00082040" w:rsidP="00082040">
      <w:pPr>
        <w:pStyle w:val="Sourcewithforeground"/>
        <w:jc w:val="left"/>
      </w:pPr>
      <w:r w:rsidRPr="00A30882">
        <w:t>        );</w:t>
      </w:r>
    </w:p>
    <w:p w14:paraId="6AFF7FE1" w14:textId="77777777" w:rsidR="00082040" w:rsidRPr="00A30882" w:rsidRDefault="00082040" w:rsidP="00082040">
      <w:pPr>
        <w:pStyle w:val="Sourcewithforeground"/>
        <w:jc w:val="left"/>
      </w:pPr>
      <w:r w:rsidRPr="00A30882">
        <w:t>        </w:t>
      </w:r>
    </w:p>
    <w:p w14:paraId="66D9BBFE" w14:textId="77777777" w:rsidR="00082040" w:rsidRPr="00A30882" w:rsidRDefault="00082040" w:rsidP="00082040">
      <w:pPr>
        <w:pStyle w:val="Sourcewithforeground"/>
        <w:jc w:val="left"/>
      </w:pPr>
      <w:r w:rsidRPr="00A30882">
        <w:t>        //</w:t>
      </w:r>
      <w:proofErr w:type="spellStart"/>
      <w:r w:rsidRPr="00A30882">
        <w:t>receiving</w:t>
      </w:r>
      <w:proofErr w:type="spellEnd"/>
      <w:r w:rsidRPr="00A30882">
        <w:t> </w:t>
      </w:r>
      <w:proofErr w:type="spellStart"/>
      <w:r w:rsidRPr="00A30882">
        <w:t>messages</w:t>
      </w:r>
      <w:proofErr w:type="spellEnd"/>
    </w:p>
    <w:p w14:paraId="4A0DF6C9" w14:textId="77777777" w:rsidR="00082040" w:rsidRPr="00A30882" w:rsidRDefault="00082040" w:rsidP="00082040">
      <w:pPr>
        <w:pStyle w:val="Sourcewithforeground"/>
        <w:jc w:val="left"/>
      </w:pPr>
      <w:r w:rsidRPr="00A30882">
        <w:t>        $method_name = 'ReceiveMessage2';                               </w:t>
      </w:r>
    </w:p>
    <w:p w14:paraId="14C14BFF" w14:textId="77777777" w:rsidR="00082040" w:rsidRPr="00A30882" w:rsidRDefault="00082040" w:rsidP="00082040">
      <w:pPr>
        <w:pStyle w:val="Sourcewithforeground"/>
        <w:jc w:val="left"/>
      </w:pPr>
      <w:r w:rsidRPr="00A30882">
        <w:t>        $result = $service-&gt;__soapCall($method_name, array($req_message));</w:t>
      </w:r>
    </w:p>
    <w:p w14:paraId="568D3A58" w14:textId="77777777" w:rsidR="00082040" w:rsidRPr="00A30882" w:rsidRDefault="00082040" w:rsidP="00082040">
      <w:pPr>
        <w:pStyle w:val="Sourcewithforeground"/>
        <w:jc w:val="left"/>
      </w:pPr>
      <w:r w:rsidRPr="00A30882">
        <w:t>        $ms-&gt;addServiceCallMilestone($service, $DIT_WCF_service_addr, $method_name);</w:t>
      </w:r>
    </w:p>
    <w:p w14:paraId="03043177" w14:textId="77777777" w:rsidR="00082040" w:rsidRPr="00A30882" w:rsidRDefault="00082040" w:rsidP="00082040">
      <w:pPr>
        <w:pStyle w:val="Sourcewithforeground"/>
        <w:jc w:val="left"/>
      </w:pPr>
      <w:r w:rsidRPr="00A30882">
        <w:t>        </w:t>
      </w:r>
    </w:p>
    <w:p w14:paraId="52EA607F" w14:textId="77777777" w:rsidR="00082040" w:rsidRPr="00A30882" w:rsidRDefault="00082040" w:rsidP="00082040">
      <w:pPr>
        <w:pStyle w:val="Sourcewithforeground"/>
        <w:jc w:val="left"/>
      </w:pPr>
      <w:r w:rsidRPr="00A30882">
        <w:t>        </w:t>
      </w:r>
    </w:p>
    <w:p w14:paraId="0484BFCF" w14:textId="77777777" w:rsidR="00082040" w:rsidRPr="00A30882" w:rsidRDefault="00082040" w:rsidP="00082040">
      <w:pPr>
        <w:pStyle w:val="Sourcewithforeground"/>
        <w:jc w:val="left"/>
      </w:pPr>
      <w:r w:rsidRPr="00A30882">
        <w:t>        $</w:t>
      </w:r>
      <w:proofErr w:type="spellStart"/>
      <w:r w:rsidRPr="00A30882">
        <w:t>req</w:t>
      </w:r>
      <w:proofErr w:type="spellEnd"/>
      <w:r w:rsidRPr="00A30882">
        <w:t> = </w:t>
      </w:r>
      <w:proofErr w:type="spellStart"/>
      <w:r w:rsidRPr="00A30882">
        <w:t>array</w:t>
      </w:r>
      <w:proofErr w:type="spellEnd"/>
      <w:r w:rsidRPr="00A30882">
        <w:t>(</w:t>
      </w:r>
    </w:p>
    <w:p w14:paraId="73BF203E" w14:textId="77777777" w:rsidR="00082040" w:rsidRPr="00A30882" w:rsidRDefault="00082040" w:rsidP="00082040">
      <w:pPr>
        <w:pStyle w:val="Sourcewithforeground"/>
        <w:jc w:val="left"/>
      </w:pPr>
      <w:r w:rsidRPr="00A30882">
        <w:t>            '</w:t>
      </w:r>
      <w:proofErr w:type="spellStart"/>
      <w:r w:rsidRPr="00A30882">
        <w:t>MessageListRequest</w:t>
      </w:r>
      <w:proofErr w:type="spellEnd"/>
      <w:r w:rsidRPr="00A30882">
        <w:t>' =&gt; </w:t>
      </w:r>
      <w:proofErr w:type="spellStart"/>
      <w:r w:rsidRPr="00A30882">
        <w:t>array</w:t>
      </w:r>
      <w:proofErr w:type="spellEnd"/>
      <w:r w:rsidRPr="00A30882">
        <w:t>(</w:t>
      </w:r>
    </w:p>
    <w:p w14:paraId="0644E5A2" w14:textId="77777777" w:rsidR="00082040" w:rsidRPr="00A30882" w:rsidRDefault="00082040" w:rsidP="00082040">
      <w:pPr>
        <w:pStyle w:val="Sourcewithforeground"/>
        <w:jc w:val="left"/>
      </w:pPr>
      <w:r w:rsidRPr="00A30882">
        <w:t>                '</w:t>
      </w:r>
      <w:proofErr w:type="spellStart"/>
      <w:r w:rsidRPr="00A30882">
        <w:t>ReadMessage</w:t>
      </w:r>
      <w:proofErr w:type="spellEnd"/>
      <w:r w:rsidRPr="00A30882">
        <w:t>' =&gt; </w:t>
      </w:r>
      <w:proofErr w:type="spellStart"/>
      <w:r w:rsidRPr="00A30882">
        <w:t>true</w:t>
      </w:r>
      <w:proofErr w:type="spellEnd"/>
      <w:r w:rsidRPr="00A30882">
        <w:t>,</w:t>
      </w:r>
    </w:p>
    <w:p w14:paraId="1C2A3C1D" w14:textId="77777777" w:rsidR="00082040" w:rsidRPr="00A30882" w:rsidRDefault="00082040" w:rsidP="00082040">
      <w:pPr>
        <w:pStyle w:val="Sourcewithforeground"/>
        <w:jc w:val="left"/>
      </w:pPr>
      <w:r w:rsidRPr="00A30882">
        <w:lastRenderedPageBreak/>
        <w:t>                '</w:t>
      </w:r>
      <w:proofErr w:type="spellStart"/>
      <w:r w:rsidRPr="00A30882">
        <w:t>ChannelVersionURN</w:t>
      </w:r>
      <w:proofErr w:type="spellEnd"/>
      <w:r w:rsidRPr="00A30882">
        <w:t>' =&gt; $</w:t>
      </w:r>
      <w:proofErr w:type="spellStart"/>
      <w:r w:rsidRPr="00A30882">
        <w:t>channel_version_URN</w:t>
      </w:r>
      <w:proofErr w:type="spellEnd"/>
    </w:p>
    <w:p w14:paraId="1B50EA39" w14:textId="77777777" w:rsidR="00082040" w:rsidRPr="00A30882" w:rsidRDefault="00082040" w:rsidP="00082040">
      <w:pPr>
        <w:pStyle w:val="Sourcewithforeground"/>
        <w:jc w:val="left"/>
      </w:pPr>
      <w:r w:rsidRPr="00A30882">
        <w:t>            )</w:t>
      </w:r>
    </w:p>
    <w:p w14:paraId="0A363D57" w14:textId="77777777" w:rsidR="00082040" w:rsidRPr="00A30882" w:rsidRDefault="00082040" w:rsidP="00082040">
      <w:pPr>
        <w:pStyle w:val="Sourcewithforeground"/>
        <w:jc w:val="left"/>
      </w:pPr>
      <w:r w:rsidRPr="00A30882">
        <w:t>        );</w:t>
      </w:r>
    </w:p>
    <w:p w14:paraId="5DDBE1A9" w14:textId="77777777" w:rsidR="00082040" w:rsidRPr="00A30882" w:rsidRDefault="00082040" w:rsidP="00082040">
      <w:pPr>
        <w:pStyle w:val="Sourcewithforeground"/>
        <w:jc w:val="left"/>
      </w:pPr>
      <w:r w:rsidRPr="00A30882">
        <w:t>        </w:t>
      </w:r>
    </w:p>
    <w:p w14:paraId="576CECEE" w14:textId="77777777" w:rsidR="00082040" w:rsidRPr="00A30882" w:rsidRDefault="00082040" w:rsidP="00082040">
      <w:pPr>
        <w:pStyle w:val="Sourcewithforeground"/>
        <w:jc w:val="left"/>
      </w:pPr>
      <w:r w:rsidRPr="00A30882">
        <w:t>        //</w:t>
      </w:r>
      <w:proofErr w:type="spellStart"/>
      <w:r w:rsidRPr="00A30882">
        <w:t>receiving</w:t>
      </w:r>
      <w:proofErr w:type="spellEnd"/>
      <w:r w:rsidRPr="00A30882">
        <w:t> </w:t>
      </w:r>
      <w:proofErr w:type="spellStart"/>
      <w:r w:rsidRPr="00A30882">
        <w:t>read</w:t>
      </w:r>
      <w:proofErr w:type="spellEnd"/>
      <w:r w:rsidRPr="00A30882">
        <w:t> </w:t>
      </w:r>
      <w:proofErr w:type="spellStart"/>
      <w:r w:rsidRPr="00A30882">
        <w:t>messages</w:t>
      </w:r>
      <w:proofErr w:type="spellEnd"/>
    </w:p>
    <w:p w14:paraId="08CA4CD1" w14:textId="77777777" w:rsidR="00082040" w:rsidRPr="00A30882" w:rsidRDefault="00082040" w:rsidP="00082040">
      <w:pPr>
        <w:pStyle w:val="Sourcewithforeground"/>
        <w:jc w:val="left"/>
      </w:pPr>
      <w:r w:rsidRPr="00A30882">
        <w:t>        $method_name = 'ReceiveMessageList';                                </w:t>
      </w:r>
    </w:p>
    <w:p w14:paraId="53F1A60C" w14:textId="77777777" w:rsidR="00082040" w:rsidRPr="00A30882" w:rsidRDefault="00082040" w:rsidP="00082040">
      <w:pPr>
        <w:pStyle w:val="Sourcewithforeground"/>
        <w:jc w:val="left"/>
      </w:pPr>
      <w:r w:rsidRPr="00A30882">
        <w:t>        $result = $service-&gt;__soapCall($method_name, array($req));</w:t>
      </w:r>
    </w:p>
    <w:p w14:paraId="787BF612" w14:textId="77777777" w:rsidR="00082040" w:rsidRPr="00A30882" w:rsidRDefault="00082040" w:rsidP="00082040">
      <w:pPr>
        <w:pStyle w:val="Sourcewithforeground"/>
        <w:jc w:val="left"/>
      </w:pPr>
      <w:r w:rsidRPr="00A30882">
        <w:t>        $ms-&gt;addServiceCallMilestone($service, $DIT_WCF_service_addr, $method_name);</w:t>
      </w:r>
    </w:p>
    <w:p w14:paraId="469BF6F7" w14:textId="77777777" w:rsidR="00082040" w:rsidRPr="00A30882" w:rsidRDefault="00082040" w:rsidP="00082040">
      <w:pPr>
        <w:pStyle w:val="Sourcewithforeground"/>
        <w:jc w:val="left"/>
      </w:pPr>
      <w:r w:rsidRPr="00A30882">
        <w:t>        </w:t>
      </w:r>
    </w:p>
    <w:p w14:paraId="685E4742" w14:textId="77777777" w:rsidR="00082040" w:rsidRPr="00A30882" w:rsidRDefault="00082040" w:rsidP="00082040">
      <w:pPr>
        <w:pStyle w:val="Sourcewithforeground"/>
        <w:jc w:val="left"/>
      </w:pPr>
      <w:r w:rsidRPr="00A30882">
        <w:t>        //</w:t>
      </w:r>
      <w:proofErr w:type="spellStart"/>
      <w:r w:rsidRPr="00A30882">
        <w:t>if</w:t>
      </w:r>
      <w:proofErr w:type="spellEnd"/>
      <w:r w:rsidRPr="00A30882">
        <w:t> </w:t>
      </w:r>
      <w:proofErr w:type="spellStart"/>
      <w:r w:rsidRPr="00A30882">
        <w:t>there</w:t>
      </w:r>
      <w:proofErr w:type="spellEnd"/>
      <w:r w:rsidRPr="00A30882">
        <w:t> </w:t>
      </w:r>
      <w:proofErr w:type="spellStart"/>
      <w:r w:rsidRPr="00A30882">
        <w:t>are</w:t>
      </w:r>
      <w:proofErr w:type="spellEnd"/>
      <w:r w:rsidRPr="00A30882">
        <w:t> </w:t>
      </w:r>
      <w:proofErr w:type="spellStart"/>
      <w:r w:rsidRPr="00A30882">
        <w:t>read</w:t>
      </w:r>
      <w:proofErr w:type="spellEnd"/>
      <w:r w:rsidRPr="00A30882">
        <w:t> </w:t>
      </w:r>
      <w:proofErr w:type="spellStart"/>
      <w:r w:rsidRPr="00A30882">
        <w:t>messages</w:t>
      </w:r>
      <w:proofErr w:type="spellEnd"/>
    </w:p>
    <w:p w14:paraId="03E08D8A" w14:textId="77777777" w:rsidR="00082040" w:rsidRPr="00A30882" w:rsidRDefault="00082040" w:rsidP="00082040">
      <w:pPr>
        <w:pStyle w:val="Sourcewithforeground"/>
        <w:jc w:val="left"/>
      </w:pPr>
      <w:r w:rsidRPr="00A30882">
        <w:t>        </w:t>
      </w:r>
      <w:proofErr w:type="spellStart"/>
      <w:r w:rsidRPr="00A30882">
        <w:t>if</w:t>
      </w:r>
      <w:proofErr w:type="spellEnd"/>
      <w:r w:rsidRPr="00A30882">
        <w:t>($</w:t>
      </w:r>
      <w:proofErr w:type="spellStart"/>
      <w:r w:rsidRPr="00A30882">
        <w:t>result</w:t>
      </w:r>
      <w:proofErr w:type="spellEnd"/>
      <w:r w:rsidRPr="00A30882">
        <w:t>-&gt;</w:t>
      </w:r>
      <w:proofErr w:type="spellStart"/>
      <w:r w:rsidRPr="00A30882">
        <w:t>MessageBasicInfoList</w:t>
      </w:r>
      <w:proofErr w:type="spellEnd"/>
      <w:r w:rsidRPr="00A30882">
        <w:t> != </w:t>
      </w:r>
      <w:proofErr w:type="spellStart"/>
      <w:r w:rsidRPr="00A30882">
        <w:t>null</w:t>
      </w:r>
      <w:proofErr w:type="spellEnd"/>
      <w:r w:rsidRPr="00A30882">
        <w:t>) {</w:t>
      </w:r>
    </w:p>
    <w:p w14:paraId="58A2A373" w14:textId="77777777" w:rsidR="00082040" w:rsidRPr="00A30882" w:rsidRDefault="00082040" w:rsidP="00082040">
      <w:pPr>
        <w:pStyle w:val="Sourcewithforeground"/>
        <w:jc w:val="left"/>
      </w:pPr>
      <w:r w:rsidRPr="00A30882">
        <w:t>            $</w:t>
      </w:r>
      <w:proofErr w:type="spellStart"/>
      <w:r w:rsidRPr="00A30882">
        <w:t>req</w:t>
      </w:r>
      <w:proofErr w:type="spellEnd"/>
      <w:r w:rsidRPr="00A30882">
        <w:t> = </w:t>
      </w:r>
      <w:proofErr w:type="spellStart"/>
      <w:r w:rsidRPr="00A30882">
        <w:t>array</w:t>
      </w:r>
      <w:proofErr w:type="spellEnd"/>
      <w:r w:rsidRPr="00A30882">
        <w:t>(</w:t>
      </w:r>
    </w:p>
    <w:p w14:paraId="72655515" w14:textId="77777777" w:rsidR="00082040" w:rsidRPr="00A30882" w:rsidRDefault="00082040" w:rsidP="00082040">
      <w:pPr>
        <w:pStyle w:val="Sourcewithforeground"/>
        <w:jc w:val="left"/>
      </w:pPr>
      <w:r w:rsidRPr="00A30882">
        <w:t>                'MessageBasicInfoList' =&gt; $result-&gt;MessageBasicInfoList</w:t>
      </w:r>
    </w:p>
    <w:p w14:paraId="347DEC75" w14:textId="77777777" w:rsidR="00082040" w:rsidRPr="00A30882" w:rsidRDefault="00082040" w:rsidP="00082040">
      <w:pPr>
        <w:pStyle w:val="Sourcewithforeground"/>
        <w:jc w:val="left"/>
      </w:pPr>
      <w:r w:rsidRPr="00A30882">
        <w:t>            );</w:t>
      </w:r>
    </w:p>
    <w:p w14:paraId="5DE518A6" w14:textId="77777777" w:rsidR="00082040" w:rsidRPr="00A30882" w:rsidRDefault="00082040" w:rsidP="00082040">
      <w:pPr>
        <w:pStyle w:val="Sourcewithforeground"/>
        <w:jc w:val="left"/>
      </w:pPr>
      <w:r w:rsidRPr="00A30882">
        <w:t>            </w:t>
      </w:r>
    </w:p>
    <w:p w14:paraId="38EF7178" w14:textId="77777777" w:rsidR="00082040" w:rsidRPr="00A30882" w:rsidRDefault="00082040" w:rsidP="00082040">
      <w:pPr>
        <w:pStyle w:val="Sourcewithforeground"/>
        <w:jc w:val="left"/>
      </w:pPr>
      <w:r w:rsidRPr="00A30882">
        <w:t>            //</w:t>
      </w:r>
      <w:proofErr w:type="spellStart"/>
      <w:r w:rsidRPr="00A30882">
        <w:t>restoring</w:t>
      </w:r>
      <w:proofErr w:type="spellEnd"/>
      <w:r w:rsidRPr="00A30882">
        <w:t> </w:t>
      </w:r>
      <w:proofErr w:type="spellStart"/>
      <w:r w:rsidRPr="00A30882">
        <w:t>messages</w:t>
      </w:r>
      <w:proofErr w:type="spellEnd"/>
    </w:p>
    <w:p w14:paraId="54E0E847" w14:textId="77777777" w:rsidR="00082040" w:rsidRPr="00A30882" w:rsidRDefault="00082040" w:rsidP="00082040">
      <w:pPr>
        <w:pStyle w:val="Sourcewithforeground"/>
        <w:jc w:val="left"/>
      </w:pPr>
      <w:r w:rsidRPr="00A30882">
        <w:t>            $method_name = 'RestoreMessageList';                                </w:t>
      </w:r>
    </w:p>
    <w:p w14:paraId="533BC3E8" w14:textId="77777777" w:rsidR="00082040" w:rsidRPr="00A30882" w:rsidRDefault="00082040" w:rsidP="00082040">
      <w:pPr>
        <w:pStyle w:val="Sourcewithforeground"/>
        <w:jc w:val="left"/>
      </w:pPr>
      <w:r w:rsidRPr="00A30882">
        <w:t>            $result = $service-&gt;__soapCall($method_name, array($req));</w:t>
      </w:r>
    </w:p>
    <w:p w14:paraId="36D78C80" w14:textId="77777777" w:rsidR="00082040" w:rsidRPr="00A30882" w:rsidRDefault="00082040" w:rsidP="00082040">
      <w:pPr>
        <w:pStyle w:val="Sourcewithforeground"/>
        <w:jc w:val="left"/>
      </w:pPr>
      <w:r w:rsidRPr="00A30882">
        <w:t>            $ms-&gt;addServiceCallMilestone($service, $DIT_WCF_service_addr, $method_name);</w:t>
      </w:r>
    </w:p>
    <w:p w14:paraId="0635CF96" w14:textId="77777777" w:rsidR="00082040" w:rsidRPr="00A30882" w:rsidRDefault="00082040" w:rsidP="00082040">
      <w:pPr>
        <w:pStyle w:val="Sourcewithforeground"/>
        <w:jc w:val="left"/>
      </w:pPr>
      <w:r w:rsidRPr="00A30882">
        <w:t>        }</w:t>
      </w:r>
    </w:p>
    <w:p w14:paraId="59697319" w14:textId="77777777" w:rsidR="00082040" w:rsidRPr="00A30882" w:rsidRDefault="00082040" w:rsidP="00082040">
      <w:pPr>
        <w:pStyle w:val="Sourcewithforeground"/>
        <w:jc w:val="left"/>
      </w:pPr>
      <w:r w:rsidRPr="00A30882">
        <w:t>        </w:t>
      </w:r>
    </w:p>
    <w:p w14:paraId="3D717C78" w14:textId="77777777" w:rsidR="00082040" w:rsidRPr="00A30882" w:rsidRDefault="00082040" w:rsidP="00082040">
      <w:pPr>
        <w:pStyle w:val="Sourcewithforeground"/>
        <w:jc w:val="left"/>
      </w:pPr>
      <w:r w:rsidRPr="00A30882">
        <w:t>        //</w:t>
      </w:r>
      <w:proofErr w:type="spellStart"/>
      <w:r w:rsidRPr="00A30882">
        <w:t>receiving</w:t>
      </w:r>
      <w:proofErr w:type="spellEnd"/>
      <w:r w:rsidRPr="00A30882">
        <w:t> </w:t>
      </w:r>
      <w:proofErr w:type="spellStart"/>
      <w:r w:rsidRPr="00A30882">
        <w:t>messages</w:t>
      </w:r>
      <w:proofErr w:type="spellEnd"/>
      <w:r w:rsidRPr="00A30882">
        <w:t> </w:t>
      </w:r>
      <w:proofErr w:type="spellStart"/>
      <w:r w:rsidRPr="00A30882">
        <w:t>again</w:t>
      </w:r>
      <w:proofErr w:type="spellEnd"/>
    </w:p>
    <w:p w14:paraId="45C0E122" w14:textId="77777777" w:rsidR="00082040" w:rsidRPr="00A30882" w:rsidRDefault="00082040" w:rsidP="00082040">
      <w:pPr>
        <w:pStyle w:val="Sourcewithforeground"/>
        <w:jc w:val="left"/>
      </w:pPr>
      <w:r w:rsidRPr="00A30882">
        <w:t>        $method_name = 'ReceiveMessage2';                               </w:t>
      </w:r>
    </w:p>
    <w:p w14:paraId="1389B184" w14:textId="77777777" w:rsidR="00082040" w:rsidRPr="00A30882" w:rsidRDefault="00082040" w:rsidP="00082040">
      <w:pPr>
        <w:pStyle w:val="Sourcewithforeground"/>
        <w:jc w:val="left"/>
      </w:pPr>
      <w:r w:rsidRPr="00A30882">
        <w:t>        $result2 = $service-&gt;__soapCall($method_name, array($req_message));</w:t>
      </w:r>
    </w:p>
    <w:p w14:paraId="246BD877" w14:textId="77777777" w:rsidR="00082040" w:rsidRPr="00A30882" w:rsidRDefault="00082040" w:rsidP="00082040">
      <w:pPr>
        <w:pStyle w:val="Sourcewithforeground"/>
        <w:jc w:val="left"/>
      </w:pPr>
      <w:r w:rsidRPr="00A30882">
        <w:t>        $ms-&gt;addServiceCallMilestone($service, $DIT_WCF_service_addr, $method_name);</w:t>
      </w:r>
    </w:p>
    <w:p w14:paraId="585C19F5" w14:textId="77777777" w:rsidR="00082040" w:rsidRPr="00A30882" w:rsidRDefault="00082040" w:rsidP="00082040">
      <w:pPr>
        <w:pStyle w:val="Sourcewithforeground"/>
        <w:jc w:val="left"/>
      </w:pPr>
      <w:r w:rsidRPr="00A30882">
        <w:t>        </w:t>
      </w:r>
    </w:p>
    <w:p w14:paraId="605CA5D7" w14:textId="77777777" w:rsidR="00082040" w:rsidRPr="00A30882" w:rsidRDefault="00082040" w:rsidP="00082040">
      <w:pPr>
        <w:pStyle w:val="Sourcewithforeground"/>
        <w:jc w:val="left"/>
      </w:pPr>
      <w:r w:rsidRPr="00A30882">
        <w:t>        //</w:t>
      </w:r>
      <w:proofErr w:type="spellStart"/>
      <w:r w:rsidRPr="00A30882">
        <w:t>if</w:t>
      </w:r>
      <w:proofErr w:type="spellEnd"/>
      <w:r w:rsidRPr="00A30882">
        <w:t> </w:t>
      </w:r>
      <w:proofErr w:type="spellStart"/>
      <w:r w:rsidRPr="00A30882">
        <w:t>there</w:t>
      </w:r>
      <w:proofErr w:type="spellEnd"/>
      <w:r w:rsidRPr="00A30882">
        <w:t> </w:t>
      </w:r>
      <w:proofErr w:type="spellStart"/>
      <w:r w:rsidRPr="00A30882">
        <w:t>are</w:t>
      </w:r>
      <w:proofErr w:type="spellEnd"/>
      <w:r w:rsidRPr="00A30882">
        <w:t> </w:t>
      </w:r>
      <w:proofErr w:type="spellStart"/>
      <w:r w:rsidRPr="00A30882">
        <w:t>messages</w:t>
      </w:r>
      <w:proofErr w:type="spellEnd"/>
    </w:p>
    <w:p w14:paraId="5D532124" w14:textId="77777777" w:rsidR="00082040" w:rsidRPr="00A30882" w:rsidRDefault="00082040" w:rsidP="00082040">
      <w:pPr>
        <w:pStyle w:val="Sourcewithforeground"/>
        <w:jc w:val="left"/>
      </w:pPr>
      <w:r w:rsidRPr="00A30882">
        <w:t>        if($result2-&gt;MessageResponse != null &amp;&amp; sizeof($result2-&gt;MessageResponse) &gt; 0) {</w:t>
      </w:r>
    </w:p>
    <w:p w14:paraId="592B3B77" w14:textId="77777777" w:rsidR="00082040" w:rsidRPr="00A30882" w:rsidRDefault="00082040" w:rsidP="00082040">
      <w:pPr>
        <w:pStyle w:val="Sourcewithforeground"/>
        <w:jc w:val="left"/>
      </w:pPr>
      <w:r w:rsidRPr="00A30882">
        <w:t>            //</w:t>
      </w:r>
      <w:proofErr w:type="spellStart"/>
      <w:r w:rsidRPr="00A30882">
        <w:t>iterating</w:t>
      </w:r>
      <w:proofErr w:type="spellEnd"/>
      <w:r w:rsidRPr="00A30882">
        <w:t> </w:t>
      </w:r>
      <w:proofErr w:type="spellStart"/>
      <w:r w:rsidRPr="00A30882">
        <w:t>over</w:t>
      </w:r>
      <w:proofErr w:type="spellEnd"/>
      <w:r w:rsidRPr="00A30882">
        <w:t> </w:t>
      </w:r>
      <w:proofErr w:type="spellStart"/>
      <w:r w:rsidRPr="00A30882">
        <w:t>message</w:t>
      </w:r>
      <w:proofErr w:type="spellEnd"/>
      <w:r w:rsidRPr="00A30882">
        <w:t> </w:t>
      </w:r>
      <w:proofErr w:type="spellStart"/>
      <w:r w:rsidRPr="00A30882">
        <w:t>list</w:t>
      </w:r>
      <w:proofErr w:type="spellEnd"/>
    </w:p>
    <w:p w14:paraId="6A9538D1" w14:textId="77777777" w:rsidR="00082040" w:rsidRPr="00A30882" w:rsidRDefault="00082040" w:rsidP="00082040">
      <w:pPr>
        <w:pStyle w:val="Sourcewithforeground"/>
        <w:jc w:val="left"/>
      </w:pPr>
      <w:r w:rsidRPr="00A30882">
        <w:t>            $i = 0;</w:t>
      </w:r>
    </w:p>
    <w:p w14:paraId="79B19C0A" w14:textId="77777777" w:rsidR="00082040" w:rsidRPr="00A30882" w:rsidRDefault="00082040" w:rsidP="00082040">
      <w:pPr>
        <w:pStyle w:val="Sourcewithforeground"/>
        <w:jc w:val="left"/>
      </w:pPr>
    </w:p>
    <w:p w14:paraId="2DBC1DFA" w14:textId="77777777" w:rsidR="00082040" w:rsidRPr="00A30882" w:rsidRDefault="00082040" w:rsidP="00082040">
      <w:pPr>
        <w:pStyle w:val="Sourcewithforeground"/>
        <w:jc w:val="left"/>
      </w:pPr>
      <w:r w:rsidRPr="00A30882">
        <w:t>            </w:t>
      </w:r>
      <w:proofErr w:type="spellStart"/>
      <w:r w:rsidRPr="00A30882">
        <w:t>foreach</w:t>
      </w:r>
      <w:proofErr w:type="spellEnd"/>
      <w:r w:rsidRPr="00A30882">
        <w:t> ($result2-&gt;</w:t>
      </w:r>
      <w:proofErr w:type="spellStart"/>
      <w:r w:rsidRPr="00A30882">
        <w:t>MessageResponse</w:t>
      </w:r>
      <w:proofErr w:type="spellEnd"/>
      <w:r w:rsidRPr="00A30882">
        <w:t> </w:t>
      </w:r>
      <w:proofErr w:type="spellStart"/>
      <w:r w:rsidRPr="00A30882">
        <w:t>as</w:t>
      </w:r>
      <w:proofErr w:type="spellEnd"/>
      <w:r w:rsidRPr="00A30882">
        <w:t> $</w:t>
      </w:r>
      <w:proofErr w:type="spellStart"/>
      <w:r w:rsidRPr="00A30882">
        <w:t>message</w:t>
      </w:r>
      <w:proofErr w:type="spellEnd"/>
      <w:r w:rsidRPr="00A30882">
        <w:t>) {</w:t>
      </w:r>
    </w:p>
    <w:p w14:paraId="24D6BA7E" w14:textId="77777777" w:rsidR="00082040" w:rsidRPr="00A30882" w:rsidRDefault="00082040" w:rsidP="00082040">
      <w:pPr>
        <w:pStyle w:val="Sourcewithforeground"/>
        <w:jc w:val="left"/>
      </w:pPr>
      <w:r w:rsidRPr="00A30882">
        <w:t>                //</w:t>
      </w:r>
      <w:proofErr w:type="spellStart"/>
      <w:r w:rsidRPr="00A30882">
        <w:t>deleting</w:t>
      </w:r>
      <w:proofErr w:type="spellEnd"/>
      <w:r w:rsidRPr="00A30882">
        <w:t> </w:t>
      </w:r>
      <w:proofErr w:type="spellStart"/>
      <w:r w:rsidRPr="00A30882">
        <w:t>only</w:t>
      </w:r>
      <w:proofErr w:type="spellEnd"/>
      <w:r w:rsidRPr="00A30882">
        <w:t> 5 first </w:t>
      </w:r>
      <w:proofErr w:type="spellStart"/>
      <w:r w:rsidRPr="00A30882">
        <w:t>messages</w:t>
      </w:r>
      <w:proofErr w:type="spellEnd"/>
      <w:r w:rsidRPr="00A30882">
        <w:t> </w:t>
      </w:r>
      <w:proofErr w:type="spellStart"/>
      <w:r w:rsidRPr="00A30882">
        <w:t>if</w:t>
      </w:r>
      <w:proofErr w:type="spellEnd"/>
      <w:r w:rsidRPr="00A30882">
        <w:t> </w:t>
      </w:r>
      <w:proofErr w:type="spellStart"/>
      <w:r w:rsidRPr="00A30882">
        <w:t>more</w:t>
      </w:r>
      <w:proofErr w:type="spellEnd"/>
      <w:r w:rsidRPr="00A30882">
        <w:t> </w:t>
      </w:r>
      <w:proofErr w:type="spellStart"/>
      <w:r w:rsidRPr="00A30882">
        <w:t>exist</w:t>
      </w:r>
      <w:proofErr w:type="spellEnd"/>
    </w:p>
    <w:p w14:paraId="5CBD2FDD" w14:textId="77777777" w:rsidR="00082040" w:rsidRPr="00A30882" w:rsidRDefault="00082040" w:rsidP="00082040">
      <w:pPr>
        <w:pStyle w:val="Sourcewithforeground"/>
        <w:jc w:val="left"/>
      </w:pPr>
      <w:r w:rsidRPr="00A30882">
        <w:t>                $i++;</w:t>
      </w:r>
    </w:p>
    <w:p w14:paraId="60E2250C" w14:textId="77777777" w:rsidR="00082040" w:rsidRPr="00A30882" w:rsidRDefault="00082040" w:rsidP="00082040">
      <w:pPr>
        <w:pStyle w:val="Sourcewithforeground"/>
        <w:jc w:val="left"/>
      </w:pPr>
      <w:r w:rsidRPr="00A30882">
        <w:t>                </w:t>
      </w:r>
      <w:proofErr w:type="spellStart"/>
      <w:r w:rsidRPr="00A30882">
        <w:t>if</w:t>
      </w:r>
      <w:proofErr w:type="spellEnd"/>
      <w:r w:rsidRPr="00A30882">
        <w:t>($i &gt; 5) </w:t>
      </w:r>
      <w:proofErr w:type="spellStart"/>
      <w:r w:rsidRPr="00A30882">
        <w:t>break</w:t>
      </w:r>
      <w:proofErr w:type="spellEnd"/>
      <w:r w:rsidRPr="00A30882">
        <w:t>;</w:t>
      </w:r>
    </w:p>
    <w:p w14:paraId="5EB42F8C" w14:textId="77777777" w:rsidR="00082040" w:rsidRPr="00A30882" w:rsidRDefault="00082040" w:rsidP="00082040">
      <w:pPr>
        <w:pStyle w:val="Sourcewithforeground"/>
        <w:jc w:val="left"/>
      </w:pPr>
      <w:r w:rsidRPr="00A30882">
        <w:t>                </w:t>
      </w:r>
    </w:p>
    <w:p w14:paraId="4191072B" w14:textId="77777777" w:rsidR="00082040" w:rsidRPr="00A30882" w:rsidRDefault="00082040" w:rsidP="00082040">
      <w:pPr>
        <w:pStyle w:val="Sourcewithforeground"/>
        <w:jc w:val="left"/>
      </w:pPr>
      <w:r w:rsidRPr="00A30882">
        <w:t>                $</w:t>
      </w:r>
      <w:proofErr w:type="spellStart"/>
      <w:r w:rsidRPr="00A30882">
        <w:t>req</w:t>
      </w:r>
      <w:proofErr w:type="spellEnd"/>
      <w:r w:rsidRPr="00A30882">
        <w:t> = </w:t>
      </w:r>
      <w:proofErr w:type="spellStart"/>
      <w:r w:rsidRPr="00A30882">
        <w:t>array</w:t>
      </w:r>
      <w:proofErr w:type="spellEnd"/>
      <w:r w:rsidRPr="00A30882">
        <w:t>(</w:t>
      </w:r>
    </w:p>
    <w:p w14:paraId="73CCD961" w14:textId="77777777" w:rsidR="00082040" w:rsidRPr="00A30882" w:rsidRDefault="00082040" w:rsidP="00082040">
      <w:pPr>
        <w:pStyle w:val="Sourcewithforeground"/>
        <w:jc w:val="left"/>
      </w:pPr>
      <w:r w:rsidRPr="00A30882">
        <w:t>                    '</w:t>
      </w:r>
      <w:proofErr w:type="spellStart"/>
      <w:r w:rsidRPr="00A30882">
        <w:t>MessageRequest</w:t>
      </w:r>
      <w:proofErr w:type="spellEnd"/>
      <w:r w:rsidRPr="00A30882">
        <w:t>' =&gt; </w:t>
      </w:r>
      <w:proofErr w:type="spellStart"/>
      <w:r w:rsidRPr="00A30882">
        <w:t>array</w:t>
      </w:r>
      <w:proofErr w:type="spellEnd"/>
      <w:r w:rsidRPr="00A30882">
        <w:t>(</w:t>
      </w:r>
    </w:p>
    <w:p w14:paraId="14BC5980" w14:textId="77777777" w:rsidR="00082040" w:rsidRPr="00A30882" w:rsidRDefault="00082040" w:rsidP="00082040">
      <w:pPr>
        <w:pStyle w:val="Sourcewithforeground"/>
        <w:jc w:val="left"/>
      </w:pPr>
      <w:r w:rsidRPr="00A30882">
        <w:t>                        '</w:t>
      </w:r>
      <w:proofErr w:type="spellStart"/>
      <w:r w:rsidRPr="00A30882">
        <w:t>MessageID</w:t>
      </w:r>
      <w:proofErr w:type="spellEnd"/>
      <w:r w:rsidRPr="00A30882">
        <w:t>' =&gt; $</w:t>
      </w:r>
      <w:proofErr w:type="spellStart"/>
      <w:r w:rsidRPr="00A30882">
        <w:t>message</w:t>
      </w:r>
      <w:proofErr w:type="spellEnd"/>
      <w:r w:rsidRPr="00A30882">
        <w:t>-&gt;</w:t>
      </w:r>
      <w:proofErr w:type="spellStart"/>
      <w:r w:rsidRPr="00A30882">
        <w:t>MessageID</w:t>
      </w:r>
      <w:proofErr w:type="spellEnd"/>
    </w:p>
    <w:p w14:paraId="18C22F56" w14:textId="77777777" w:rsidR="00082040" w:rsidRPr="00A30882" w:rsidRDefault="00082040" w:rsidP="00082040">
      <w:pPr>
        <w:pStyle w:val="Sourcewithforeground"/>
        <w:jc w:val="left"/>
      </w:pPr>
      <w:r w:rsidRPr="00A30882">
        <w:t>                    )</w:t>
      </w:r>
    </w:p>
    <w:p w14:paraId="6C9EB3AE" w14:textId="77777777" w:rsidR="00082040" w:rsidRPr="00A30882" w:rsidRDefault="00082040" w:rsidP="00082040">
      <w:pPr>
        <w:pStyle w:val="Sourcewithforeground"/>
        <w:jc w:val="left"/>
      </w:pPr>
      <w:r w:rsidRPr="00A30882">
        <w:t>                );</w:t>
      </w:r>
    </w:p>
    <w:p w14:paraId="1F601851" w14:textId="77777777" w:rsidR="00082040" w:rsidRPr="00A30882" w:rsidRDefault="00082040" w:rsidP="00082040">
      <w:pPr>
        <w:pStyle w:val="Sourcewithforeground"/>
        <w:jc w:val="left"/>
      </w:pPr>
      <w:r w:rsidRPr="00A30882">
        <w:lastRenderedPageBreak/>
        <w:t>            </w:t>
      </w:r>
    </w:p>
    <w:p w14:paraId="4491A9E0" w14:textId="77777777" w:rsidR="00082040" w:rsidRPr="00A30882" w:rsidRDefault="00082040" w:rsidP="00082040">
      <w:pPr>
        <w:pStyle w:val="Sourcewithforeground"/>
        <w:jc w:val="left"/>
      </w:pPr>
      <w:r w:rsidRPr="00A30882">
        <w:t>                //</w:t>
      </w:r>
      <w:proofErr w:type="spellStart"/>
      <w:r w:rsidRPr="00A30882">
        <w:t>deleting</w:t>
      </w:r>
      <w:proofErr w:type="spellEnd"/>
      <w:r w:rsidRPr="00A30882">
        <w:t> </w:t>
      </w:r>
      <w:proofErr w:type="spellStart"/>
      <w:r w:rsidRPr="00A30882">
        <w:t>messages</w:t>
      </w:r>
      <w:proofErr w:type="spellEnd"/>
    </w:p>
    <w:p w14:paraId="232ED709" w14:textId="77777777" w:rsidR="00082040" w:rsidRPr="00A30882" w:rsidRDefault="00082040" w:rsidP="00082040">
      <w:pPr>
        <w:pStyle w:val="Sourcewithforeground"/>
        <w:jc w:val="left"/>
      </w:pPr>
      <w:r w:rsidRPr="00A30882">
        <w:t>                $method_name = 'DeleteMessage';                             </w:t>
      </w:r>
    </w:p>
    <w:p w14:paraId="56FC33E2" w14:textId="77777777" w:rsidR="00082040" w:rsidRPr="00A30882" w:rsidRDefault="00082040" w:rsidP="00082040">
      <w:pPr>
        <w:pStyle w:val="Sourcewithforeground"/>
        <w:jc w:val="left"/>
      </w:pPr>
      <w:r w:rsidRPr="00A30882">
        <w:t>                $result2 = $service-&gt;__soapCall($method_name, array($req));</w:t>
      </w:r>
    </w:p>
    <w:p w14:paraId="245F471C" w14:textId="77777777" w:rsidR="00082040" w:rsidRPr="00A30882" w:rsidRDefault="00082040" w:rsidP="00082040">
      <w:pPr>
        <w:pStyle w:val="Sourcewithforeground"/>
        <w:jc w:val="left"/>
      </w:pPr>
      <w:r w:rsidRPr="00A30882">
        <w:t>                $ms-&gt;addServiceCallMilestone($service, $DIT_WCF_service_addr, $method_name);</w:t>
      </w:r>
    </w:p>
    <w:p w14:paraId="7637C720" w14:textId="77777777" w:rsidR="00082040" w:rsidRPr="00A30882" w:rsidRDefault="00082040" w:rsidP="00082040">
      <w:pPr>
        <w:pStyle w:val="Sourcewithforeground"/>
        <w:jc w:val="left"/>
      </w:pPr>
      <w:r w:rsidRPr="00A30882">
        <w:t>            }</w:t>
      </w:r>
    </w:p>
    <w:p w14:paraId="54DEFB2E" w14:textId="77777777" w:rsidR="00082040" w:rsidRPr="00A30882" w:rsidRDefault="00082040" w:rsidP="00082040">
      <w:pPr>
        <w:pStyle w:val="Sourcewithforeground"/>
        <w:jc w:val="left"/>
      </w:pPr>
      <w:r w:rsidRPr="00A30882">
        <w:t>        }</w:t>
      </w:r>
    </w:p>
    <w:p w14:paraId="0956E490" w14:textId="77777777" w:rsidR="00082040" w:rsidRPr="00A30882" w:rsidRDefault="00082040" w:rsidP="00082040">
      <w:pPr>
        <w:pStyle w:val="Sourcewithforeground"/>
        <w:jc w:val="left"/>
      </w:pPr>
      <w:r w:rsidRPr="00A30882">
        <w:t>    }</w:t>
      </w:r>
    </w:p>
    <w:p w14:paraId="658B1B69" w14:textId="77777777" w:rsidR="00082040" w:rsidRPr="00A30882" w:rsidRDefault="00082040" w:rsidP="00082040">
      <w:pPr>
        <w:pStyle w:val="Sourcewithforeground"/>
        <w:jc w:val="left"/>
      </w:pPr>
      <w:r w:rsidRPr="00A30882">
        <w:t>    </w:t>
      </w:r>
    </w:p>
    <w:p w14:paraId="24A786B4" w14:textId="77777777" w:rsidR="00082040" w:rsidRPr="00A30882" w:rsidRDefault="00082040" w:rsidP="00082040">
      <w:pPr>
        <w:pStyle w:val="Sourcewithforeground"/>
        <w:jc w:val="left"/>
      </w:pPr>
      <w:r w:rsidRPr="00A30882">
        <w:t>    </w:t>
      </w:r>
    </w:p>
    <w:p w14:paraId="49E76F06" w14:textId="77777777" w:rsidR="00082040" w:rsidRPr="00A30882" w:rsidRDefault="00082040" w:rsidP="00082040">
      <w:pPr>
        <w:pStyle w:val="Sourcewithforeground"/>
        <w:jc w:val="left"/>
      </w:pPr>
      <w:r w:rsidRPr="00A30882">
        <w:t>    </w:t>
      </w:r>
    </w:p>
    <w:p w14:paraId="4E9B0588" w14:textId="77777777" w:rsidR="00082040" w:rsidRPr="00A30882" w:rsidRDefault="00082040" w:rsidP="00082040">
      <w:pPr>
        <w:pStyle w:val="Sourcewithforeground"/>
        <w:jc w:val="left"/>
      </w:pPr>
      <w:r w:rsidRPr="00A30882">
        <w:t>    $ms-&gt;</w:t>
      </w:r>
      <w:proofErr w:type="spellStart"/>
      <w:r w:rsidRPr="00A30882">
        <w:t>fromatXML</w:t>
      </w:r>
      <w:proofErr w:type="spellEnd"/>
      <w:r w:rsidRPr="00A30882">
        <w:t>();</w:t>
      </w:r>
    </w:p>
    <w:p w14:paraId="2C300FC5" w14:textId="77777777" w:rsidR="00082040" w:rsidRPr="00A30882" w:rsidRDefault="00082040" w:rsidP="00082040">
      <w:pPr>
        <w:pStyle w:val="Sourcewithforeground"/>
        <w:jc w:val="left"/>
      </w:pPr>
      <w:r w:rsidRPr="00A30882">
        <w:t>    </w:t>
      </w:r>
      <w:proofErr w:type="spellStart"/>
      <w:r w:rsidRPr="00A30882">
        <w:t>echo</w:t>
      </w:r>
      <w:proofErr w:type="spellEnd"/>
      <w:r w:rsidRPr="00A30882">
        <w:t> $ms-&gt;</w:t>
      </w:r>
      <w:proofErr w:type="spellStart"/>
      <w:r w:rsidRPr="00A30882">
        <w:t>getJSON</w:t>
      </w:r>
      <w:proofErr w:type="spellEnd"/>
      <w:r w:rsidRPr="00A30882">
        <w:t>();</w:t>
      </w:r>
    </w:p>
    <w:p w14:paraId="4AD9B87B" w14:textId="77777777" w:rsidR="00082040" w:rsidRPr="00A30882" w:rsidRDefault="00082040" w:rsidP="00082040">
      <w:pPr>
        <w:pStyle w:val="Sourcewithforeground"/>
        <w:jc w:val="left"/>
      </w:pPr>
      <w:r w:rsidRPr="00A30882">
        <w:t>    </w:t>
      </w:r>
    </w:p>
    <w:p w14:paraId="1D871E34" w14:textId="77777777" w:rsidR="00082040" w:rsidRPr="00A30882" w:rsidRDefault="00082040" w:rsidP="00082040">
      <w:pPr>
        <w:pStyle w:val="Sourcewithforeground"/>
        <w:jc w:val="left"/>
      </w:pPr>
      <w:r w:rsidRPr="00A30882">
        <w:t>} </w:t>
      </w:r>
      <w:proofErr w:type="spellStart"/>
      <w:r w:rsidRPr="00A30882">
        <w:t>catch</w:t>
      </w:r>
      <w:proofErr w:type="spellEnd"/>
      <w:r w:rsidRPr="00A30882">
        <w:t> (</w:t>
      </w:r>
      <w:proofErr w:type="spellStart"/>
      <w:r w:rsidRPr="00A30882">
        <w:t>SoapFault</w:t>
      </w:r>
      <w:proofErr w:type="spellEnd"/>
      <w:r w:rsidRPr="00A30882">
        <w:t> $</w:t>
      </w:r>
      <w:proofErr w:type="spellStart"/>
      <w:r w:rsidRPr="00A30882">
        <w:t>fault</w:t>
      </w:r>
      <w:proofErr w:type="spellEnd"/>
      <w:r w:rsidRPr="00A30882">
        <w:t>) {</w:t>
      </w:r>
    </w:p>
    <w:p w14:paraId="639E6A5C" w14:textId="77777777" w:rsidR="00082040" w:rsidRPr="00A30882" w:rsidRDefault="00082040" w:rsidP="00082040">
      <w:pPr>
        <w:pStyle w:val="Sourcewithforeground"/>
        <w:jc w:val="left"/>
      </w:pPr>
      <w:r w:rsidRPr="00A30882">
        <w:t>    </w:t>
      </w:r>
      <w:proofErr w:type="spellStart"/>
      <w:r w:rsidRPr="00A30882">
        <w:t>echo</w:t>
      </w:r>
      <w:proofErr w:type="spellEnd"/>
      <w:r w:rsidRPr="00A30882">
        <w:t> $</w:t>
      </w:r>
      <w:proofErr w:type="spellStart"/>
      <w:r w:rsidRPr="00A30882">
        <w:t>fault</w:t>
      </w:r>
      <w:proofErr w:type="spellEnd"/>
      <w:r w:rsidRPr="00A30882">
        <w:t>;</w:t>
      </w:r>
    </w:p>
    <w:p w14:paraId="4F633179" w14:textId="77777777" w:rsidR="00082040" w:rsidRPr="00A30882" w:rsidRDefault="00082040" w:rsidP="00082040">
      <w:pPr>
        <w:pStyle w:val="Sourcewithforeground"/>
        <w:jc w:val="left"/>
      </w:pPr>
      <w:r w:rsidRPr="00A30882">
        <w:t>}</w:t>
      </w:r>
    </w:p>
    <w:p w14:paraId="2B6DD7EF" w14:textId="77777777" w:rsidR="00082040" w:rsidRPr="00A30882" w:rsidRDefault="00082040" w:rsidP="00082040">
      <w:pPr>
        <w:pStyle w:val="Sourcewithforeground"/>
        <w:jc w:val="left"/>
      </w:pPr>
      <w:r w:rsidRPr="00A30882">
        <w:t>} </w:t>
      </w:r>
      <w:proofErr w:type="spellStart"/>
      <w:r w:rsidRPr="00A30882">
        <w:t>catch</w:t>
      </w:r>
      <w:proofErr w:type="spellEnd"/>
      <w:r w:rsidRPr="00A30882">
        <w:t> (</w:t>
      </w:r>
      <w:proofErr w:type="spellStart"/>
      <w:r w:rsidRPr="00A30882">
        <w:t>Exception</w:t>
      </w:r>
      <w:proofErr w:type="spellEnd"/>
      <w:r w:rsidRPr="00A30882">
        <w:t> $</w:t>
      </w:r>
      <w:proofErr w:type="spellStart"/>
      <w:r w:rsidRPr="00A30882">
        <w:t>ex</w:t>
      </w:r>
      <w:proofErr w:type="spellEnd"/>
      <w:r w:rsidRPr="00A30882">
        <w:t>)  {</w:t>
      </w:r>
    </w:p>
    <w:p w14:paraId="3001B1A9" w14:textId="77777777" w:rsidR="00082040" w:rsidRPr="00A30882" w:rsidRDefault="00082040" w:rsidP="00082040">
      <w:pPr>
        <w:pStyle w:val="Sourcewithforeground"/>
        <w:jc w:val="left"/>
      </w:pPr>
      <w:r w:rsidRPr="00A30882">
        <w:t>    </w:t>
      </w:r>
      <w:proofErr w:type="spellStart"/>
      <w:r w:rsidRPr="00A30882">
        <w:t>var_dump</w:t>
      </w:r>
      <w:proofErr w:type="spellEnd"/>
      <w:r w:rsidRPr="00A30882">
        <w:t>($</w:t>
      </w:r>
      <w:proofErr w:type="spellStart"/>
      <w:r w:rsidRPr="00A30882">
        <w:t>ex</w:t>
      </w:r>
      <w:proofErr w:type="spellEnd"/>
      <w:r w:rsidRPr="00A30882">
        <w:t>);</w:t>
      </w:r>
    </w:p>
    <w:p w14:paraId="4C095EF6" w14:textId="77777777" w:rsidR="00082040" w:rsidRPr="00A30882" w:rsidRDefault="00082040" w:rsidP="00082040">
      <w:pPr>
        <w:pStyle w:val="Sourcewithforeground"/>
        <w:jc w:val="left"/>
      </w:pPr>
      <w:r w:rsidRPr="00A30882">
        <w:t>}</w:t>
      </w:r>
    </w:p>
    <w:p w14:paraId="2F21B9B2" w14:textId="13160018" w:rsidR="00082040" w:rsidRPr="00A30882" w:rsidRDefault="00082040" w:rsidP="00082040">
      <w:pPr>
        <w:pStyle w:val="Sourcewithforeground"/>
        <w:jc w:val="left"/>
      </w:pPr>
      <w:r w:rsidRPr="00A30882">
        <w:t>?&gt;</w:t>
      </w:r>
    </w:p>
    <w:p w14:paraId="4A098635" w14:textId="33AF7F54" w:rsidR="00EF560B" w:rsidRPr="00A30882" w:rsidRDefault="00EF560B" w:rsidP="00EF560B">
      <w:pPr>
        <w:pStyle w:val="Heading4"/>
      </w:pPr>
      <w:bookmarkStart w:id="191" w:name="_Toc110419742"/>
      <w:r w:rsidRPr="00A30882">
        <w:t>Ziņojuma ACK statusa maiņa (</w:t>
      </w:r>
      <w:proofErr w:type="spellStart"/>
      <w:r w:rsidRPr="00A30882">
        <w:t>ACKStatusChange</w:t>
      </w:r>
      <w:proofErr w:type="spellEnd"/>
      <w:r w:rsidRPr="00A30882">
        <w:t>)</w:t>
      </w:r>
      <w:bookmarkEnd w:id="191"/>
    </w:p>
    <w:p w14:paraId="1EEAB194" w14:textId="77777777" w:rsidR="00141CCE" w:rsidRPr="00A30882" w:rsidRDefault="00141CCE" w:rsidP="00141CCE">
      <w:pPr>
        <w:pStyle w:val="Sourcewithforeground"/>
        <w:jc w:val="left"/>
      </w:pPr>
      <w:r w:rsidRPr="00A30882">
        <w:t>&lt;?</w:t>
      </w:r>
      <w:proofErr w:type="spellStart"/>
      <w:r w:rsidRPr="00A30882">
        <w:t>php</w:t>
      </w:r>
      <w:proofErr w:type="spellEnd"/>
    </w:p>
    <w:p w14:paraId="2CAB3DAE" w14:textId="77777777" w:rsidR="00141CCE" w:rsidRPr="00A30882" w:rsidRDefault="00141CCE" w:rsidP="00141CCE">
      <w:pPr>
        <w:pStyle w:val="Sourcewithforeground"/>
        <w:jc w:val="left"/>
      </w:pPr>
      <w:proofErr w:type="spellStart"/>
      <w:r w:rsidRPr="00A30882">
        <w:t>header</w:t>
      </w:r>
      <w:proofErr w:type="spellEnd"/>
      <w:r w:rsidRPr="00A30882">
        <w:t>("</w:t>
      </w:r>
      <w:proofErr w:type="spellStart"/>
      <w:r w:rsidRPr="00A30882">
        <w:t>Content-Type</w:t>
      </w:r>
      <w:proofErr w:type="spellEnd"/>
      <w:r w:rsidRPr="00A30882">
        <w:t>: </w:t>
      </w:r>
      <w:proofErr w:type="spellStart"/>
      <w:r w:rsidRPr="00A30882">
        <w:t>application</w:t>
      </w:r>
      <w:proofErr w:type="spellEnd"/>
      <w:r w:rsidRPr="00A30882">
        <w:t>/</w:t>
      </w:r>
      <w:proofErr w:type="spellStart"/>
      <w:r w:rsidRPr="00A30882">
        <w:t>json</w:t>
      </w:r>
      <w:proofErr w:type="spellEnd"/>
      <w:r w:rsidRPr="00A30882">
        <w:t>; </w:t>
      </w:r>
      <w:proofErr w:type="spellStart"/>
      <w:r w:rsidRPr="00A30882">
        <w:t>charset</w:t>
      </w:r>
      <w:proofErr w:type="spellEnd"/>
      <w:r w:rsidRPr="00A30882">
        <w:t>=UTF-8");</w:t>
      </w:r>
    </w:p>
    <w:p w14:paraId="4069F78E" w14:textId="77777777" w:rsidR="00141CCE" w:rsidRPr="00A30882" w:rsidRDefault="00141CCE" w:rsidP="00141CCE">
      <w:pPr>
        <w:pStyle w:val="Sourcewithforeground"/>
        <w:jc w:val="left"/>
      </w:pPr>
    </w:p>
    <w:p w14:paraId="3C4AD708" w14:textId="77777777" w:rsidR="00141CCE" w:rsidRPr="00A30882" w:rsidRDefault="00141CCE" w:rsidP="00141CCE">
      <w:pPr>
        <w:pStyle w:val="Sourcewithforeground"/>
        <w:jc w:val="left"/>
      </w:pPr>
      <w:proofErr w:type="spellStart"/>
      <w:r w:rsidRPr="00A30882">
        <w:t>require_once</w:t>
      </w:r>
      <w:proofErr w:type="spellEnd"/>
      <w:r w:rsidRPr="00A30882">
        <w:t>('</w:t>
      </w:r>
      <w:proofErr w:type="spellStart"/>
      <w:r w:rsidRPr="00A30882">
        <w:t>lib</w:t>
      </w:r>
      <w:proofErr w:type="spellEnd"/>
      <w:r w:rsidRPr="00A30882">
        <w:t>/</w:t>
      </w:r>
      <w:proofErr w:type="spellStart"/>
      <w:r w:rsidRPr="00A30882">
        <w:t>milestone.php</w:t>
      </w:r>
      <w:proofErr w:type="spellEnd"/>
      <w:r w:rsidRPr="00A30882">
        <w:t>'); </w:t>
      </w:r>
    </w:p>
    <w:p w14:paraId="1E281C95" w14:textId="77777777" w:rsidR="00141CCE" w:rsidRPr="00A30882" w:rsidRDefault="00141CCE" w:rsidP="00141CCE">
      <w:pPr>
        <w:pStyle w:val="Sourcewithforeground"/>
        <w:jc w:val="left"/>
      </w:pPr>
      <w:proofErr w:type="spellStart"/>
      <w:r w:rsidRPr="00A30882">
        <w:t>require_once</w:t>
      </w:r>
      <w:proofErr w:type="spellEnd"/>
      <w:r w:rsidRPr="00A30882">
        <w:t>('</w:t>
      </w:r>
      <w:proofErr w:type="spellStart"/>
      <w:r w:rsidRPr="00A30882">
        <w:t>client.my.php</w:t>
      </w:r>
      <w:proofErr w:type="spellEnd"/>
      <w:r w:rsidRPr="00A30882">
        <w:t>');</w:t>
      </w:r>
    </w:p>
    <w:p w14:paraId="03DD4F55" w14:textId="77777777" w:rsidR="00141CCE" w:rsidRPr="00A30882" w:rsidRDefault="00141CCE" w:rsidP="00141CCE">
      <w:pPr>
        <w:pStyle w:val="Sourcewithforeground"/>
        <w:jc w:val="left"/>
      </w:pPr>
    </w:p>
    <w:p w14:paraId="5C392321" w14:textId="77777777" w:rsidR="00141CCE" w:rsidRPr="00A30882" w:rsidRDefault="00141CCE" w:rsidP="00141CCE">
      <w:pPr>
        <w:pStyle w:val="Sourcewithforeground"/>
        <w:jc w:val="left"/>
      </w:pPr>
      <w:proofErr w:type="spellStart"/>
      <w:r w:rsidRPr="00A30882">
        <w:t>require_once</w:t>
      </w:r>
      <w:proofErr w:type="spellEnd"/>
      <w:r w:rsidRPr="00A30882">
        <w:t>('</w:t>
      </w:r>
      <w:proofErr w:type="spellStart"/>
      <w:r w:rsidRPr="00A30882">
        <w:t>config.php</w:t>
      </w:r>
      <w:proofErr w:type="spellEnd"/>
      <w:r w:rsidRPr="00A30882">
        <w:t>');</w:t>
      </w:r>
    </w:p>
    <w:p w14:paraId="17058C1F" w14:textId="77777777" w:rsidR="00141CCE" w:rsidRPr="00A30882" w:rsidRDefault="00141CCE" w:rsidP="00141CCE">
      <w:pPr>
        <w:pStyle w:val="Sourcewithforeground"/>
        <w:jc w:val="left"/>
      </w:pPr>
    </w:p>
    <w:p w14:paraId="4ADD40A7" w14:textId="77777777" w:rsidR="00141CCE" w:rsidRPr="00A30882" w:rsidRDefault="00141CCE" w:rsidP="00141CCE">
      <w:pPr>
        <w:pStyle w:val="Sourcewithforeground"/>
        <w:jc w:val="left"/>
      </w:pPr>
      <w:r w:rsidRPr="00A30882">
        <w:t>$</w:t>
      </w:r>
      <w:proofErr w:type="spellStart"/>
      <w:r w:rsidRPr="00A30882">
        <w:t>sts</w:t>
      </w:r>
      <w:proofErr w:type="spellEnd"/>
      <w:r w:rsidRPr="00A30882">
        <w:t> = </w:t>
      </w:r>
      <w:proofErr w:type="spellStart"/>
      <w:r w:rsidRPr="00A30882">
        <w:t>new</w:t>
      </w:r>
      <w:proofErr w:type="spellEnd"/>
      <w:r w:rsidRPr="00A30882">
        <w:t> </w:t>
      </w:r>
      <w:proofErr w:type="spellStart"/>
      <w:r w:rsidRPr="00A30882">
        <w:t>STSClient</w:t>
      </w:r>
      <w:proofErr w:type="spellEnd"/>
      <w:r w:rsidRPr="00A30882">
        <w:t>(NULL, </w:t>
      </w:r>
      <w:proofErr w:type="spellStart"/>
      <w:r w:rsidRPr="00A30882">
        <w:t>array</w:t>
      </w:r>
      <w:proofErr w:type="spellEnd"/>
      <w:r w:rsidRPr="00A30882">
        <w:t>(</w:t>
      </w:r>
    </w:p>
    <w:p w14:paraId="250613C5" w14:textId="77777777" w:rsidR="00141CCE" w:rsidRPr="00A30882" w:rsidRDefault="00141CCE" w:rsidP="00141CCE">
      <w:pPr>
        <w:pStyle w:val="Sourcewithforeground"/>
        <w:jc w:val="left"/>
      </w:pPr>
      <w:r w:rsidRPr="00A30882">
        <w:t>                            '</w:t>
      </w:r>
      <w:proofErr w:type="spellStart"/>
      <w:r w:rsidRPr="00A30882">
        <w:t>trace</w:t>
      </w:r>
      <w:proofErr w:type="spellEnd"/>
      <w:r w:rsidRPr="00A30882">
        <w:t>' =&gt; 1,</w:t>
      </w:r>
    </w:p>
    <w:p w14:paraId="753142E2" w14:textId="77777777" w:rsidR="00141CCE" w:rsidRPr="00A30882" w:rsidRDefault="00141CCE" w:rsidP="00141CCE">
      <w:pPr>
        <w:pStyle w:val="Sourcewithforeground"/>
        <w:jc w:val="left"/>
      </w:pPr>
      <w:r w:rsidRPr="00A30882">
        <w:t>                            'location' =&gt; $sts_address.'/trust/13/certificatemixed',</w:t>
      </w:r>
    </w:p>
    <w:p w14:paraId="7DDFBB87" w14:textId="77777777" w:rsidR="00141CCE" w:rsidRPr="00A30882" w:rsidRDefault="00141CCE" w:rsidP="00141CCE">
      <w:pPr>
        <w:pStyle w:val="Sourcewithforeground"/>
        <w:jc w:val="left"/>
      </w:pPr>
      <w:r w:rsidRPr="00A30882">
        <w:t>                            'uri' =&gt; 'http://docs.oasis-open.org/ws-sx/ws-trust/200512',</w:t>
      </w:r>
    </w:p>
    <w:p w14:paraId="0B2A2BBF" w14:textId="77777777" w:rsidR="00141CCE" w:rsidRPr="00A30882" w:rsidRDefault="00141CCE" w:rsidP="00141CCE">
      <w:pPr>
        <w:pStyle w:val="Sourcewithforeground"/>
        <w:jc w:val="left"/>
      </w:pPr>
      <w:r w:rsidRPr="00A30882">
        <w:t>                            '</w:t>
      </w:r>
      <w:proofErr w:type="spellStart"/>
      <w:r w:rsidRPr="00A30882">
        <w:t>exceptions</w:t>
      </w:r>
      <w:proofErr w:type="spellEnd"/>
      <w:r w:rsidRPr="00A30882">
        <w:t>' =&gt; TRUE,</w:t>
      </w:r>
    </w:p>
    <w:p w14:paraId="6BDD020B" w14:textId="77777777" w:rsidR="00141CCE" w:rsidRPr="00A30882" w:rsidRDefault="00141CCE" w:rsidP="00141CCE">
      <w:pPr>
        <w:pStyle w:val="Sourcewithforeground"/>
        <w:jc w:val="left"/>
      </w:pPr>
      <w:r w:rsidRPr="00A30882">
        <w:t>                            '</w:t>
      </w:r>
      <w:proofErr w:type="spellStart"/>
      <w:r w:rsidRPr="00A30882">
        <w:t>style</w:t>
      </w:r>
      <w:proofErr w:type="spellEnd"/>
      <w:r w:rsidRPr="00A30882">
        <w:t>'    =&gt; SOAP_DOCUMENT,</w:t>
      </w:r>
    </w:p>
    <w:p w14:paraId="18A46106" w14:textId="77777777" w:rsidR="00141CCE" w:rsidRPr="00A30882" w:rsidRDefault="00141CCE" w:rsidP="00141CCE">
      <w:pPr>
        <w:pStyle w:val="Sourcewithforeground"/>
        <w:jc w:val="left"/>
      </w:pPr>
      <w:r w:rsidRPr="00A30882">
        <w:t>                            '</w:t>
      </w:r>
      <w:proofErr w:type="spellStart"/>
      <w:r w:rsidRPr="00A30882">
        <w:t>use</w:t>
      </w:r>
      <w:proofErr w:type="spellEnd"/>
      <w:r w:rsidRPr="00A30882">
        <w:t>'      =&gt; SOAP_LITERAL,</w:t>
      </w:r>
    </w:p>
    <w:p w14:paraId="752AF4EC" w14:textId="77777777" w:rsidR="00141CCE" w:rsidRPr="00A30882" w:rsidRDefault="00141CCE" w:rsidP="00141CCE">
      <w:pPr>
        <w:pStyle w:val="Sourcewithforeground"/>
        <w:jc w:val="left"/>
      </w:pPr>
      <w:r w:rsidRPr="00A30882">
        <w:t>                            '</w:t>
      </w:r>
      <w:proofErr w:type="spellStart"/>
      <w:r w:rsidRPr="00A30882">
        <w:t>soap_version</w:t>
      </w:r>
      <w:proofErr w:type="spellEnd"/>
      <w:r w:rsidRPr="00A30882">
        <w:t>' =&gt; SOAP_1_2</w:t>
      </w:r>
    </w:p>
    <w:p w14:paraId="0C030875" w14:textId="77777777" w:rsidR="00141CCE" w:rsidRPr="00A30882" w:rsidRDefault="00141CCE" w:rsidP="00141CCE">
      <w:pPr>
        <w:pStyle w:val="Sourcewithforeground"/>
        <w:jc w:val="left"/>
      </w:pPr>
      <w:r w:rsidRPr="00A30882">
        <w:t>                            ));</w:t>
      </w:r>
    </w:p>
    <w:p w14:paraId="6B683AC1" w14:textId="77777777" w:rsidR="00141CCE" w:rsidRPr="00A30882" w:rsidRDefault="00141CCE" w:rsidP="00141CCE">
      <w:pPr>
        <w:pStyle w:val="Sourcewithforeground"/>
        <w:jc w:val="left"/>
      </w:pPr>
      <w:r w:rsidRPr="00A30882">
        <w:t>                            </w:t>
      </w:r>
    </w:p>
    <w:p w14:paraId="18A2FE8B" w14:textId="77777777" w:rsidR="00141CCE" w:rsidRPr="00A30882" w:rsidRDefault="00141CCE" w:rsidP="00141CCE">
      <w:pPr>
        <w:pStyle w:val="Sourcewithforeground"/>
        <w:jc w:val="left"/>
      </w:pPr>
      <w:r w:rsidRPr="00A30882">
        <w:t>$sts2 = </w:t>
      </w:r>
      <w:proofErr w:type="spellStart"/>
      <w:r w:rsidRPr="00A30882">
        <w:t>new</w:t>
      </w:r>
      <w:proofErr w:type="spellEnd"/>
      <w:r w:rsidRPr="00A30882">
        <w:t> </w:t>
      </w:r>
      <w:proofErr w:type="spellStart"/>
      <w:r w:rsidRPr="00A30882">
        <w:t>STSClient</w:t>
      </w:r>
      <w:proofErr w:type="spellEnd"/>
      <w:r w:rsidRPr="00A30882">
        <w:t>(NULL, </w:t>
      </w:r>
      <w:proofErr w:type="spellStart"/>
      <w:r w:rsidRPr="00A30882">
        <w:t>array</w:t>
      </w:r>
      <w:proofErr w:type="spellEnd"/>
      <w:r w:rsidRPr="00A30882">
        <w:t>(</w:t>
      </w:r>
    </w:p>
    <w:p w14:paraId="400BDADC" w14:textId="77777777" w:rsidR="00141CCE" w:rsidRPr="00A30882" w:rsidRDefault="00141CCE" w:rsidP="00141CCE">
      <w:pPr>
        <w:pStyle w:val="Sourcewithforeground"/>
        <w:jc w:val="left"/>
      </w:pPr>
      <w:r w:rsidRPr="00A30882">
        <w:lastRenderedPageBreak/>
        <w:t>                                '</w:t>
      </w:r>
      <w:proofErr w:type="spellStart"/>
      <w:r w:rsidRPr="00A30882">
        <w:t>trace</w:t>
      </w:r>
      <w:proofErr w:type="spellEnd"/>
      <w:r w:rsidRPr="00A30882">
        <w:t>' =&gt; 1,</w:t>
      </w:r>
    </w:p>
    <w:p w14:paraId="21D804E3" w14:textId="77777777" w:rsidR="00141CCE" w:rsidRPr="00A30882" w:rsidRDefault="00141CCE" w:rsidP="00141CCE">
      <w:pPr>
        <w:pStyle w:val="Sourcewithforeground"/>
        <w:jc w:val="left"/>
      </w:pPr>
      <w:r w:rsidRPr="00A30882">
        <w:t>                                'location' =&gt; $sts_address.'/trust/13/usernamemixed',</w:t>
      </w:r>
    </w:p>
    <w:p w14:paraId="77403F92" w14:textId="77777777" w:rsidR="00141CCE" w:rsidRPr="00A30882" w:rsidRDefault="00141CCE" w:rsidP="00141CCE">
      <w:pPr>
        <w:pStyle w:val="Sourcewithforeground"/>
        <w:jc w:val="left"/>
      </w:pPr>
      <w:r w:rsidRPr="00A30882">
        <w:t>                                'uri' =&gt; 'http://docs.oasis-open.org/ws-sx/ws-trust/200512',</w:t>
      </w:r>
    </w:p>
    <w:p w14:paraId="76D3AC56" w14:textId="77777777" w:rsidR="00141CCE" w:rsidRPr="00A30882" w:rsidRDefault="00141CCE" w:rsidP="00141CCE">
      <w:pPr>
        <w:pStyle w:val="Sourcewithforeground"/>
        <w:jc w:val="left"/>
      </w:pPr>
      <w:r w:rsidRPr="00A30882">
        <w:t>                                '</w:t>
      </w:r>
      <w:proofErr w:type="spellStart"/>
      <w:r w:rsidRPr="00A30882">
        <w:t>exceptions</w:t>
      </w:r>
      <w:proofErr w:type="spellEnd"/>
      <w:r w:rsidRPr="00A30882">
        <w:t>' =&gt; TRUE,</w:t>
      </w:r>
    </w:p>
    <w:p w14:paraId="31875974" w14:textId="77777777" w:rsidR="00141CCE" w:rsidRPr="00A30882" w:rsidRDefault="00141CCE" w:rsidP="00141CCE">
      <w:pPr>
        <w:pStyle w:val="Sourcewithforeground"/>
        <w:jc w:val="left"/>
      </w:pPr>
      <w:r w:rsidRPr="00A30882">
        <w:t>                                '</w:t>
      </w:r>
      <w:proofErr w:type="spellStart"/>
      <w:r w:rsidRPr="00A30882">
        <w:t>style</w:t>
      </w:r>
      <w:proofErr w:type="spellEnd"/>
      <w:r w:rsidRPr="00A30882">
        <w:t>'    =&gt; SOAP_DOCUMENT,</w:t>
      </w:r>
    </w:p>
    <w:p w14:paraId="307F7482" w14:textId="77777777" w:rsidR="00141CCE" w:rsidRPr="00A30882" w:rsidRDefault="00141CCE" w:rsidP="00141CCE">
      <w:pPr>
        <w:pStyle w:val="Sourcewithforeground"/>
        <w:jc w:val="left"/>
      </w:pPr>
      <w:r w:rsidRPr="00A30882">
        <w:t>                                '</w:t>
      </w:r>
      <w:proofErr w:type="spellStart"/>
      <w:r w:rsidRPr="00A30882">
        <w:t>use</w:t>
      </w:r>
      <w:proofErr w:type="spellEnd"/>
      <w:r w:rsidRPr="00A30882">
        <w:t>'      =&gt; SOAP_LITERAL,</w:t>
      </w:r>
    </w:p>
    <w:p w14:paraId="24A57000" w14:textId="77777777" w:rsidR="00141CCE" w:rsidRPr="00A30882" w:rsidRDefault="00141CCE" w:rsidP="00141CCE">
      <w:pPr>
        <w:pStyle w:val="Sourcewithforeground"/>
        <w:jc w:val="left"/>
      </w:pPr>
      <w:r w:rsidRPr="00A30882">
        <w:t>                                '</w:t>
      </w:r>
      <w:proofErr w:type="spellStart"/>
      <w:r w:rsidRPr="00A30882">
        <w:t>soap_version</w:t>
      </w:r>
      <w:proofErr w:type="spellEnd"/>
      <w:r w:rsidRPr="00A30882">
        <w:t>' =&gt; SOAP_1_2</w:t>
      </w:r>
    </w:p>
    <w:p w14:paraId="79C6827E" w14:textId="77777777" w:rsidR="00141CCE" w:rsidRPr="00A30882" w:rsidRDefault="00141CCE" w:rsidP="00141CCE">
      <w:pPr>
        <w:pStyle w:val="Sourcewithforeground"/>
        <w:jc w:val="left"/>
      </w:pPr>
      <w:r w:rsidRPr="00A30882">
        <w:t>                                ));</w:t>
      </w:r>
    </w:p>
    <w:p w14:paraId="4F891B73" w14:textId="77777777" w:rsidR="00141CCE" w:rsidRPr="00A30882" w:rsidRDefault="00141CCE" w:rsidP="00141CCE">
      <w:pPr>
        <w:pStyle w:val="Sourcewithforeground"/>
        <w:jc w:val="left"/>
      </w:pPr>
    </w:p>
    <w:p w14:paraId="59EEF865" w14:textId="77777777" w:rsidR="00141CCE" w:rsidRPr="00A30882" w:rsidRDefault="00141CCE" w:rsidP="00141CCE">
      <w:pPr>
        <w:pStyle w:val="Sourcewithforeground"/>
        <w:jc w:val="left"/>
      </w:pPr>
      <w:r w:rsidRPr="00A30882">
        <w:t>$</w:t>
      </w:r>
      <w:proofErr w:type="spellStart"/>
      <w:r w:rsidRPr="00A30882">
        <w:t>service</w:t>
      </w:r>
      <w:proofErr w:type="spellEnd"/>
      <w:r w:rsidRPr="00A30882">
        <w:t> = </w:t>
      </w:r>
      <w:proofErr w:type="spellStart"/>
      <w:r w:rsidRPr="00A30882">
        <w:t>new</w:t>
      </w:r>
      <w:proofErr w:type="spellEnd"/>
      <w:r w:rsidRPr="00A30882">
        <w:t> </w:t>
      </w:r>
      <w:proofErr w:type="spellStart"/>
      <w:r w:rsidRPr="00A30882">
        <w:t>mySOAP</w:t>
      </w:r>
      <w:proofErr w:type="spellEnd"/>
      <w:r w:rsidRPr="00A30882">
        <w:t>($DIT_config_service_</w:t>
      </w:r>
      <w:proofErr w:type="spellStart"/>
      <w:r w:rsidRPr="00A30882">
        <w:t>addr</w:t>
      </w:r>
      <w:proofErr w:type="spellEnd"/>
      <w:r w:rsidRPr="00A30882">
        <w:t>.'?</w:t>
      </w:r>
      <w:proofErr w:type="spellStart"/>
      <w:r w:rsidRPr="00A30882">
        <w:t>wsdl</w:t>
      </w:r>
      <w:proofErr w:type="spellEnd"/>
      <w:r w:rsidRPr="00A30882">
        <w:t>', </w:t>
      </w:r>
      <w:proofErr w:type="spellStart"/>
      <w:r w:rsidRPr="00A30882">
        <w:t>array</w:t>
      </w:r>
      <w:proofErr w:type="spellEnd"/>
      <w:r w:rsidRPr="00A30882">
        <w:t>(</w:t>
      </w:r>
    </w:p>
    <w:p w14:paraId="3FBC30EE" w14:textId="77777777" w:rsidR="00141CCE" w:rsidRPr="00A30882" w:rsidRDefault="00141CCE" w:rsidP="00141CCE">
      <w:pPr>
        <w:pStyle w:val="Sourcewithforeground"/>
        <w:jc w:val="left"/>
      </w:pPr>
      <w:r w:rsidRPr="00A30882">
        <w:t>                            '</w:t>
      </w:r>
      <w:proofErr w:type="spellStart"/>
      <w:r w:rsidRPr="00A30882">
        <w:t>exceptions</w:t>
      </w:r>
      <w:proofErr w:type="spellEnd"/>
      <w:r w:rsidRPr="00A30882">
        <w:t>' =&gt; TRUE,</w:t>
      </w:r>
    </w:p>
    <w:p w14:paraId="31ADE611" w14:textId="77777777" w:rsidR="00141CCE" w:rsidRPr="00A30882" w:rsidRDefault="00141CCE" w:rsidP="00141CCE">
      <w:pPr>
        <w:pStyle w:val="Sourcewithforeground"/>
        <w:jc w:val="left"/>
      </w:pPr>
      <w:r w:rsidRPr="00A30882">
        <w:t>                            '</w:t>
      </w:r>
      <w:proofErr w:type="spellStart"/>
      <w:r w:rsidRPr="00A30882">
        <w:t>soap_version</w:t>
      </w:r>
      <w:proofErr w:type="spellEnd"/>
      <w:r w:rsidRPr="00A30882">
        <w:t>' =&gt; SOAP_1_2,</w:t>
      </w:r>
    </w:p>
    <w:p w14:paraId="775FD837" w14:textId="77777777" w:rsidR="00141CCE" w:rsidRPr="00A30882" w:rsidRDefault="00141CCE" w:rsidP="00141CCE">
      <w:pPr>
        <w:pStyle w:val="Sourcewithforeground"/>
        <w:jc w:val="left"/>
      </w:pPr>
      <w:r w:rsidRPr="00A30882">
        <w:t>                            'location' =&gt; $DIT_config_service_addr.'/ws2007FederationNoSct',</w:t>
      </w:r>
    </w:p>
    <w:p w14:paraId="32F69F1B" w14:textId="77777777" w:rsidR="00141CCE" w:rsidRPr="00A30882" w:rsidRDefault="00141CCE" w:rsidP="00141CCE">
      <w:pPr>
        <w:pStyle w:val="Sourcewithforeground"/>
        <w:jc w:val="left"/>
      </w:pPr>
      <w:r w:rsidRPr="00A30882">
        <w:t>                            '</w:t>
      </w:r>
      <w:proofErr w:type="spellStart"/>
      <w:r w:rsidRPr="00A30882">
        <w:t>trace</w:t>
      </w:r>
      <w:proofErr w:type="spellEnd"/>
      <w:r w:rsidRPr="00A30882">
        <w:t>' =&gt; 1));</w:t>
      </w:r>
    </w:p>
    <w:p w14:paraId="3A42A2A7" w14:textId="77777777" w:rsidR="00141CCE" w:rsidRPr="00A30882" w:rsidRDefault="00141CCE" w:rsidP="00141CCE">
      <w:pPr>
        <w:pStyle w:val="Sourcewithforeground"/>
        <w:jc w:val="left"/>
      </w:pPr>
      <w:r w:rsidRPr="00A30882">
        <w:t>                                         </w:t>
      </w:r>
    </w:p>
    <w:p w14:paraId="2966C453" w14:textId="77777777" w:rsidR="00141CCE" w:rsidRPr="00A30882" w:rsidRDefault="00141CCE" w:rsidP="00141CCE">
      <w:pPr>
        <w:pStyle w:val="Sourcewithforeground"/>
        <w:jc w:val="left"/>
      </w:pPr>
      <w:r w:rsidRPr="00A30882">
        <w:t>$service2 = </w:t>
      </w:r>
      <w:proofErr w:type="spellStart"/>
      <w:r w:rsidRPr="00A30882">
        <w:t>new</w:t>
      </w:r>
      <w:proofErr w:type="spellEnd"/>
      <w:r w:rsidRPr="00A30882">
        <w:t> </w:t>
      </w:r>
      <w:proofErr w:type="spellStart"/>
      <w:r w:rsidRPr="00A30882">
        <w:t>mySOAP</w:t>
      </w:r>
      <w:proofErr w:type="spellEnd"/>
      <w:r w:rsidRPr="00A30882">
        <w:t>($DIT_WCF_service_</w:t>
      </w:r>
      <w:proofErr w:type="spellStart"/>
      <w:r w:rsidRPr="00A30882">
        <w:t>addr</w:t>
      </w:r>
      <w:proofErr w:type="spellEnd"/>
      <w:r w:rsidRPr="00A30882">
        <w:t>.'?</w:t>
      </w:r>
      <w:proofErr w:type="spellStart"/>
      <w:r w:rsidRPr="00A30882">
        <w:t>wsdl</w:t>
      </w:r>
      <w:proofErr w:type="spellEnd"/>
      <w:r w:rsidRPr="00A30882">
        <w:t>', </w:t>
      </w:r>
      <w:proofErr w:type="spellStart"/>
      <w:r w:rsidRPr="00A30882">
        <w:t>array</w:t>
      </w:r>
      <w:proofErr w:type="spellEnd"/>
      <w:r w:rsidRPr="00A30882">
        <w:t>(</w:t>
      </w:r>
    </w:p>
    <w:p w14:paraId="66866DF4" w14:textId="77777777" w:rsidR="00141CCE" w:rsidRPr="00A30882" w:rsidRDefault="00141CCE" w:rsidP="00141CCE">
      <w:pPr>
        <w:pStyle w:val="Sourcewithforeground"/>
        <w:jc w:val="left"/>
      </w:pPr>
      <w:r w:rsidRPr="00A30882">
        <w:t>                            '</w:t>
      </w:r>
      <w:proofErr w:type="spellStart"/>
      <w:r w:rsidRPr="00A30882">
        <w:t>exceptions</w:t>
      </w:r>
      <w:proofErr w:type="spellEnd"/>
      <w:r w:rsidRPr="00A30882">
        <w:t>' =&gt; TRUE,</w:t>
      </w:r>
    </w:p>
    <w:p w14:paraId="4E35269F" w14:textId="77777777" w:rsidR="00141CCE" w:rsidRPr="00A30882" w:rsidRDefault="00141CCE" w:rsidP="00141CCE">
      <w:pPr>
        <w:pStyle w:val="Sourcewithforeground"/>
        <w:jc w:val="left"/>
      </w:pPr>
      <w:r w:rsidRPr="00A30882">
        <w:t>                            '</w:t>
      </w:r>
      <w:proofErr w:type="spellStart"/>
      <w:r w:rsidRPr="00A30882">
        <w:t>soap_version</w:t>
      </w:r>
      <w:proofErr w:type="spellEnd"/>
      <w:r w:rsidRPr="00A30882">
        <w:t>' =&gt; SOAP_1_2,</w:t>
      </w:r>
    </w:p>
    <w:p w14:paraId="68177AB3" w14:textId="77777777" w:rsidR="00141CCE" w:rsidRPr="00A30882" w:rsidRDefault="00141CCE" w:rsidP="00141CCE">
      <w:pPr>
        <w:pStyle w:val="Sourcewithforeground"/>
        <w:jc w:val="left"/>
      </w:pPr>
      <w:r w:rsidRPr="00A30882">
        <w:t>                            'location' =&gt; $DIT_WCF_service_addr.'/ws2007FederationNoSct',</w:t>
      </w:r>
    </w:p>
    <w:p w14:paraId="67CB162B" w14:textId="77777777" w:rsidR="00141CCE" w:rsidRPr="00A30882" w:rsidRDefault="00141CCE" w:rsidP="00141CCE">
      <w:pPr>
        <w:pStyle w:val="Sourcewithforeground"/>
        <w:jc w:val="left"/>
      </w:pPr>
      <w:r w:rsidRPr="00A30882">
        <w:t>                            '</w:t>
      </w:r>
      <w:proofErr w:type="spellStart"/>
      <w:r w:rsidRPr="00A30882">
        <w:t>trace</w:t>
      </w:r>
      <w:proofErr w:type="spellEnd"/>
      <w:r w:rsidRPr="00A30882">
        <w:t>' =&gt; 1));</w:t>
      </w:r>
    </w:p>
    <w:p w14:paraId="751E5419" w14:textId="77777777" w:rsidR="00141CCE" w:rsidRPr="00A30882" w:rsidRDefault="00141CCE" w:rsidP="00141CCE">
      <w:pPr>
        <w:pStyle w:val="Sourcewithforeground"/>
        <w:jc w:val="left"/>
      </w:pPr>
      <w:r w:rsidRPr="00A30882">
        <w:t>                            </w:t>
      </w:r>
    </w:p>
    <w:p w14:paraId="278D332D" w14:textId="77777777" w:rsidR="00141CCE" w:rsidRPr="00A30882" w:rsidRDefault="00141CCE" w:rsidP="00141CCE">
      <w:pPr>
        <w:pStyle w:val="Sourcewithforeground"/>
        <w:jc w:val="left"/>
      </w:pPr>
      <w:r w:rsidRPr="00A30882">
        <w:t>$service3 = </w:t>
      </w:r>
      <w:proofErr w:type="spellStart"/>
      <w:r w:rsidRPr="00A30882">
        <w:t>new</w:t>
      </w:r>
      <w:proofErr w:type="spellEnd"/>
      <w:r w:rsidRPr="00A30882">
        <w:t> </w:t>
      </w:r>
      <w:proofErr w:type="spellStart"/>
      <w:r w:rsidRPr="00A30882">
        <w:t>mySOAP</w:t>
      </w:r>
      <w:proofErr w:type="spellEnd"/>
      <w:r w:rsidRPr="00A30882">
        <w:t>($DIT_WCF_service_</w:t>
      </w:r>
      <w:proofErr w:type="spellStart"/>
      <w:r w:rsidRPr="00A30882">
        <w:t>addr</w:t>
      </w:r>
      <w:proofErr w:type="spellEnd"/>
      <w:r w:rsidRPr="00A30882">
        <w:t>.'?</w:t>
      </w:r>
      <w:proofErr w:type="spellStart"/>
      <w:r w:rsidRPr="00A30882">
        <w:t>wsdl</w:t>
      </w:r>
      <w:proofErr w:type="spellEnd"/>
      <w:r w:rsidRPr="00A30882">
        <w:t>', </w:t>
      </w:r>
      <w:proofErr w:type="spellStart"/>
      <w:r w:rsidRPr="00A30882">
        <w:t>array</w:t>
      </w:r>
      <w:proofErr w:type="spellEnd"/>
      <w:r w:rsidRPr="00A30882">
        <w:t>(</w:t>
      </w:r>
    </w:p>
    <w:p w14:paraId="6EF114FE" w14:textId="77777777" w:rsidR="00141CCE" w:rsidRPr="00A30882" w:rsidRDefault="00141CCE" w:rsidP="00141CCE">
      <w:pPr>
        <w:pStyle w:val="Sourcewithforeground"/>
        <w:jc w:val="left"/>
      </w:pPr>
      <w:r w:rsidRPr="00A30882">
        <w:t>                                '</w:t>
      </w:r>
      <w:proofErr w:type="spellStart"/>
      <w:r w:rsidRPr="00A30882">
        <w:t>exceptions</w:t>
      </w:r>
      <w:proofErr w:type="spellEnd"/>
      <w:r w:rsidRPr="00A30882">
        <w:t>' =&gt; TRUE,</w:t>
      </w:r>
    </w:p>
    <w:p w14:paraId="31BF57B3" w14:textId="77777777" w:rsidR="00141CCE" w:rsidRPr="00A30882" w:rsidRDefault="00141CCE" w:rsidP="00141CCE">
      <w:pPr>
        <w:pStyle w:val="Sourcewithforeground"/>
        <w:jc w:val="left"/>
      </w:pPr>
      <w:r w:rsidRPr="00A30882">
        <w:t>                                '</w:t>
      </w:r>
      <w:proofErr w:type="spellStart"/>
      <w:r w:rsidRPr="00A30882">
        <w:t>soap_version</w:t>
      </w:r>
      <w:proofErr w:type="spellEnd"/>
      <w:r w:rsidRPr="00A30882">
        <w:t>' =&gt; SOAP_1_2,</w:t>
      </w:r>
    </w:p>
    <w:p w14:paraId="14943895" w14:textId="77777777" w:rsidR="00141CCE" w:rsidRPr="00A30882" w:rsidRDefault="00141CCE" w:rsidP="00141CCE">
      <w:pPr>
        <w:pStyle w:val="Sourcewithforeground"/>
        <w:jc w:val="left"/>
      </w:pPr>
      <w:r w:rsidRPr="00A30882">
        <w:t>                                'location' =&gt; $DIT_WCF_service_addr.'/ws2007FederationNoSct',</w:t>
      </w:r>
    </w:p>
    <w:p w14:paraId="154B7BB5" w14:textId="77777777" w:rsidR="00141CCE" w:rsidRPr="00A30882" w:rsidRDefault="00141CCE" w:rsidP="00141CCE">
      <w:pPr>
        <w:pStyle w:val="Sourcewithforeground"/>
        <w:jc w:val="left"/>
      </w:pPr>
      <w:r w:rsidRPr="00A30882">
        <w:t>                                '</w:t>
      </w:r>
      <w:proofErr w:type="spellStart"/>
      <w:r w:rsidRPr="00A30882">
        <w:t>trace</w:t>
      </w:r>
      <w:proofErr w:type="spellEnd"/>
      <w:r w:rsidRPr="00A30882">
        <w:t>' =&gt; 1));</w:t>
      </w:r>
    </w:p>
    <w:p w14:paraId="0BD57E7D" w14:textId="77777777" w:rsidR="00141CCE" w:rsidRPr="00A30882" w:rsidRDefault="00141CCE" w:rsidP="00141CCE">
      <w:pPr>
        <w:pStyle w:val="Sourcewithforeground"/>
        <w:jc w:val="left"/>
      </w:pPr>
      <w:r w:rsidRPr="00A30882">
        <w:t>                                         </w:t>
      </w:r>
    </w:p>
    <w:p w14:paraId="18622993" w14:textId="77777777" w:rsidR="00141CCE" w:rsidRPr="00A30882" w:rsidRDefault="00141CCE" w:rsidP="00141CCE">
      <w:pPr>
        <w:pStyle w:val="Sourcewithforeground"/>
        <w:jc w:val="left"/>
      </w:pPr>
      <w:r w:rsidRPr="00A30882">
        <w:t>$ms = </w:t>
      </w:r>
      <w:proofErr w:type="spellStart"/>
      <w:r w:rsidRPr="00A30882">
        <w:t>Milestone</w:t>
      </w:r>
      <w:proofErr w:type="spellEnd"/>
      <w:r w:rsidRPr="00A30882">
        <w:t>::</w:t>
      </w:r>
      <w:proofErr w:type="spellStart"/>
      <w:r w:rsidRPr="00A30882">
        <w:t>getInstance</w:t>
      </w:r>
      <w:proofErr w:type="spellEnd"/>
      <w:r w:rsidRPr="00A30882">
        <w:t>();</w:t>
      </w:r>
    </w:p>
    <w:p w14:paraId="08E1ADAB" w14:textId="77777777" w:rsidR="00141CCE" w:rsidRPr="00A30882" w:rsidRDefault="00141CCE" w:rsidP="00141CCE">
      <w:pPr>
        <w:pStyle w:val="Sourcewithforeground"/>
        <w:jc w:val="left"/>
      </w:pPr>
      <w:r w:rsidRPr="00A30882">
        <w:t>                                        </w:t>
      </w:r>
    </w:p>
    <w:p w14:paraId="54D0349D" w14:textId="77777777" w:rsidR="00141CCE" w:rsidRPr="00A30882" w:rsidRDefault="00141CCE" w:rsidP="00141CCE">
      <w:pPr>
        <w:pStyle w:val="Sourcewithforeground"/>
        <w:jc w:val="left"/>
      </w:pPr>
      <w:proofErr w:type="spellStart"/>
      <w:r w:rsidRPr="00A30882">
        <w:t>try</w:t>
      </w:r>
      <w:proofErr w:type="spellEnd"/>
      <w:r w:rsidRPr="00A30882">
        <w:t> {                                         </w:t>
      </w:r>
    </w:p>
    <w:p w14:paraId="527F4D6A" w14:textId="77777777" w:rsidR="00141CCE" w:rsidRPr="00A30882" w:rsidRDefault="00141CCE" w:rsidP="00141CCE">
      <w:pPr>
        <w:pStyle w:val="Sourcewithforeground"/>
        <w:jc w:val="left"/>
      </w:pPr>
      <w:proofErr w:type="spellStart"/>
      <w:r w:rsidRPr="00A30882">
        <w:t>try</w:t>
      </w:r>
      <w:proofErr w:type="spellEnd"/>
      <w:r w:rsidRPr="00A30882">
        <w:t> {</w:t>
      </w:r>
    </w:p>
    <w:p w14:paraId="78C9C84D" w14:textId="77777777" w:rsidR="00141CCE" w:rsidRPr="00A30882" w:rsidRDefault="00141CCE" w:rsidP="00141CCE">
      <w:pPr>
        <w:pStyle w:val="Sourcewithforeground"/>
        <w:jc w:val="left"/>
      </w:pPr>
      <w:r w:rsidRPr="00A30882">
        <w:t>    $claims[] = array('uri' =&gt; "http://www.oasis-open.org/RSA2004/attributes/AUTHORITY");</w:t>
      </w:r>
    </w:p>
    <w:p w14:paraId="70162848" w14:textId="77777777" w:rsidR="00141CCE" w:rsidRPr="00A30882" w:rsidRDefault="00141CCE" w:rsidP="00141CCE">
      <w:pPr>
        <w:pStyle w:val="Sourcewithforeground"/>
        <w:jc w:val="left"/>
      </w:pPr>
      <w:r w:rsidRPr="00A30882">
        <w:t>    $claims[] = array('uri' =&gt; "http://docs.oasis-open.org/wsfed/authorization/200706/claims/action");</w:t>
      </w:r>
    </w:p>
    <w:p w14:paraId="1D144B2B" w14:textId="77777777" w:rsidR="00141CCE" w:rsidRPr="00A30882" w:rsidRDefault="00141CCE" w:rsidP="00141CCE">
      <w:pPr>
        <w:pStyle w:val="Sourcewithforeground"/>
        <w:jc w:val="left"/>
      </w:pPr>
      <w:r w:rsidRPr="00A30882">
        <w:t>    $claims[] = array('uri' =&gt; "http://schemas.xmlsoap.org/ws/2005/05/identity/claims/privatepersonalidentifier");</w:t>
      </w:r>
    </w:p>
    <w:p w14:paraId="2E947196" w14:textId="77777777" w:rsidR="00141CCE" w:rsidRPr="00A30882" w:rsidRDefault="00141CCE" w:rsidP="00141CCE">
      <w:pPr>
        <w:pStyle w:val="Sourcewithforeground"/>
        <w:jc w:val="left"/>
      </w:pPr>
      <w:r w:rsidRPr="00A30882">
        <w:t>    $claims[] = array('uri' =&gt; "http://schemas.xmlsoap.org/ws/2005/05/identity/claims/sid");</w:t>
      </w:r>
    </w:p>
    <w:p w14:paraId="0FD64D7A" w14:textId="77777777" w:rsidR="00141CCE" w:rsidRPr="00A30882" w:rsidRDefault="00141CCE" w:rsidP="00141CCE">
      <w:pPr>
        <w:pStyle w:val="Sourcewithforeground"/>
        <w:jc w:val="left"/>
      </w:pPr>
      <w:r w:rsidRPr="00A30882">
        <w:t>    $claims[] = array('uri' =&gt; "http://ivis.eps.gov.lv/schema/identity/claims/employeegroup");</w:t>
      </w:r>
    </w:p>
    <w:p w14:paraId="2B670DD3" w14:textId="77777777" w:rsidR="00141CCE" w:rsidRPr="00A30882" w:rsidRDefault="00141CCE" w:rsidP="00141CCE">
      <w:pPr>
        <w:pStyle w:val="Sourcewithforeground"/>
        <w:jc w:val="left"/>
      </w:pPr>
      <w:r w:rsidRPr="00A30882">
        <w:lastRenderedPageBreak/>
        <w:t>    $claims[] = array('uri' =&gt; "http://schemas.xmlsoap.org/ws/2005/05/identity/claims/surname");</w:t>
      </w:r>
    </w:p>
    <w:p w14:paraId="2B8A1C97" w14:textId="77777777" w:rsidR="00141CCE" w:rsidRPr="00A30882" w:rsidRDefault="00141CCE" w:rsidP="00141CCE">
      <w:pPr>
        <w:pStyle w:val="Sourcewithforeground"/>
        <w:jc w:val="left"/>
      </w:pPr>
      <w:r w:rsidRPr="00A30882">
        <w:t>    $claims[] = array('uri' =&gt; "http://schemas.xmlsoap.org/ws/2005/05/identity/claims/givenname");</w:t>
      </w:r>
    </w:p>
    <w:p w14:paraId="6C778486" w14:textId="77777777" w:rsidR="00141CCE" w:rsidRPr="00A30882" w:rsidRDefault="00141CCE" w:rsidP="00141CCE">
      <w:pPr>
        <w:pStyle w:val="Sourcewithforeground"/>
        <w:jc w:val="left"/>
      </w:pPr>
      <w:r w:rsidRPr="00A30882">
        <w:t>    $claims[] = array('uri' =&gt; "http://schemas.xmlsoap.org/ws/2005/05/identity/claims/name");</w:t>
      </w:r>
    </w:p>
    <w:p w14:paraId="4024074F" w14:textId="77777777" w:rsidR="00141CCE" w:rsidRPr="00A30882" w:rsidRDefault="00141CCE" w:rsidP="00141CCE">
      <w:pPr>
        <w:pStyle w:val="Sourcewithforeground"/>
        <w:jc w:val="left"/>
      </w:pPr>
      <w:r w:rsidRPr="00A30882">
        <w:t>    $</w:t>
      </w:r>
      <w:proofErr w:type="spellStart"/>
      <w:r w:rsidRPr="00A30882">
        <w:t>claims</w:t>
      </w:r>
      <w:proofErr w:type="spellEnd"/>
      <w:r w:rsidRPr="00A30882">
        <w:t>[] = </w:t>
      </w:r>
      <w:proofErr w:type="spellStart"/>
      <w:r w:rsidRPr="00A30882">
        <w:t>array</w:t>
      </w:r>
      <w:proofErr w:type="spellEnd"/>
      <w:r w:rsidRPr="00A30882">
        <w:t>('</w:t>
      </w:r>
      <w:proofErr w:type="spellStart"/>
      <w:r w:rsidRPr="00A30882">
        <w:t>uri</w:t>
      </w:r>
      <w:proofErr w:type="spellEnd"/>
      <w:r w:rsidRPr="00A30882">
        <w:t>' =&gt; "urn:ivis:100001:name.id-viss");</w:t>
      </w:r>
    </w:p>
    <w:p w14:paraId="41393AA4" w14:textId="77777777" w:rsidR="00141CCE" w:rsidRPr="00A30882" w:rsidRDefault="00141CCE" w:rsidP="00141CCE">
      <w:pPr>
        <w:pStyle w:val="Sourcewithforeground"/>
        <w:jc w:val="left"/>
      </w:pPr>
      <w:r w:rsidRPr="00A30882">
        <w:t>    </w:t>
      </w:r>
    </w:p>
    <w:p w14:paraId="4B8B705B" w14:textId="77777777" w:rsidR="00141CCE" w:rsidRPr="00A30882" w:rsidRDefault="00141CCE" w:rsidP="00141CCE">
      <w:pPr>
        <w:pStyle w:val="Sourcewithforeground"/>
        <w:jc w:val="left"/>
      </w:pPr>
      <w:r w:rsidRPr="00A30882">
        <w:t>    $</w:t>
      </w:r>
      <w:proofErr w:type="spellStart"/>
      <w:r w:rsidRPr="00A30882">
        <w:t>cert</w:t>
      </w:r>
      <w:proofErr w:type="spellEnd"/>
      <w:r w:rsidRPr="00A30882">
        <w:t> = </w:t>
      </w:r>
      <w:proofErr w:type="spellStart"/>
      <w:r w:rsidRPr="00A30882">
        <w:t>file_get_contents</w:t>
      </w:r>
      <w:proofErr w:type="spellEnd"/>
      <w:r w:rsidRPr="00A30882">
        <w:t>('</w:t>
      </w:r>
      <w:proofErr w:type="spellStart"/>
      <w:r w:rsidRPr="00A30882">
        <w:t>cert</w:t>
      </w:r>
      <w:proofErr w:type="spellEnd"/>
      <w:r w:rsidRPr="00A30882">
        <w:t>/</w:t>
      </w:r>
      <w:proofErr w:type="spellStart"/>
      <w:r w:rsidRPr="00A30882">
        <w:t>public.pem</w:t>
      </w:r>
      <w:proofErr w:type="spellEnd"/>
      <w:r w:rsidRPr="00A30882">
        <w:t>');</w:t>
      </w:r>
    </w:p>
    <w:p w14:paraId="3F62378A" w14:textId="77777777" w:rsidR="00141CCE" w:rsidRPr="00A30882" w:rsidRDefault="00141CCE" w:rsidP="00141CCE">
      <w:pPr>
        <w:pStyle w:val="Sourcewithforeground"/>
        <w:jc w:val="left"/>
      </w:pPr>
      <w:r w:rsidRPr="00A30882">
        <w:t>    $</w:t>
      </w:r>
      <w:proofErr w:type="spellStart"/>
      <w:r w:rsidRPr="00A30882">
        <w:t>private_key</w:t>
      </w:r>
      <w:proofErr w:type="spellEnd"/>
      <w:r w:rsidRPr="00A30882">
        <w:t> = </w:t>
      </w:r>
      <w:proofErr w:type="spellStart"/>
      <w:r w:rsidRPr="00A30882">
        <w:t>file_get_contents</w:t>
      </w:r>
      <w:proofErr w:type="spellEnd"/>
      <w:r w:rsidRPr="00A30882">
        <w:t>('</w:t>
      </w:r>
      <w:proofErr w:type="spellStart"/>
      <w:r w:rsidRPr="00A30882">
        <w:t>cert</w:t>
      </w:r>
      <w:proofErr w:type="spellEnd"/>
      <w:r w:rsidRPr="00A30882">
        <w:t>/</w:t>
      </w:r>
      <w:proofErr w:type="spellStart"/>
      <w:r w:rsidRPr="00A30882">
        <w:t>not_enc.pem</w:t>
      </w:r>
      <w:proofErr w:type="spellEnd"/>
      <w:r w:rsidRPr="00A30882">
        <w:t>');</w:t>
      </w:r>
    </w:p>
    <w:p w14:paraId="35F972DD" w14:textId="77777777" w:rsidR="00141CCE" w:rsidRPr="00A30882" w:rsidRDefault="00141CCE" w:rsidP="00141CCE">
      <w:pPr>
        <w:pStyle w:val="Sourcewithforeground"/>
        <w:jc w:val="left"/>
      </w:pPr>
      <w:r w:rsidRPr="00A30882">
        <w:t>    </w:t>
      </w:r>
    </w:p>
    <w:p w14:paraId="3DB857EF" w14:textId="77777777" w:rsidR="00141CCE" w:rsidRPr="00A30882" w:rsidRDefault="00141CCE" w:rsidP="00141CCE">
      <w:pPr>
        <w:pStyle w:val="Sourcewithforeground"/>
        <w:jc w:val="left"/>
      </w:pPr>
      <w:r w:rsidRPr="00A30882">
        <w:t>    $tokens = $sts-&gt;issueTokenCert($cert, $private_key, $apply_to, $claims);</w:t>
      </w:r>
    </w:p>
    <w:p w14:paraId="641248E2" w14:textId="77777777" w:rsidR="00141CCE" w:rsidRPr="00A30882" w:rsidRDefault="00141CCE" w:rsidP="00141CCE">
      <w:pPr>
        <w:pStyle w:val="Sourcewithforeground"/>
        <w:jc w:val="left"/>
      </w:pPr>
      <w:r w:rsidRPr="00A30882">
        <w:t>          </w:t>
      </w:r>
    </w:p>
    <w:p w14:paraId="2C82F6DF" w14:textId="77777777" w:rsidR="00141CCE" w:rsidRPr="00A30882" w:rsidRDefault="00141CCE" w:rsidP="00141CCE">
      <w:pPr>
        <w:pStyle w:val="Sourcewithforeground"/>
        <w:jc w:val="left"/>
      </w:pPr>
      <w:r w:rsidRPr="00A30882">
        <w:t>    $ms-&gt;</w:t>
      </w:r>
      <w:proofErr w:type="spellStart"/>
      <w:r w:rsidRPr="00A30882">
        <w:t>addSTSCallmilestone</w:t>
      </w:r>
      <w:proofErr w:type="spellEnd"/>
      <w:r w:rsidRPr="00A30882">
        <w:t>($</w:t>
      </w:r>
      <w:proofErr w:type="spellStart"/>
      <w:r w:rsidRPr="00A30882">
        <w:t>sts</w:t>
      </w:r>
      <w:proofErr w:type="spellEnd"/>
      <w:r w:rsidRPr="00A30882">
        <w:t>, $</w:t>
      </w:r>
      <w:proofErr w:type="spellStart"/>
      <w:r w:rsidRPr="00A30882">
        <w:t>sts_address</w:t>
      </w:r>
      <w:proofErr w:type="spellEnd"/>
      <w:r w:rsidRPr="00A30882">
        <w:t>);</w:t>
      </w:r>
    </w:p>
    <w:p w14:paraId="37458AA6" w14:textId="77777777" w:rsidR="00141CCE" w:rsidRPr="00A30882" w:rsidRDefault="00141CCE" w:rsidP="00141CCE">
      <w:pPr>
        <w:pStyle w:val="Sourcewithforeground"/>
        <w:jc w:val="left"/>
      </w:pPr>
      <w:r w:rsidRPr="00A30882">
        <w:t>        </w:t>
      </w:r>
    </w:p>
    <w:p w14:paraId="01E4E0A5" w14:textId="77777777" w:rsidR="00141CCE" w:rsidRPr="00A30882" w:rsidRDefault="00141CCE" w:rsidP="00141CCE">
      <w:pPr>
        <w:pStyle w:val="Sourcewithforeground"/>
        <w:jc w:val="left"/>
      </w:pPr>
      <w:r w:rsidRPr="00A30882">
        <w:t>    // set Token for service call - we use only first token from collection if many returned</w:t>
      </w:r>
    </w:p>
    <w:p w14:paraId="448AC15B" w14:textId="77777777" w:rsidR="00141CCE" w:rsidRPr="00A30882" w:rsidRDefault="00141CCE" w:rsidP="00141CCE">
      <w:pPr>
        <w:pStyle w:val="Sourcewithforeground"/>
        <w:jc w:val="left"/>
      </w:pPr>
      <w:r w:rsidRPr="00A30882">
        <w:t>    $</w:t>
      </w:r>
      <w:proofErr w:type="spellStart"/>
      <w:r w:rsidRPr="00A30882">
        <w:t>service</w:t>
      </w:r>
      <w:proofErr w:type="spellEnd"/>
      <w:r w:rsidRPr="00A30882">
        <w:t>-&gt;</w:t>
      </w:r>
      <w:proofErr w:type="spellStart"/>
      <w:r w:rsidRPr="00A30882">
        <w:t>customtoken</w:t>
      </w:r>
      <w:proofErr w:type="spellEnd"/>
      <w:r w:rsidRPr="00A30882">
        <w:t> = $</w:t>
      </w:r>
      <w:proofErr w:type="spellStart"/>
      <w:r w:rsidRPr="00A30882">
        <w:t>tokens</w:t>
      </w:r>
      <w:proofErr w:type="spellEnd"/>
      <w:r w:rsidRPr="00A30882">
        <w:t>[0];</w:t>
      </w:r>
    </w:p>
    <w:p w14:paraId="1A28885F" w14:textId="77777777" w:rsidR="00141CCE" w:rsidRPr="00A30882" w:rsidRDefault="00141CCE" w:rsidP="00141CCE">
      <w:pPr>
        <w:pStyle w:val="Sourcewithforeground"/>
        <w:jc w:val="left"/>
      </w:pPr>
      <w:r w:rsidRPr="00A30882">
        <w:t>    $service2-&gt;</w:t>
      </w:r>
      <w:proofErr w:type="spellStart"/>
      <w:r w:rsidRPr="00A30882">
        <w:t>customtoken</w:t>
      </w:r>
      <w:proofErr w:type="spellEnd"/>
      <w:r w:rsidRPr="00A30882">
        <w:t> = $</w:t>
      </w:r>
      <w:proofErr w:type="spellStart"/>
      <w:r w:rsidRPr="00A30882">
        <w:t>tokens</w:t>
      </w:r>
      <w:proofErr w:type="spellEnd"/>
      <w:r w:rsidRPr="00A30882">
        <w:t>[0];</w:t>
      </w:r>
    </w:p>
    <w:p w14:paraId="2004537E" w14:textId="77777777" w:rsidR="00141CCE" w:rsidRPr="00A30882" w:rsidRDefault="00141CCE" w:rsidP="00141CCE">
      <w:pPr>
        <w:pStyle w:val="Sourcewithforeground"/>
        <w:jc w:val="left"/>
      </w:pPr>
    </w:p>
    <w:p w14:paraId="6103DE57" w14:textId="77777777" w:rsidR="00141CCE" w:rsidRPr="00A30882" w:rsidRDefault="00141CCE" w:rsidP="00141CCE">
      <w:pPr>
        <w:pStyle w:val="Sourcewithforeground"/>
        <w:jc w:val="left"/>
      </w:pPr>
      <w:r w:rsidRPr="00A30882">
        <w:t>    // set </w:t>
      </w:r>
      <w:proofErr w:type="spellStart"/>
      <w:r w:rsidRPr="00A30882">
        <w:t>UsernameToken</w:t>
      </w:r>
      <w:proofErr w:type="spellEnd"/>
      <w:r w:rsidRPr="00A30882">
        <w:t> </w:t>
      </w:r>
      <w:proofErr w:type="spellStart"/>
      <w:r w:rsidRPr="00A30882">
        <w:t>variables</w:t>
      </w:r>
      <w:proofErr w:type="spellEnd"/>
      <w:r w:rsidRPr="00A30882">
        <w:t> </w:t>
      </w:r>
      <w:proofErr w:type="spellStart"/>
      <w:r w:rsidRPr="00A30882">
        <w:t>and</w:t>
      </w:r>
      <w:proofErr w:type="spellEnd"/>
      <w:r w:rsidRPr="00A30882">
        <w:t> </w:t>
      </w:r>
      <w:proofErr w:type="spellStart"/>
      <w:r w:rsidRPr="00A30882">
        <w:t>request</w:t>
      </w:r>
      <w:proofErr w:type="spellEnd"/>
      <w:r w:rsidRPr="00A30882">
        <w:t> </w:t>
      </w:r>
      <w:proofErr w:type="spellStart"/>
      <w:r w:rsidRPr="00A30882">
        <w:t>for</w:t>
      </w:r>
      <w:proofErr w:type="spellEnd"/>
      <w:r w:rsidRPr="00A30882">
        <w:t> </w:t>
      </w:r>
      <w:proofErr w:type="spellStart"/>
      <w:r w:rsidRPr="00A30882">
        <w:t>tokens</w:t>
      </w:r>
      <w:proofErr w:type="spellEnd"/>
    </w:p>
    <w:p w14:paraId="6C759A14" w14:textId="77777777" w:rsidR="00141CCE" w:rsidRPr="00A30882" w:rsidRDefault="00141CCE" w:rsidP="00141CCE">
      <w:pPr>
        <w:pStyle w:val="Sourcewithforeground"/>
        <w:jc w:val="left"/>
      </w:pPr>
      <w:r w:rsidRPr="00A30882">
        <w:t>    $</w:t>
      </w:r>
      <w:proofErr w:type="spellStart"/>
      <w:r w:rsidRPr="00A30882">
        <w:t>username</w:t>
      </w:r>
      <w:proofErr w:type="spellEnd"/>
      <w:r w:rsidRPr="00A30882">
        <w:t> = '</w:t>
      </w:r>
      <w:proofErr w:type="spellStart"/>
      <w:r w:rsidRPr="00A30882">
        <w:t>usernamevraa</w:t>
      </w:r>
      <w:proofErr w:type="spellEnd"/>
      <w:r w:rsidRPr="00A30882">
        <w:t>';</w:t>
      </w:r>
    </w:p>
    <w:p w14:paraId="76A4CF5F" w14:textId="24EA16EF" w:rsidR="00141CCE" w:rsidRPr="00A30882" w:rsidRDefault="00141CCE" w:rsidP="00141CCE">
      <w:pPr>
        <w:pStyle w:val="Sourcewithforeground"/>
        <w:jc w:val="left"/>
      </w:pPr>
      <w:r w:rsidRPr="00A30882">
        <w:t>    $</w:t>
      </w:r>
      <w:proofErr w:type="spellStart"/>
      <w:r w:rsidRPr="00A30882">
        <w:t>password</w:t>
      </w:r>
      <w:proofErr w:type="spellEnd"/>
      <w:r w:rsidRPr="00A30882">
        <w:t> = '</w:t>
      </w:r>
      <w:proofErr w:type="spellStart"/>
      <w:r w:rsidR="004756B8">
        <w:t>Password</w:t>
      </w:r>
      <w:proofErr w:type="spellEnd"/>
      <w:r w:rsidRPr="00A30882">
        <w:t>';</w:t>
      </w:r>
    </w:p>
    <w:p w14:paraId="2BB4751C" w14:textId="77777777" w:rsidR="00141CCE" w:rsidRPr="00A30882" w:rsidRDefault="00141CCE" w:rsidP="00141CCE">
      <w:pPr>
        <w:pStyle w:val="Sourcewithforeground"/>
        <w:jc w:val="left"/>
      </w:pPr>
      <w:r w:rsidRPr="00A30882">
        <w:t>     </w:t>
      </w:r>
    </w:p>
    <w:p w14:paraId="44FD87EA" w14:textId="77777777" w:rsidR="00141CCE" w:rsidRPr="00A30882" w:rsidRDefault="00141CCE" w:rsidP="00141CCE">
      <w:pPr>
        <w:pStyle w:val="Sourcewithforeground"/>
        <w:jc w:val="left"/>
      </w:pPr>
      <w:r w:rsidRPr="00A30882">
        <w:t>    $tokens = $sts2-&gt;issueToken($username, $password, $apply_to, $claims);</w:t>
      </w:r>
    </w:p>
    <w:p w14:paraId="4D54068E" w14:textId="77777777" w:rsidR="00141CCE" w:rsidRPr="00A30882" w:rsidRDefault="00141CCE" w:rsidP="00141CCE">
      <w:pPr>
        <w:pStyle w:val="Sourcewithforeground"/>
        <w:jc w:val="left"/>
      </w:pPr>
      <w:r w:rsidRPr="00A30882">
        <w:t>             </w:t>
      </w:r>
    </w:p>
    <w:p w14:paraId="2B8C5AAA" w14:textId="77777777" w:rsidR="00141CCE" w:rsidRPr="00A30882" w:rsidRDefault="00141CCE" w:rsidP="00141CCE">
      <w:pPr>
        <w:pStyle w:val="Sourcewithforeground"/>
        <w:jc w:val="left"/>
      </w:pPr>
      <w:r w:rsidRPr="00A30882">
        <w:t>    $ms-&gt;</w:t>
      </w:r>
      <w:proofErr w:type="spellStart"/>
      <w:r w:rsidRPr="00A30882">
        <w:t>addSTSCallmilestone</w:t>
      </w:r>
      <w:proofErr w:type="spellEnd"/>
      <w:r w:rsidRPr="00A30882">
        <w:t>($sts2, $</w:t>
      </w:r>
      <w:proofErr w:type="spellStart"/>
      <w:r w:rsidRPr="00A30882">
        <w:t>sts_address</w:t>
      </w:r>
      <w:proofErr w:type="spellEnd"/>
      <w:r w:rsidRPr="00A30882">
        <w:t>);</w:t>
      </w:r>
    </w:p>
    <w:p w14:paraId="427F06DF" w14:textId="77777777" w:rsidR="00141CCE" w:rsidRPr="00A30882" w:rsidRDefault="00141CCE" w:rsidP="00141CCE">
      <w:pPr>
        <w:pStyle w:val="Sourcewithforeground"/>
        <w:jc w:val="left"/>
      </w:pPr>
      <w:r w:rsidRPr="00A30882">
        <w:t>         </w:t>
      </w:r>
    </w:p>
    <w:p w14:paraId="1E376E0F" w14:textId="77777777" w:rsidR="00141CCE" w:rsidRPr="00A30882" w:rsidRDefault="00141CCE" w:rsidP="00141CCE">
      <w:pPr>
        <w:pStyle w:val="Sourcewithforeground"/>
        <w:jc w:val="left"/>
      </w:pPr>
      <w:r w:rsidRPr="00A30882">
        <w:t>    $service3-&gt;</w:t>
      </w:r>
      <w:proofErr w:type="spellStart"/>
      <w:r w:rsidRPr="00A30882">
        <w:t>customtoken</w:t>
      </w:r>
      <w:proofErr w:type="spellEnd"/>
      <w:r w:rsidRPr="00A30882">
        <w:t> = $</w:t>
      </w:r>
      <w:proofErr w:type="spellStart"/>
      <w:r w:rsidRPr="00A30882">
        <w:t>tokens</w:t>
      </w:r>
      <w:proofErr w:type="spellEnd"/>
      <w:r w:rsidRPr="00A30882">
        <w:t>[0];</w:t>
      </w:r>
    </w:p>
    <w:p w14:paraId="4F85EF25" w14:textId="77777777" w:rsidR="00141CCE" w:rsidRPr="00A30882" w:rsidRDefault="00141CCE" w:rsidP="00141CCE">
      <w:pPr>
        <w:pStyle w:val="Sourcewithforeground"/>
        <w:jc w:val="left"/>
      </w:pPr>
    </w:p>
    <w:p w14:paraId="60343309" w14:textId="77777777" w:rsidR="00141CCE" w:rsidRPr="00A30882" w:rsidRDefault="00141CCE" w:rsidP="00141CCE">
      <w:pPr>
        <w:pStyle w:val="Sourcewithforeground"/>
        <w:jc w:val="left"/>
      </w:pPr>
      <w:r w:rsidRPr="00A30882">
        <w:t>    </w:t>
      </w:r>
    </w:p>
    <w:p w14:paraId="4D96BCE1" w14:textId="77777777" w:rsidR="00141CCE" w:rsidRPr="00A30882" w:rsidRDefault="00141CCE" w:rsidP="00141CCE">
      <w:pPr>
        <w:pStyle w:val="Sourcewithforeground"/>
        <w:jc w:val="left"/>
      </w:pPr>
      <w:r w:rsidRPr="00A30882">
        <w:t>    $</w:t>
      </w:r>
      <w:proofErr w:type="spellStart"/>
      <w:r w:rsidRPr="00A30882">
        <w:t>channel_name</w:t>
      </w:r>
      <w:proofErr w:type="spellEnd"/>
      <w:r w:rsidRPr="00A30882">
        <w:t> = 'SampleChannel579';</w:t>
      </w:r>
    </w:p>
    <w:p w14:paraId="2AD8F10F" w14:textId="77777777" w:rsidR="00141CCE" w:rsidRPr="00A30882" w:rsidRDefault="00141CCE" w:rsidP="00141CCE">
      <w:pPr>
        <w:pStyle w:val="Sourcewithforeground"/>
        <w:jc w:val="left"/>
      </w:pPr>
      <w:r w:rsidRPr="00A30882">
        <w:t>    $channel_urn = 'URN:IVIS:100001:CHA-'.$channel_name.'-TYPE-DIK';</w:t>
      </w:r>
    </w:p>
    <w:p w14:paraId="5FA4A6D0" w14:textId="77777777" w:rsidR="00141CCE" w:rsidRPr="00A30882" w:rsidRDefault="00141CCE" w:rsidP="00141CCE">
      <w:pPr>
        <w:pStyle w:val="Sourcewithforeground"/>
        <w:jc w:val="left"/>
      </w:pPr>
      <w:r w:rsidRPr="00A30882">
        <w:t>    $</w:t>
      </w:r>
      <w:proofErr w:type="spellStart"/>
      <w:r w:rsidRPr="00A30882">
        <w:t>minor_v</w:t>
      </w:r>
      <w:proofErr w:type="spellEnd"/>
      <w:r w:rsidRPr="00A30882">
        <w:t> = 0; //</w:t>
      </w:r>
      <w:proofErr w:type="spellStart"/>
      <w:r w:rsidRPr="00A30882">
        <w:t>version</w:t>
      </w:r>
      <w:proofErr w:type="spellEnd"/>
      <w:r w:rsidRPr="00A30882">
        <w:t> minor </w:t>
      </w:r>
      <w:proofErr w:type="spellStart"/>
      <w:r w:rsidRPr="00A30882">
        <w:t>value</w:t>
      </w:r>
      <w:proofErr w:type="spellEnd"/>
    </w:p>
    <w:p w14:paraId="4AA055A6" w14:textId="77777777" w:rsidR="00141CCE" w:rsidRPr="00A30882" w:rsidRDefault="00141CCE" w:rsidP="00141CCE">
      <w:pPr>
        <w:pStyle w:val="Sourcewithforeground"/>
        <w:jc w:val="left"/>
      </w:pPr>
      <w:r w:rsidRPr="00A30882">
        <w:t>    $</w:t>
      </w:r>
      <w:proofErr w:type="spellStart"/>
      <w:r w:rsidRPr="00A30882">
        <w:t>major_v</w:t>
      </w:r>
      <w:proofErr w:type="spellEnd"/>
      <w:r w:rsidRPr="00A30882">
        <w:t> = 1; //</w:t>
      </w:r>
      <w:proofErr w:type="spellStart"/>
      <w:r w:rsidRPr="00A30882">
        <w:t>version</w:t>
      </w:r>
      <w:proofErr w:type="spellEnd"/>
      <w:r w:rsidRPr="00A30882">
        <w:t> major </w:t>
      </w:r>
      <w:proofErr w:type="spellStart"/>
      <w:r w:rsidRPr="00A30882">
        <w:t>value</w:t>
      </w:r>
      <w:proofErr w:type="spellEnd"/>
    </w:p>
    <w:p w14:paraId="0402A437" w14:textId="77777777" w:rsidR="00141CCE" w:rsidRPr="00A30882" w:rsidRDefault="00141CCE" w:rsidP="00141CCE">
      <w:pPr>
        <w:pStyle w:val="Sourcewithforeground"/>
        <w:jc w:val="left"/>
      </w:pPr>
      <w:r w:rsidRPr="00A30882">
        <w:t>    $channel_version_URN = 'URN:IVIS:100001:CHA-'  .$channel_name. '-v' . $major_v . "-" . $minor_v . '-TYPE-DIK';</w:t>
      </w:r>
    </w:p>
    <w:p w14:paraId="74627C76" w14:textId="77777777" w:rsidR="00141CCE" w:rsidRPr="00A30882" w:rsidRDefault="00141CCE" w:rsidP="00141CCE">
      <w:pPr>
        <w:pStyle w:val="Sourcewithforeground"/>
        <w:jc w:val="left"/>
      </w:pPr>
      <w:r w:rsidRPr="00A30882">
        <w:t>    </w:t>
      </w:r>
    </w:p>
    <w:p w14:paraId="014DBAB3" w14:textId="77777777" w:rsidR="00141CCE" w:rsidRPr="00A30882" w:rsidRDefault="00141CCE" w:rsidP="00141CCE">
      <w:pPr>
        <w:pStyle w:val="Sourcewithforeground"/>
        <w:jc w:val="left"/>
      </w:pPr>
      <w:r w:rsidRPr="00A30882">
        <w:t>    </w:t>
      </w:r>
    </w:p>
    <w:p w14:paraId="1E001403" w14:textId="77777777" w:rsidR="00141CCE" w:rsidRPr="00A30882" w:rsidRDefault="00141CCE" w:rsidP="00141CCE">
      <w:pPr>
        <w:pStyle w:val="Sourcewithforeground"/>
        <w:jc w:val="left"/>
      </w:pPr>
      <w:r w:rsidRPr="00A30882">
        <w:t>    $</w:t>
      </w:r>
      <w:proofErr w:type="spellStart"/>
      <w:r w:rsidRPr="00A30882">
        <w:t>req</w:t>
      </w:r>
      <w:proofErr w:type="spellEnd"/>
      <w:r w:rsidRPr="00A30882">
        <w:t> =  </w:t>
      </w:r>
      <w:proofErr w:type="spellStart"/>
      <w:r w:rsidRPr="00A30882">
        <w:t>array</w:t>
      </w:r>
      <w:proofErr w:type="spellEnd"/>
      <w:r w:rsidRPr="00A30882">
        <w:t>( </w:t>
      </w:r>
    </w:p>
    <w:p w14:paraId="040C664D" w14:textId="77777777" w:rsidR="00141CCE" w:rsidRPr="00A30882" w:rsidRDefault="00141CCE" w:rsidP="00141CCE">
      <w:pPr>
        <w:pStyle w:val="Sourcewithforeground"/>
        <w:jc w:val="left"/>
      </w:pPr>
      <w:r w:rsidRPr="00A30882">
        <w:t>        '</w:t>
      </w:r>
      <w:proofErr w:type="spellStart"/>
      <w:r w:rsidRPr="00A30882">
        <w:t>ChannelSearch</w:t>
      </w:r>
      <w:proofErr w:type="spellEnd"/>
      <w:r w:rsidRPr="00A30882">
        <w:t>'        =&gt; </w:t>
      </w:r>
      <w:proofErr w:type="spellStart"/>
      <w:r w:rsidRPr="00A30882">
        <w:t>array</w:t>
      </w:r>
      <w:proofErr w:type="spellEnd"/>
      <w:r w:rsidRPr="00A30882">
        <w:t>(</w:t>
      </w:r>
    </w:p>
    <w:p w14:paraId="6ABD4138" w14:textId="77777777" w:rsidR="00141CCE" w:rsidRPr="00A30882" w:rsidRDefault="00141CCE" w:rsidP="00141CCE">
      <w:pPr>
        <w:pStyle w:val="Sourcewithforeground"/>
        <w:jc w:val="left"/>
      </w:pPr>
      <w:r w:rsidRPr="00A30882">
        <w:t>            '</w:t>
      </w:r>
      <w:proofErr w:type="spellStart"/>
      <w:r w:rsidRPr="00A30882">
        <w:t>OnlyHeader</w:t>
      </w:r>
      <w:proofErr w:type="spellEnd"/>
      <w:r w:rsidRPr="00A30882">
        <w:t>' =&gt; </w:t>
      </w:r>
      <w:proofErr w:type="spellStart"/>
      <w:r w:rsidRPr="00A30882">
        <w:t>true</w:t>
      </w:r>
      <w:proofErr w:type="spellEnd"/>
      <w:r w:rsidRPr="00A30882">
        <w:t>,</w:t>
      </w:r>
    </w:p>
    <w:p w14:paraId="797BEE19" w14:textId="77777777" w:rsidR="00141CCE" w:rsidRPr="00A30882" w:rsidRDefault="00141CCE" w:rsidP="00141CCE">
      <w:pPr>
        <w:pStyle w:val="Sourcewithforeground"/>
        <w:jc w:val="left"/>
      </w:pPr>
      <w:r w:rsidRPr="00A30882">
        <w:t>            '</w:t>
      </w:r>
      <w:proofErr w:type="spellStart"/>
      <w:r w:rsidRPr="00A30882">
        <w:t>Channel</w:t>
      </w:r>
      <w:proofErr w:type="spellEnd"/>
      <w:r w:rsidRPr="00A30882">
        <w:t>' =&gt;  </w:t>
      </w:r>
      <w:proofErr w:type="spellStart"/>
      <w:r w:rsidRPr="00A30882">
        <w:t>array</w:t>
      </w:r>
      <w:proofErr w:type="spellEnd"/>
      <w:r w:rsidRPr="00A30882">
        <w:t>(</w:t>
      </w:r>
    </w:p>
    <w:p w14:paraId="226A3B0E" w14:textId="77777777" w:rsidR="00141CCE" w:rsidRPr="00A30882" w:rsidRDefault="00141CCE" w:rsidP="00141CCE">
      <w:pPr>
        <w:pStyle w:val="Sourcewithforeground"/>
        <w:jc w:val="left"/>
      </w:pPr>
      <w:r w:rsidRPr="00A30882">
        <w:t>                '</w:t>
      </w:r>
      <w:proofErr w:type="spellStart"/>
      <w:r w:rsidRPr="00A30882">
        <w:t>ChannelURN</w:t>
      </w:r>
      <w:proofErr w:type="spellEnd"/>
      <w:r w:rsidRPr="00A30882">
        <w:t>' =&gt; $</w:t>
      </w:r>
      <w:proofErr w:type="spellStart"/>
      <w:r w:rsidRPr="00A30882">
        <w:t>channel_urn</w:t>
      </w:r>
      <w:proofErr w:type="spellEnd"/>
    </w:p>
    <w:p w14:paraId="6068593B" w14:textId="77777777" w:rsidR="00141CCE" w:rsidRPr="00A30882" w:rsidRDefault="00141CCE" w:rsidP="00141CCE">
      <w:pPr>
        <w:pStyle w:val="Sourcewithforeground"/>
        <w:jc w:val="left"/>
      </w:pPr>
      <w:r w:rsidRPr="00A30882">
        <w:t>            )</w:t>
      </w:r>
    </w:p>
    <w:p w14:paraId="1E3421C6" w14:textId="77777777" w:rsidR="00141CCE" w:rsidRPr="00A30882" w:rsidRDefault="00141CCE" w:rsidP="00141CCE">
      <w:pPr>
        <w:pStyle w:val="Sourcewithforeground"/>
        <w:jc w:val="left"/>
      </w:pPr>
      <w:r w:rsidRPr="00A30882">
        <w:lastRenderedPageBreak/>
        <w:t>        ),</w:t>
      </w:r>
    </w:p>
    <w:p w14:paraId="51006DA3" w14:textId="77777777" w:rsidR="00141CCE" w:rsidRPr="00A30882" w:rsidRDefault="00141CCE" w:rsidP="00141CCE">
      <w:pPr>
        <w:pStyle w:val="Sourcewithforeground"/>
        <w:jc w:val="left"/>
      </w:pPr>
      <w:r w:rsidRPr="00A30882">
        <w:t>        'ChannelVersionStatus' =&gt; array('creating', 'testing', 'active', 'tehnicalbreak', 'activedepricated', 'deleted')</w:t>
      </w:r>
    </w:p>
    <w:p w14:paraId="187AF5B6" w14:textId="77777777" w:rsidR="00141CCE" w:rsidRPr="00A30882" w:rsidRDefault="00141CCE" w:rsidP="00141CCE">
      <w:pPr>
        <w:pStyle w:val="Sourcewithforeground"/>
        <w:jc w:val="left"/>
      </w:pPr>
      <w:r w:rsidRPr="00A30882">
        <w:t>    ); </w:t>
      </w:r>
    </w:p>
    <w:p w14:paraId="40310562" w14:textId="77777777" w:rsidR="00141CCE" w:rsidRPr="00A30882" w:rsidRDefault="00141CCE" w:rsidP="00141CCE">
      <w:pPr>
        <w:pStyle w:val="Sourcewithforeground"/>
        <w:jc w:val="left"/>
      </w:pPr>
      <w:r w:rsidRPr="00A30882">
        <w:t>    </w:t>
      </w:r>
    </w:p>
    <w:p w14:paraId="33A85845" w14:textId="77777777" w:rsidR="00141CCE" w:rsidRPr="00A30882" w:rsidRDefault="00141CCE" w:rsidP="00141CCE">
      <w:pPr>
        <w:pStyle w:val="Sourcewithforeground"/>
        <w:jc w:val="left"/>
      </w:pPr>
      <w:r w:rsidRPr="00A30882">
        <w:t>    $method_name = 'SearchChannelsPaged';                               </w:t>
      </w:r>
    </w:p>
    <w:p w14:paraId="5C4F1679" w14:textId="77777777" w:rsidR="00141CCE" w:rsidRPr="00A30882" w:rsidRDefault="00141CCE" w:rsidP="00141CCE">
      <w:pPr>
        <w:pStyle w:val="Sourcewithforeground"/>
        <w:jc w:val="left"/>
      </w:pPr>
      <w:r w:rsidRPr="00A30882">
        <w:t>    $</w:t>
      </w:r>
      <w:proofErr w:type="spellStart"/>
      <w:r w:rsidRPr="00A30882">
        <w:t>result</w:t>
      </w:r>
      <w:proofErr w:type="spellEnd"/>
      <w:r w:rsidRPr="00A30882">
        <w:t> = $</w:t>
      </w:r>
      <w:proofErr w:type="spellStart"/>
      <w:r w:rsidRPr="00A30882">
        <w:t>service</w:t>
      </w:r>
      <w:proofErr w:type="spellEnd"/>
      <w:r w:rsidRPr="00A30882">
        <w:t>-&gt;__</w:t>
      </w:r>
      <w:proofErr w:type="spellStart"/>
      <w:r w:rsidRPr="00A30882">
        <w:t>soapCall</w:t>
      </w:r>
      <w:proofErr w:type="spellEnd"/>
      <w:r w:rsidRPr="00A30882">
        <w:t>($</w:t>
      </w:r>
      <w:proofErr w:type="spellStart"/>
      <w:r w:rsidRPr="00A30882">
        <w:t>method_name</w:t>
      </w:r>
      <w:proofErr w:type="spellEnd"/>
      <w:r w:rsidRPr="00A30882">
        <w:t>, </w:t>
      </w:r>
      <w:proofErr w:type="spellStart"/>
      <w:r w:rsidRPr="00A30882">
        <w:t>array</w:t>
      </w:r>
      <w:proofErr w:type="spellEnd"/>
      <w:r w:rsidRPr="00A30882">
        <w:t>($</w:t>
      </w:r>
      <w:proofErr w:type="spellStart"/>
      <w:r w:rsidRPr="00A30882">
        <w:t>req</w:t>
      </w:r>
      <w:proofErr w:type="spellEnd"/>
      <w:r w:rsidRPr="00A30882">
        <w:t>) );</w:t>
      </w:r>
    </w:p>
    <w:p w14:paraId="611DFDC4" w14:textId="77777777" w:rsidR="00141CCE" w:rsidRPr="00A30882" w:rsidRDefault="00141CCE" w:rsidP="00141CCE">
      <w:pPr>
        <w:pStyle w:val="Sourcewithforeground"/>
        <w:jc w:val="left"/>
      </w:pPr>
      <w:r w:rsidRPr="00A30882">
        <w:t>    $ms-&gt;addServiceCallMilestone($service, $DIT_config_service_addr, $method_name);</w:t>
      </w:r>
    </w:p>
    <w:p w14:paraId="569D31ED" w14:textId="77777777" w:rsidR="00141CCE" w:rsidRPr="00A30882" w:rsidRDefault="00141CCE" w:rsidP="00141CCE">
      <w:pPr>
        <w:pStyle w:val="Sourcewithforeground"/>
        <w:jc w:val="left"/>
      </w:pPr>
      <w:r w:rsidRPr="00A30882">
        <w:t>    </w:t>
      </w:r>
    </w:p>
    <w:p w14:paraId="67913640" w14:textId="77777777" w:rsidR="00141CCE" w:rsidRPr="00A30882" w:rsidRDefault="00141CCE" w:rsidP="00141CCE">
      <w:pPr>
        <w:pStyle w:val="Sourcewithforeground"/>
        <w:jc w:val="left"/>
      </w:pPr>
      <w:r w:rsidRPr="00A30882">
        <w:t>    // </w:t>
      </w:r>
      <w:proofErr w:type="spellStart"/>
      <w:r w:rsidRPr="00A30882">
        <w:t>setting</w:t>
      </w:r>
      <w:proofErr w:type="spellEnd"/>
      <w:r w:rsidRPr="00A30882">
        <w:t> </w:t>
      </w:r>
      <w:proofErr w:type="spellStart"/>
      <w:r w:rsidRPr="00A30882">
        <w:t>channel</w:t>
      </w:r>
      <w:proofErr w:type="spellEnd"/>
      <w:r w:rsidRPr="00A30882">
        <w:t> </w:t>
      </w:r>
      <w:proofErr w:type="spellStart"/>
      <w:r w:rsidRPr="00A30882">
        <w:t>data</w:t>
      </w:r>
      <w:proofErr w:type="spellEnd"/>
    </w:p>
    <w:p w14:paraId="48DB1755" w14:textId="77777777" w:rsidR="00141CCE" w:rsidRPr="00A30882" w:rsidRDefault="00141CCE" w:rsidP="00141CCE">
      <w:pPr>
        <w:pStyle w:val="Sourcewithforeground"/>
        <w:jc w:val="left"/>
      </w:pPr>
      <w:r w:rsidRPr="00A30882">
        <w:t>    $</w:t>
      </w:r>
      <w:proofErr w:type="spellStart"/>
      <w:r w:rsidRPr="00A30882">
        <w:t>channel</w:t>
      </w:r>
      <w:proofErr w:type="spellEnd"/>
      <w:r w:rsidRPr="00A30882">
        <w:t> = </w:t>
      </w:r>
      <w:proofErr w:type="spellStart"/>
      <w:r w:rsidRPr="00A30882">
        <w:t>array</w:t>
      </w:r>
      <w:proofErr w:type="spellEnd"/>
      <w:r w:rsidRPr="00A30882">
        <w:t>(</w:t>
      </w:r>
    </w:p>
    <w:p w14:paraId="181AE8CE" w14:textId="77777777" w:rsidR="00141CCE" w:rsidRPr="00A30882" w:rsidRDefault="00141CCE" w:rsidP="00141CCE">
      <w:pPr>
        <w:pStyle w:val="Sourcewithforeground"/>
        <w:jc w:val="left"/>
      </w:pPr>
      <w:r w:rsidRPr="00A30882">
        <w:t>        '</w:t>
      </w:r>
      <w:proofErr w:type="spellStart"/>
      <w:r w:rsidRPr="00A30882">
        <w:t>ShortName</w:t>
      </w:r>
      <w:proofErr w:type="spellEnd"/>
      <w:r w:rsidRPr="00A30882">
        <w:t>' =&gt; $</w:t>
      </w:r>
      <w:proofErr w:type="spellStart"/>
      <w:r w:rsidRPr="00A30882">
        <w:t>channel_name</w:t>
      </w:r>
      <w:proofErr w:type="spellEnd"/>
      <w:r w:rsidRPr="00A30882">
        <w:t>,</w:t>
      </w:r>
    </w:p>
    <w:p w14:paraId="5B61E0E7" w14:textId="77777777" w:rsidR="00141CCE" w:rsidRPr="00A30882" w:rsidRDefault="00141CCE" w:rsidP="00141CCE">
      <w:pPr>
        <w:pStyle w:val="Sourcewithforeground"/>
        <w:jc w:val="left"/>
      </w:pPr>
      <w:r w:rsidRPr="00A30882">
        <w:t>        '</w:t>
      </w:r>
      <w:proofErr w:type="spellStart"/>
      <w:r w:rsidRPr="00A30882">
        <w:t>ChannelURN</w:t>
      </w:r>
      <w:proofErr w:type="spellEnd"/>
      <w:r w:rsidRPr="00A30882">
        <w:t>' =&gt; $</w:t>
      </w:r>
      <w:proofErr w:type="spellStart"/>
      <w:r w:rsidRPr="00A30882">
        <w:t>channel_urn</w:t>
      </w:r>
      <w:proofErr w:type="spellEnd"/>
      <w:r w:rsidRPr="00A30882">
        <w:t>,</w:t>
      </w:r>
    </w:p>
    <w:p w14:paraId="54FDF55A" w14:textId="77777777" w:rsidR="00141CCE" w:rsidRPr="00A30882" w:rsidRDefault="00141CCE" w:rsidP="00141CCE">
      <w:pPr>
        <w:pStyle w:val="Sourcewithforeground"/>
        <w:jc w:val="left"/>
      </w:pPr>
      <w:r w:rsidRPr="00A30882">
        <w:t>        '</w:t>
      </w:r>
      <w:proofErr w:type="spellStart"/>
      <w:r w:rsidRPr="00A30882">
        <w:t>ChannelType</w:t>
      </w:r>
      <w:proofErr w:type="spellEnd"/>
      <w:r w:rsidRPr="00A30882">
        <w:t>' =&gt; '</w:t>
      </w:r>
      <w:proofErr w:type="spellStart"/>
      <w:r w:rsidRPr="00A30882">
        <w:t>dik</w:t>
      </w:r>
      <w:proofErr w:type="spellEnd"/>
      <w:r w:rsidRPr="00A30882">
        <w:t>',</w:t>
      </w:r>
    </w:p>
    <w:p w14:paraId="2DBA6C11" w14:textId="77777777" w:rsidR="00141CCE" w:rsidRPr="00A30882" w:rsidRDefault="00141CCE" w:rsidP="00141CCE">
      <w:pPr>
        <w:pStyle w:val="Sourcewithforeground"/>
        <w:jc w:val="left"/>
      </w:pPr>
      <w:r w:rsidRPr="00A30882">
        <w:t>        '</w:t>
      </w:r>
      <w:proofErr w:type="spellStart"/>
      <w:r w:rsidRPr="00A30882">
        <w:t>OwnerAuthority</w:t>
      </w:r>
      <w:proofErr w:type="spellEnd"/>
      <w:r w:rsidRPr="00A30882">
        <w:t>' =&gt; </w:t>
      </w:r>
      <w:proofErr w:type="spellStart"/>
      <w:r w:rsidRPr="00A30882">
        <w:t>array</w:t>
      </w:r>
      <w:proofErr w:type="spellEnd"/>
      <w:r w:rsidRPr="00A30882">
        <w:t>(</w:t>
      </w:r>
    </w:p>
    <w:p w14:paraId="63D09101" w14:textId="77777777" w:rsidR="00141CCE" w:rsidRPr="00A30882" w:rsidRDefault="00141CCE" w:rsidP="00141CCE">
      <w:pPr>
        <w:pStyle w:val="Sourcewithforeground"/>
        <w:jc w:val="left"/>
      </w:pPr>
      <w:r w:rsidRPr="00A30882">
        <w:t>            '</w:t>
      </w:r>
      <w:proofErr w:type="spellStart"/>
      <w:r w:rsidRPr="00A30882">
        <w:t>AuthorityID</w:t>
      </w:r>
      <w:proofErr w:type="spellEnd"/>
      <w:r w:rsidRPr="00A30882">
        <w:t>' =&gt; '100000',</w:t>
      </w:r>
    </w:p>
    <w:p w14:paraId="5357C27B" w14:textId="77777777" w:rsidR="00141CCE" w:rsidRPr="00A30882" w:rsidRDefault="00141CCE" w:rsidP="00141CCE">
      <w:pPr>
        <w:pStyle w:val="Sourcewithforeground"/>
        <w:jc w:val="left"/>
      </w:pPr>
      <w:r w:rsidRPr="00A30882">
        <w:t>            '</w:t>
      </w:r>
      <w:proofErr w:type="spellStart"/>
      <w:r w:rsidRPr="00A30882">
        <w:t>ShortName</w:t>
      </w:r>
      <w:proofErr w:type="spellEnd"/>
      <w:r w:rsidRPr="00A30882">
        <w:t>' =&gt; 'ABC </w:t>
      </w:r>
      <w:proofErr w:type="spellStart"/>
      <w:r w:rsidRPr="00A30882">
        <w:t>software</w:t>
      </w:r>
      <w:proofErr w:type="spellEnd"/>
      <w:r w:rsidRPr="00A30882">
        <w:t>',</w:t>
      </w:r>
    </w:p>
    <w:p w14:paraId="68CCD0D5" w14:textId="77777777" w:rsidR="00141CCE" w:rsidRPr="00A30882" w:rsidRDefault="00141CCE" w:rsidP="00141CCE">
      <w:pPr>
        <w:pStyle w:val="Sourcewithforeground"/>
        <w:jc w:val="left"/>
      </w:pPr>
      <w:r w:rsidRPr="00A30882">
        <w:t>        ),</w:t>
      </w:r>
    </w:p>
    <w:p w14:paraId="147467A7" w14:textId="77777777" w:rsidR="00141CCE" w:rsidRPr="00A30882" w:rsidRDefault="00141CCE" w:rsidP="00141CCE">
      <w:pPr>
        <w:pStyle w:val="Sourcewithforeground"/>
        <w:jc w:val="left"/>
      </w:pPr>
      <w:r w:rsidRPr="00A30882">
        <w:t>        '</w:t>
      </w:r>
      <w:proofErr w:type="spellStart"/>
      <w:r w:rsidRPr="00A30882">
        <w:t>ChannelName</w:t>
      </w:r>
      <w:proofErr w:type="spellEnd"/>
      <w:r w:rsidRPr="00A30882">
        <w:t>' =&gt; $</w:t>
      </w:r>
      <w:proofErr w:type="spellStart"/>
      <w:r w:rsidRPr="00A30882">
        <w:t>channel_name</w:t>
      </w:r>
      <w:proofErr w:type="spellEnd"/>
    </w:p>
    <w:p w14:paraId="50B93733" w14:textId="77777777" w:rsidR="00141CCE" w:rsidRPr="00A30882" w:rsidRDefault="00141CCE" w:rsidP="00141CCE">
      <w:pPr>
        <w:pStyle w:val="Sourcewithforeground"/>
        <w:jc w:val="left"/>
      </w:pPr>
      <w:r w:rsidRPr="00A30882">
        <w:t>    );</w:t>
      </w:r>
    </w:p>
    <w:p w14:paraId="6C878EF1" w14:textId="77777777" w:rsidR="00141CCE" w:rsidRPr="00A30882" w:rsidRDefault="00141CCE" w:rsidP="00141CCE">
      <w:pPr>
        <w:pStyle w:val="Sourcewithforeground"/>
        <w:jc w:val="left"/>
      </w:pPr>
      <w:r w:rsidRPr="00A30882">
        <w:t>    </w:t>
      </w:r>
    </w:p>
    <w:p w14:paraId="2783B794" w14:textId="77777777" w:rsidR="00141CCE" w:rsidRPr="00A30882" w:rsidRDefault="00141CCE" w:rsidP="00141CCE">
      <w:pPr>
        <w:pStyle w:val="Sourcewithforeground"/>
        <w:jc w:val="left"/>
      </w:pPr>
      <w:r w:rsidRPr="00A30882">
        <w:t>    //</w:t>
      </w:r>
      <w:proofErr w:type="spellStart"/>
      <w:r w:rsidRPr="00A30882">
        <w:t>if</w:t>
      </w:r>
      <w:proofErr w:type="spellEnd"/>
      <w:r w:rsidRPr="00A30882">
        <w:t> </w:t>
      </w:r>
      <w:proofErr w:type="spellStart"/>
      <w:r w:rsidRPr="00A30882">
        <w:t>channel</w:t>
      </w:r>
      <w:proofErr w:type="spellEnd"/>
      <w:r w:rsidRPr="00A30882">
        <w:t> </w:t>
      </w:r>
      <w:proofErr w:type="spellStart"/>
      <w:r w:rsidRPr="00A30882">
        <w:t>not</w:t>
      </w:r>
      <w:proofErr w:type="spellEnd"/>
      <w:r w:rsidRPr="00A30882">
        <w:t> </w:t>
      </w:r>
      <w:proofErr w:type="spellStart"/>
      <w:r w:rsidRPr="00A30882">
        <w:t>found</w:t>
      </w:r>
      <w:proofErr w:type="spellEnd"/>
      <w:r w:rsidRPr="00A30882">
        <w:t> </w:t>
      </w:r>
      <w:proofErr w:type="spellStart"/>
      <w:r w:rsidRPr="00A30882">
        <w:t>creating</w:t>
      </w:r>
      <w:proofErr w:type="spellEnd"/>
      <w:r w:rsidRPr="00A30882">
        <w:t> </w:t>
      </w:r>
      <w:proofErr w:type="spellStart"/>
      <w:r w:rsidRPr="00A30882">
        <w:t>new</w:t>
      </w:r>
      <w:proofErr w:type="spellEnd"/>
      <w:r w:rsidRPr="00A30882">
        <w:t> </w:t>
      </w:r>
      <w:proofErr w:type="spellStart"/>
      <w:r w:rsidRPr="00A30882">
        <w:t>one</w:t>
      </w:r>
      <w:proofErr w:type="spellEnd"/>
    </w:p>
    <w:p w14:paraId="03265E58" w14:textId="77777777" w:rsidR="00141CCE" w:rsidRPr="00A30882" w:rsidRDefault="00141CCE" w:rsidP="00141CCE">
      <w:pPr>
        <w:pStyle w:val="Sourcewithforeground"/>
        <w:jc w:val="left"/>
      </w:pPr>
      <w:r w:rsidRPr="00A30882">
        <w:t>    </w:t>
      </w:r>
      <w:proofErr w:type="spellStart"/>
      <w:r w:rsidRPr="00A30882">
        <w:t>if</w:t>
      </w:r>
      <w:proofErr w:type="spellEnd"/>
      <w:r w:rsidRPr="00A30882">
        <w:t>($</w:t>
      </w:r>
      <w:proofErr w:type="spellStart"/>
      <w:r w:rsidRPr="00A30882">
        <w:t>result</w:t>
      </w:r>
      <w:proofErr w:type="spellEnd"/>
      <w:r w:rsidRPr="00A30882">
        <w:t>-&gt;</w:t>
      </w:r>
      <w:proofErr w:type="spellStart"/>
      <w:r w:rsidRPr="00A30882">
        <w:t>ChannelList</w:t>
      </w:r>
      <w:proofErr w:type="spellEnd"/>
      <w:r w:rsidRPr="00A30882">
        <w:t>-&gt;</w:t>
      </w:r>
      <w:proofErr w:type="spellStart"/>
      <w:r w:rsidRPr="00A30882">
        <w:t>Count</w:t>
      </w:r>
      <w:proofErr w:type="spellEnd"/>
      <w:r w:rsidRPr="00A30882">
        <w:t> == 0) {</w:t>
      </w:r>
    </w:p>
    <w:p w14:paraId="71FE0492" w14:textId="77777777" w:rsidR="00141CCE" w:rsidRPr="00A30882" w:rsidRDefault="00141CCE" w:rsidP="00141CCE">
      <w:pPr>
        <w:pStyle w:val="Sourcewithforeground"/>
        <w:jc w:val="left"/>
      </w:pPr>
      <w:r w:rsidRPr="00A30882">
        <w:t>        // </w:t>
      </w:r>
      <w:proofErr w:type="spellStart"/>
      <w:r w:rsidRPr="00A30882">
        <w:t>adding</w:t>
      </w:r>
      <w:proofErr w:type="spellEnd"/>
      <w:r w:rsidRPr="00A30882">
        <w:t> </w:t>
      </w:r>
      <w:proofErr w:type="spellStart"/>
      <w:r w:rsidRPr="00A30882">
        <w:t>channel</w:t>
      </w:r>
      <w:proofErr w:type="spellEnd"/>
      <w:r w:rsidRPr="00A30882">
        <w:t> </w:t>
      </w:r>
      <w:proofErr w:type="spellStart"/>
      <w:r w:rsidRPr="00A30882">
        <w:t>data</w:t>
      </w:r>
      <w:proofErr w:type="spellEnd"/>
      <w:r w:rsidRPr="00A30882">
        <w:t> to </w:t>
      </w:r>
      <w:proofErr w:type="spellStart"/>
      <w:r w:rsidRPr="00A30882">
        <w:t>request</w:t>
      </w:r>
      <w:proofErr w:type="spellEnd"/>
    </w:p>
    <w:p w14:paraId="3902547F" w14:textId="77777777" w:rsidR="00141CCE" w:rsidRPr="00A30882" w:rsidRDefault="00141CCE" w:rsidP="00141CCE">
      <w:pPr>
        <w:pStyle w:val="Sourcewithforeground"/>
        <w:jc w:val="left"/>
      </w:pPr>
      <w:r w:rsidRPr="00A30882">
        <w:t>        $req2 =  </w:t>
      </w:r>
      <w:proofErr w:type="spellStart"/>
      <w:r w:rsidRPr="00A30882">
        <w:t>array</w:t>
      </w:r>
      <w:proofErr w:type="spellEnd"/>
      <w:r w:rsidRPr="00A30882">
        <w:t>( </w:t>
      </w:r>
    </w:p>
    <w:p w14:paraId="2970557E" w14:textId="77777777" w:rsidR="00141CCE" w:rsidRPr="00A30882" w:rsidRDefault="00141CCE" w:rsidP="00141CCE">
      <w:pPr>
        <w:pStyle w:val="Sourcewithforeground"/>
        <w:jc w:val="left"/>
      </w:pPr>
      <w:r w:rsidRPr="00A30882">
        <w:t>            '</w:t>
      </w:r>
      <w:proofErr w:type="spellStart"/>
      <w:r w:rsidRPr="00A30882">
        <w:t>Channel</w:t>
      </w:r>
      <w:proofErr w:type="spellEnd"/>
      <w:r w:rsidRPr="00A30882">
        <w:t>' =&gt; $</w:t>
      </w:r>
      <w:proofErr w:type="spellStart"/>
      <w:r w:rsidRPr="00A30882">
        <w:t>channel</w:t>
      </w:r>
      <w:proofErr w:type="spellEnd"/>
    </w:p>
    <w:p w14:paraId="558C95F1" w14:textId="77777777" w:rsidR="00141CCE" w:rsidRPr="00A30882" w:rsidRDefault="00141CCE" w:rsidP="00141CCE">
      <w:pPr>
        <w:pStyle w:val="Sourcewithforeground"/>
        <w:jc w:val="left"/>
      </w:pPr>
      <w:r w:rsidRPr="00A30882">
        <w:t>        );</w:t>
      </w:r>
    </w:p>
    <w:p w14:paraId="0D613038" w14:textId="77777777" w:rsidR="00141CCE" w:rsidRPr="00A30882" w:rsidRDefault="00141CCE" w:rsidP="00141CCE">
      <w:pPr>
        <w:pStyle w:val="Sourcewithforeground"/>
        <w:jc w:val="left"/>
      </w:pPr>
      <w:r w:rsidRPr="00A30882">
        <w:t>    </w:t>
      </w:r>
    </w:p>
    <w:p w14:paraId="64839CDF" w14:textId="77777777" w:rsidR="00141CCE" w:rsidRPr="00A30882" w:rsidRDefault="00141CCE" w:rsidP="00141CCE">
      <w:pPr>
        <w:pStyle w:val="Sourcewithforeground"/>
        <w:jc w:val="left"/>
      </w:pPr>
      <w:r w:rsidRPr="00A30882">
        <w:t>        $method2_name = 'InsertChannel';                                </w:t>
      </w:r>
    </w:p>
    <w:p w14:paraId="2826109F" w14:textId="77777777" w:rsidR="00141CCE" w:rsidRPr="00A30882" w:rsidRDefault="00141CCE" w:rsidP="00141CCE">
      <w:pPr>
        <w:pStyle w:val="Sourcewithforeground"/>
        <w:jc w:val="left"/>
      </w:pPr>
      <w:r w:rsidRPr="00A30882">
        <w:t>        $result2 = $service-&gt;__soapCall($method2_name, array($req2) );</w:t>
      </w:r>
    </w:p>
    <w:p w14:paraId="57587608" w14:textId="77777777" w:rsidR="00141CCE" w:rsidRPr="00A30882" w:rsidRDefault="00141CCE" w:rsidP="00141CCE">
      <w:pPr>
        <w:pStyle w:val="Sourcewithforeground"/>
        <w:jc w:val="left"/>
      </w:pPr>
      <w:r w:rsidRPr="00A30882">
        <w:t>        $ms-&gt;addServiceCallMilestone($service, $DIT_config_service_addr, $method2_name);</w:t>
      </w:r>
    </w:p>
    <w:p w14:paraId="77B4FBAD" w14:textId="77777777" w:rsidR="00141CCE" w:rsidRPr="00A30882" w:rsidRDefault="00141CCE" w:rsidP="00141CCE">
      <w:pPr>
        <w:pStyle w:val="Sourcewithforeground"/>
        <w:jc w:val="left"/>
      </w:pPr>
      <w:r w:rsidRPr="00A30882">
        <w:t>        </w:t>
      </w:r>
    </w:p>
    <w:p w14:paraId="752815D4" w14:textId="77777777" w:rsidR="00141CCE" w:rsidRPr="00A30882" w:rsidRDefault="00141CCE" w:rsidP="00141CCE">
      <w:pPr>
        <w:pStyle w:val="Sourcewithforeground"/>
        <w:jc w:val="left"/>
      </w:pPr>
      <w:r w:rsidRPr="00A30882">
        <w:t>        $result2-&gt;</w:t>
      </w:r>
      <w:proofErr w:type="spellStart"/>
      <w:r w:rsidRPr="00A30882">
        <w:t>InsertChannelResponse</w:t>
      </w:r>
      <w:proofErr w:type="spellEnd"/>
      <w:r w:rsidRPr="00A30882">
        <w:t>;</w:t>
      </w:r>
    </w:p>
    <w:p w14:paraId="1DDA5B22" w14:textId="77777777" w:rsidR="00141CCE" w:rsidRPr="00A30882" w:rsidRDefault="00141CCE" w:rsidP="00141CCE">
      <w:pPr>
        <w:pStyle w:val="Sourcewithforeground"/>
        <w:jc w:val="left"/>
      </w:pPr>
      <w:r w:rsidRPr="00A30882">
        <w:t>    } </w:t>
      </w:r>
      <w:proofErr w:type="spellStart"/>
      <w:r w:rsidRPr="00A30882">
        <w:t>else</w:t>
      </w:r>
      <w:proofErr w:type="spellEnd"/>
      <w:r w:rsidRPr="00A30882">
        <w:t> {</w:t>
      </w:r>
    </w:p>
    <w:p w14:paraId="5CE6D73B" w14:textId="77777777" w:rsidR="00141CCE" w:rsidRPr="00A30882" w:rsidRDefault="00141CCE" w:rsidP="00141CCE">
      <w:pPr>
        <w:pStyle w:val="Sourcewithforeground"/>
        <w:jc w:val="left"/>
      </w:pPr>
      <w:r w:rsidRPr="00A30882">
        <w:t>        //</w:t>
      </w:r>
      <w:proofErr w:type="spellStart"/>
      <w:r w:rsidRPr="00A30882">
        <w:t>channel</w:t>
      </w:r>
      <w:proofErr w:type="spellEnd"/>
      <w:r w:rsidRPr="00A30882">
        <w:t> </w:t>
      </w:r>
      <w:proofErr w:type="spellStart"/>
      <w:r w:rsidRPr="00A30882">
        <w:t>found</w:t>
      </w:r>
      <w:proofErr w:type="spellEnd"/>
    </w:p>
    <w:p w14:paraId="1EDBCEE6" w14:textId="77777777" w:rsidR="00141CCE" w:rsidRPr="00A30882" w:rsidRDefault="00141CCE" w:rsidP="00141CCE">
      <w:pPr>
        <w:pStyle w:val="Sourcewithforeground"/>
        <w:jc w:val="left"/>
      </w:pPr>
      <w:r w:rsidRPr="00A30882">
        <w:t>    }</w:t>
      </w:r>
    </w:p>
    <w:p w14:paraId="719D0693" w14:textId="77777777" w:rsidR="00141CCE" w:rsidRPr="00A30882" w:rsidRDefault="00141CCE" w:rsidP="00141CCE">
      <w:pPr>
        <w:pStyle w:val="Sourcewithforeground"/>
        <w:jc w:val="left"/>
      </w:pPr>
      <w:r w:rsidRPr="00A30882">
        <w:t>    </w:t>
      </w:r>
    </w:p>
    <w:p w14:paraId="30121802" w14:textId="77777777" w:rsidR="00141CCE" w:rsidRPr="00A30882" w:rsidRDefault="00141CCE" w:rsidP="00141CCE">
      <w:pPr>
        <w:pStyle w:val="Sourcewithforeground"/>
        <w:jc w:val="left"/>
      </w:pPr>
      <w:r w:rsidRPr="00A30882">
        <w:t>    $</w:t>
      </w:r>
      <w:proofErr w:type="spellStart"/>
      <w:r w:rsidRPr="00A30882">
        <w:t>channel_version</w:t>
      </w:r>
      <w:proofErr w:type="spellEnd"/>
      <w:r w:rsidRPr="00A30882">
        <w:t> = </w:t>
      </w:r>
      <w:proofErr w:type="spellStart"/>
      <w:r w:rsidRPr="00A30882">
        <w:t>array</w:t>
      </w:r>
      <w:proofErr w:type="spellEnd"/>
      <w:r w:rsidRPr="00A30882">
        <w:t>(</w:t>
      </w:r>
    </w:p>
    <w:p w14:paraId="412FE010" w14:textId="77777777" w:rsidR="00141CCE" w:rsidRPr="00A30882" w:rsidRDefault="00141CCE" w:rsidP="00141CCE">
      <w:pPr>
        <w:pStyle w:val="Sourcewithforeground"/>
        <w:jc w:val="left"/>
      </w:pPr>
      <w:r w:rsidRPr="00A30882">
        <w:t>        '</w:t>
      </w:r>
      <w:proofErr w:type="spellStart"/>
      <w:r w:rsidRPr="00A30882">
        <w:t>MessageType</w:t>
      </w:r>
      <w:proofErr w:type="spellEnd"/>
      <w:r w:rsidRPr="00A30882">
        <w:t>' =&gt; </w:t>
      </w:r>
      <w:proofErr w:type="spellStart"/>
      <w:r w:rsidRPr="00A30882">
        <w:t>array</w:t>
      </w:r>
      <w:proofErr w:type="spellEnd"/>
      <w:r w:rsidRPr="00A30882">
        <w:t>(</w:t>
      </w:r>
    </w:p>
    <w:p w14:paraId="64B3AFC2" w14:textId="77777777" w:rsidR="00141CCE" w:rsidRPr="00A30882" w:rsidRDefault="00141CCE" w:rsidP="00141CCE">
      <w:pPr>
        <w:pStyle w:val="Sourcewithforeground"/>
        <w:jc w:val="left"/>
      </w:pPr>
      <w:r w:rsidRPr="00A30882">
        <w:t>            0 =&gt;  </w:t>
      </w:r>
      <w:proofErr w:type="spellStart"/>
      <w:r w:rsidRPr="00A30882">
        <w:t>array</w:t>
      </w:r>
      <w:proofErr w:type="spellEnd"/>
      <w:r w:rsidRPr="00A30882">
        <w:t>(</w:t>
      </w:r>
    </w:p>
    <w:p w14:paraId="5C6A9F89" w14:textId="77777777" w:rsidR="00141CCE" w:rsidRPr="00A30882" w:rsidRDefault="00141CCE" w:rsidP="00141CCE">
      <w:pPr>
        <w:pStyle w:val="Sourcewithforeground"/>
        <w:jc w:val="left"/>
      </w:pPr>
      <w:r w:rsidRPr="00A30882">
        <w:t>                '</w:t>
      </w:r>
      <w:proofErr w:type="spellStart"/>
      <w:r w:rsidRPr="00A30882">
        <w:t>MessageClass</w:t>
      </w:r>
      <w:proofErr w:type="spellEnd"/>
      <w:r w:rsidRPr="00A30882">
        <w:t>' =&gt; </w:t>
      </w:r>
      <w:proofErr w:type="spellStart"/>
      <w:r w:rsidRPr="00A30882">
        <w:t>array</w:t>
      </w:r>
      <w:proofErr w:type="spellEnd"/>
      <w:r w:rsidRPr="00A30882">
        <w:t>(</w:t>
      </w:r>
    </w:p>
    <w:p w14:paraId="0177207E" w14:textId="77777777" w:rsidR="00141CCE" w:rsidRPr="00A30882" w:rsidRDefault="00141CCE" w:rsidP="00141CCE">
      <w:pPr>
        <w:pStyle w:val="Sourcewithforeground"/>
        <w:jc w:val="left"/>
      </w:pPr>
      <w:r w:rsidRPr="00A30882">
        <w:t>                    '</w:t>
      </w:r>
      <w:proofErr w:type="spellStart"/>
      <w:r w:rsidRPr="00A30882">
        <w:t>CodeListCodeValue</w:t>
      </w:r>
      <w:proofErr w:type="spellEnd"/>
      <w:r w:rsidRPr="00A30882">
        <w:t>' =&gt; '1'),</w:t>
      </w:r>
    </w:p>
    <w:p w14:paraId="52262D75" w14:textId="77777777" w:rsidR="00141CCE" w:rsidRPr="00A30882" w:rsidRDefault="00141CCE" w:rsidP="00141CCE">
      <w:pPr>
        <w:pStyle w:val="Sourcewithforeground"/>
        <w:jc w:val="left"/>
      </w:pPr>
      <w:r w:rsidRPr="00A30882">
        <w:lastRenderedPageBreak/>
        <w:t>                'XMLSchemaURN' =&gt; 'URN:IVIS:100001:XSD-Person-FullName-v1-0-TYPE-PersonFullName'</w:t>
      </w:r>
    </w:p>
    <w:p w14:paraId="1DAAB760" w14:textId="77777777" w:rsidR="00141CCE" w:rsidRPr="00A30882" w:rsidRDefault="00141CCE" w:rsidP="00141CCE">
      <w:pPr>
        <w:pStyle w:val="Sourcewithforeground"/>
        <w:jc w:val="left"/>
      </w:pPr>
      <w:r w:rsidRPr="00A30882">
        <w:t>            ),</w:t>
      </w:r>
    </w:p>
    <w:p w14:paraId="3949A2F6" w14:textId="77777777" w:rsidR="00141CCE" w:rsidRPr="00A30882" w:rsidRDefault="00141CCE" w:rsidP="00141CCE">
      <w:pPr>
        <w:pStyle w:val="Sourcewithforeground"/>
        <w:jc w:val="left"/>
      </w:pPr>
      <w:r w:rsidRPr="00A30882">
        <w:t>            1 =&gt;  </w:t>
      </w:r>
      <w:proofErr w:type="spellStart"/>
      <w:r w:rsidRPr="00A30882">
        <w:t>array</w:t>
      </w:r>
      <w:proofErr w:type="spellEnd"/>
      <w:r w:rsidRPr="00A30882">
        <w:t>(</w:t>
      </w:r>
    </w:p>
    <w:p w14:paraId="58FD7CF9" w14:textId="77777777" w:rsidR="00141CCE" w:rsidRPr="00A30882" w:rsidRDefault="00141CCE" w:rsidP="00141CCE">
      <w:pPr>
        <w:pStyle w:val="Sourcewithforeground"/>
        <w:jc w:val="left"/>
      </w:pPr>
      <w:r w:rsidRPr="00A30882">
        <w:t>                '</w:t>
      </w:r>
      <w:proofErr w:type="spellStart"/>
      <w:r w:rsidRPr="00A30882">
        <w:t>MessageClass</w:t>
      </w:r>
      <w:proofErr w:type="spellEnd"/>
      <w:r w:rsidRPr="00A30882">
        <w:t>' =&gt; </w:t>
      </w:r>
      <w:proofErr w:type="spellStart"/>
      <w:r w:rsidRPr="00A30882">
        <w:t>array</w:t>
      </w:r>
      <w:proofErr w:type="spellEnd"/>
      <w:r w:rsidRPr="00A30882">
        <w:t>(</w:t>
      </w:r>
    </w:p>
    <w:p w14:paraId="0FB052D9" w14:textId="77777777" w:rsidR="00141CCE" w:rsidRPr="00A30882" w:rsidRDefault="00141CCE" w:rsidP="00141CCE">
      <w:pPr>
        <w:pStyle w:val="Sourcewithforeground"/>
        <w:jc w:val="left"/>
      </w:pPr>
      <w:r w:rsidRPr="00A30882">
        <w:t>                    '</w:t>
      </w:r>
      <w:proofErr w:type="spellStart"/>
      <w:r w:rsidRPr="00A30882">
        <w:t>CodeListCodeValue</w:t>
      </w:r>
      <w:proofErr w:type="spellEnd"/>
      <w:r w:rsidRPr="00A30882">
        <w:t>' =&gt; '3'),</w:t>
      </w:r>
    </w:p>
    <w:p w14:paraId="7A670201" w14:textId="77777777" w:rsidR="00141CCE" w:rsidRPr="00A30882" w:rsidRDefault="00141CCE" w:rsidP="00141CCE">
      <w:pPr>
        <w:pStyle w:val="Sourcewithforeground"/>
        <w:jc w:val="left"/>
      </w:pPr>
      <w:r w:rsidRPr="00A30882">
        <w:t>                'XMLSchemaURN' =&gt; 'URN:IVIS:100001:XSD-DIT-DITMessage-v1-0-TYPE-DefaultMessageError',</w:t>
      </w:r>
    </w:p>
    <w:p w14:paraId="5CC4E2E3" w14:textId="77777777" w:rsidR="00141CCE" w:rsidRPr="00A30882" w:rsidRDefault="00141CCE" w:rsidP="00141CCE">
      <w:pPr>
        <w:pStyle w:val="Sourcewithforeground"/>
        <w:jc w:val="left"/>
      </w:pPr>
      <w:r w:rsidRPr="00A30882">
        <w:t>            )</w:t>
      </w:r>
    </w:p>
    <w:p w14:paraId="0841087E" w14:textId="77777777" w:rsidR="00141CCE" w:rsidRPr="00A30882" w:rsidRDefault="00141CCE" w:rsidP="00141CCE">
      <w:pPr>
        <w:pStyle w:val="Sourcewithforeground"/>
        <w:jc w:val="left"/>
      </w:pPr>
      <w:r w:rsidRPr="00A30882">
        <w:t>        ),</w:t>
      </w:r>
    </w:p>
    <w:p w14:paraId="41EF7E13" w14:textId="77777777" w:rsidR="00141CCE" w:rsidRPr="00A30882" w:rsidRDefault="00141CCE" w:rsidP="00141CCE">
      <w:pPr>
        <w:pStyle w:val="Sourcewithforeground"/>
        <w:jc w:val="left"/>
      </w:pPr>
      <w:r w:rsidRPr="00A30882">
        <w:t>        '</w:t>
      </w:r>
      <w:proofErr w:type="spellStart"/>
      <w:r w:rsidRPr="00A30882">
        <w:t>ChannelVersionStatus</w:t>
      </w:r>
      <w:proofErr w:type="spellEnd"/>
      <w:r w:rsidRPr="00A30882">
        <w:t>' =&gt; '</w:t>
      </w:r>
      <w:proofErr w:type="spellStart"/>
      <w:r w:rsidRPr="00A30882">
        <w:t>active</w:t>
      </w:r>
      <w:proofErr w:type="spellEnd"/>
      <w:r w:rsidRPr="00A30882">
        <w:t>',</w:t>
      </w:r>
    </w:p>
    <w:p w14:paraId="1BC47080" w14:textId="77777777" w:rsidR="00141CCE" w:rsidRPr="00A30882" w:rsidRDefault="00141CCE" w:rsidP="00141CCE">
      <w:pPr>
        <w:pStyle w:val="Sourcewithforeground"/>
        <w:jc w:val="left"/>
      </w:pPr>
      <w:r w:rsidRPr="00A30882">
        <w:t>        '</w:t>
      </w:r>
      <w:proofErr w:type="spellStart"/>
      <w:r w:rsidRPr="00A30882">
        <w:t>Channel</w:t>
      </w:r>
      <w:proofErr w:type="spellEnd"/>
      <w:r w:rsidRPr="00A30882">
        <w:t>' =&gt; $</w:t>
      </w:r>
      <w:proofErr w:type="spellStart"/>
      <w:r w:rsidRPr="00A30882">
        <w:t>channel</w:t>
      </w:r>
      <w:proofErr w:type="spellEnd"/>
      <w:r w:rsidRPr="00A30882">
        <w:t>,</w:t>
      </w:r>
    </w:p>
    <w:p w14:paraId="5A1CB0EB" w14:textId="77777777" w:rsidR="00141CCE" w:rsidRPr="00A30882" w:rsidRDefault="00141CCE" w:rsidP="00141CCE">
      <w:pPr>
        <w:pStyle w:val="Sourcewithforeground"/>
        <w:jc w:val="left"/>
      </w:pPr>
      <w:r w:rsidRPr="00A30882">
        <w:t>        '</w:t>
      </w:r>
      <w:proofErr w:type="spellStart"/>
      <w:r w:rsidRPr="00A30882">
        <w:t>MinorVersion</w:t>
      </w:r>
      <w:proofErr w:type="spellEnd"/>
      <w:r w:rsidRPr="00A30882">
        <w:t>' =&gt; $</w:t>
      </w:r>
      <w:proofErr w:type="spellStart"/>
      <w:r w:rsidRPr="00A30882">
        <w:t>minor_v</w:t>
      </w:r>
      <w:proofErr w:type="spellEnd"/>
      <w:r w:rsidRPr="00A30882">
        <w:t>,</w:t>
      </w:r>
    </w:p>
    <w:p w14:paraId="19BC2015" w14:textId="77777777" w:rsidR="00141CCE" w:rsidRPr="00A30882" w:rsidRDefault="00141CCE" w:rsidP="00141CCE">
      <w:pPr>
        <w:pStyle w:val="Sourcewithforeground"/>
        <w:jc w:val="left"/>
      </w:pPr>
      <w:r w:rsidRPr="00A30882">
        <w:t>        '</w:t>
      </w:r>
      <w:proofErr w:type="spellStart"/>
      <w:r w:rsidRPr="00A30882">
        <w:t>MajorVersion</w:t>
      </w:r>
      <w:proofErr w:type="spellEnd"/>
      <w:r w:rsidRPr="00A30882">
        <w:t>' =&gt; $</w:t>
      </w:r>
      <w:proofErr w:type="spellStart"/>
      <w:r w:rsidRPr="00A30882">
        <w:t>major_v</w:t>
      </w:r>
      <w:proofErr w:type="spellEnd"/>
      <w:r w:rsidRPr="00A30882">
        <w:t>,</w:t>
      </w:r>
    </w:p>
    <w:p w14:paraId="61279101" w14:textId="77777777" w:rsidR="00141CCE" w:rsidRPr="00A30882" w:rsidRDefault="00141CCE" w:rsidP="00141CCE">
      <w:pPr>
        <w:pStyle w:val="Sourcewithforeground"/>
        <w:jc w:val="left"/>
      </w:pPr>
      <w:r w:rsidRPr="00A30882">
        <w:t>        '</w:t>
      </w:r>
      <w:proofErr w:type="spellStart"/>
      <w:r w:rsidRPr="00A30882">
        <w:t>ChannelVersionURN</w:t>
      </w:r>
      <w:proofErr w:type="spellEnd"/>
      <w:r w:rsidRPr="00A30882">
        <w:t>' =&gt; $</w:t>
      </w:r>
      <w:proofErr w:type="spellStart"/>
      <w:r w:rsidRPr="00A30882">
        <w:t>channel_version_URN</w:t>
      </w:r>
      <w:proofErr w:type="spellEnd"/>
    </w:p>
    <w:p w14:paraId="45F2C93A" w14:textId="77777777" w:rsidR="00141CCE" w:rsidRPr="00A30882" w:rsidRDefault="00141CCE" w:rsidP="00141CCE">
      <w:pPr>
        <w:pStyle w:val="Sourcewithforeground"/>
        <w:jc w:val="left"/>
      </w:pPr>
      <w:r w:rsidRPr="00A30882">
        <w:t>    );</w:t>
      </w:r>
    </w:p>
    <w:p w14:paraId="0E1E8533" w14:textId="77777777" w:rsidR="00141CCE" w:rsidRPr="00A30882" w:rsidRDefault="00141CCE" w:rsidP="00141CCE">
      <w:pPr>
        <w:pStyle w:val="Sourcewithforeground"/>
        <w:jc w:val="left"/>
      </w:pPr>
      <w:r w:rsidRPr="00A30882">
        <w:t>    </w:t>
      </w:r>
    </w:p>
    <w:p w14:paraId="43E8A1CF" w14:textId="77777777" w:rsidR="00141CCE" w:rsidRPr="00A30882" w:rsidRDefault="00141CCE" w:rsidP="00141CCE">
      <w:pPr>
        <w:pStyle w:val="Sourcewithforeground"/>
        <w:jc w:val="left"/>
      </w:pPr>
      <w:r w:rsidRPr="00A30882">
        <w:t>    $req3 =  </w:t>
      </w:r>
      <w:proofErr w:type="spellStart"/>
      <w:r w:rsidRPr="00A30882">
        <w:t>array</w:t>
      </w:r>
      <w:proofErr w:type="spellEnd"/>
      <w:r w:rsidRPr="00A30882">
        <w:t>( </w:t>
      </w:r>
    </w:p>
    <w:p w14:paraId="4E946973" w14:textId="77777777" w:rsidR="00141CCE" w:rsidRPr="00A30882" w:rsidRDefault="00141CCE" w:rsidP="00141CCE">
      <w:pPr>
        <w:pStyle w:val="Sourcewithforeground"/>
        <w:jc w:val="left"/>
      </w:pPr>
      <w:r w:rsidRPr="00A30882">
        <w:t>        '</w:t>
      </w:r>
      <w:proofErr w:type="spellStart"/>
      <w:r w:rsidRPr="00A30882">
        <w:t>ChannelVersionSearch</w:t>
      </w:r>
      <w:proofErr w:type="spellEnd"/>
      <w:r w:rsidRPr="00A30882">
        <w:t>' =&gt; </w:t>
      </w:r>
      <w:proofErr w:type="spellStart"/>
      <w:r w:rsidRPr="00A30882">
        <w:t>array</w:t>
      </w:r>
      <w:proofErr w:type="spellEnd"/>
      <w:r w:rsidRPr="00A30882">
        <w:t>(</w:t>
      </w:r>
    </w:p>
    <w:p w14:paraId="2E9E4628" w14:textId="77777777" w:rsidR="00141CCE" w:rsidRPr="00A30882" w:rsidRDefault="00141CCE" w:rsidP="00141CCE">
      <w:pPr>
        <w:pStyle w:val="Sourcewithforeground"/>
        <w:jc w:val="left"/>
      </w:pPr>
      <w:r w:rsidRPr="00A30882">
        <w:t>            '</w:t>
      </w:r>
      <w:proofErr w:type="spellStart"/>
      <w:r w:rsidRPr="00A30882">
        <w:t>ChannelVersion</w:t>
      </w:r>
      <w:proofErr w:type="spellEnd"/>
      <w:r w:rsidRPr="00A30882">
        <w:t>' =&gt; $</w:t>
      </w:r>
      <w:proofErr w:type="spellStart"/>
      <w:r w:rsidRPr="00A30882">
        <w:t>channel_version</w:t>
      </w:r>
      <w:proofErr w:type="spellEnd"/>
    </w:p>
    <w:p w14:paraId="08F63D28" w14:textId="77777777" w:rsidR="00141CCE" w:rsidRPr="00A30882" w:rsidRDefault="00141CCE" w:rsidP="00141CCE">
      <w:pPr>
        <w:pStyle w:val="Sourcewithforeground"/>
        <w:jc w:val="left"/>
      </w:pPr>
      <w:r w:rsidRPr="00A30882">
        <w:t>        )</w:t>
      </w:r>
    </w:p>
    <w:p w14:paraId="6994EC17" w14:textId="77777777" w:rsidR="00141CCE" w:rsidRPr="00A30882" w:rsidRDefault="00141CCE" w:rsidP="00141CCE">
      <w:pPr>
        <w:pStyle w:val="Sourcewithforeground"/>
        <w:jc w:val="left"/>
      </w:pPr>
      <w:r w:rsidRPr="00A30882">
        <w:t>    ); </w:t>
      </w:r>
    </w:p>
    <w:p w14:paraId="11320FEA" w14:textId="77777777" w:rsidR="00141CCE" w:rsidRPr="00A30882" w:rsidRDefault="00141CCE" w:rsidP="00141CCE">
      <w:pPr>
        <w:pStyle w:val="Sourcewithforeground"/>
        <w:jc w:val="left"/>
      </w:pPr>
      <w:r w:rsidRPr="00A30882">
        <w:t>    </w:t>
      </w:r>
    </w:p>
    <w:p w14:paraId="48994A84" w14:textId="77777777" w:rsidR="00141CCE" w:rsidRPr="00A30882" w:rsidRDefault="00141CCE" w:rsidP="00141CCE">
      <w:pPr>
        <w:pStyle w:val="Sourcewithforeground"/>
        <w:jc w:val="left"/>
      </w:pPr>
      <w:r w:rsidRPr="00A30882">
        <w:t>    $method_name = 'SearchChannelVersionsPaged';                                </w:t>
      </w:r>
    </w:p>
    <w:p w14:paraId="3BCC80DF" w14:textId="77777777" w:rsidR="00141CCE" w:rsidRPr="00A30882" w:rsidRDefault="00141CCE" w:rsidP="00141CCE">
      <w:pPr>
        <w:pStyle w:val="Sourcewithforeground"/>
        <w:jc w:val="left"/>
      </w:pPr>
      <w:r w:rsidRPr="00A30882">
        <w:t>    $</w:t>
      </w:r>
      <w:proofErr w:type="spellStart"/>
      <w:r w:rsidRPr="00A30882">
        <w:t>result</w:t>
      </w:r>
      <w:proofErr w:type="spellEnd"/>
      <w:r w:rsidRPr="00A30882">
        <w:t> = $</w:t>
      </w:r>
      <w:proofErr w:type="spellStart"/>
      <w:r w:rsidRPr="00A30882">
        <w:t>service</w:t>
      </w:r>
      <w:proofErr w:type="spellEnd"/>
      <w:r w:rsidRPr="00A30882">
        <w:t>-&gt;__</w:t>
      </w:r>
      <w:proofErr w:type="spellStart"/>
      <w:r w:rsidRPr="00A30882">
        <w:t>soapCall</w:t>
      </w:r>
      <w:proofErr w:type="spellEnd"/>
      <w:r w:rsidRPr="00A30882">
        <w:t>($</w:t>
      </w:r>
      <w:proofErr w:type="spellStart"/>
      <w:r w:rsidRPr="00A30882">
        <w:t>method_name</w:t>
      </w:r>
      <w:proofErr w:type="spellEnd"/>
      <w:r w:rsidRPr="00A30882">
        <w:t>, </w:t>
      </w:r>
      <w:proofErr w:type="spellStart"/>
      <w:r w:rsidRPr="00A30882">
        <w:t>array</w:t>
      </w:r>
      <w:proofErr w:type="spellEnd"/>
      <w:r w:rsidRPr="00A30882">
        <w:t>($req3) );</w:t>
      </w:r>
    </w:p>
    <w:p w14:paraId="2F78B977" w14:textId="77777777" w:rsidR="00141CCE" w:rsidRPr="00A30882" w:rsidRDefault="00141CCE" w:rsidP="00141CCE">
      <w:pPr>
        <w:pStyle w:val="Sourcewithforeground"/>
        <w:jc w:val="left"/>
      </w:pPr>
      <w:r w:rsidRPr="00A30882">
        <w:t>    $ms-&gt;addServiceCallMilestone($service, $DIT_config_service_addr, $method_name);</w:t>
      </w:r>
    </w:p>
    <w:p w14:paraId="456FC486" w14:textId="77777777" w:rsidR="00141CCE" w:rsidRPr="00A30882" w:rsidRDefault="00141CCE" w:rsidP="00141CCE">
      <w:pPr>
        <w:pStyle w:val="Sourcewithforeground"/>
        <w:jc w:val="left"/>
      </w:pPr>
    </w:p>
    <w:p w14:paraId="6BD32EA8" w14:textId="77777777" w:rsidR="00141CCE" w:rsidRPr="00A30882" w:rsidRDefault="00141CCE" w:rsidP="00141CCE">
      <w:pPr>
        <w:pStyle w:val="Sourcewithforeground"/>
        <w:jc w:val="left"/>
      </w:pPr>
      <w:r w:rsidRPr="00A30882">
        <w:t>    //</w:t>
      </w:r>
      <w:proofErr w:type="spellStart"/>
      <w:r w:rsidRPr="00A30882">
        <w:t>if</w:t>
      </w:r>
      <w:proofErr w:type="spellEnd"/>
      <w:r w:rsidRPr="00A30882">
        <w:t> </w:t>
      </w:r>
      <w:proofErr w:type="spellStart"/>
      <w:r w:rsidRPr="00A30882">
        <w:t>channel</w:t>
      </w:r>
      <w:proofErr w:type="spellEnd"/>
      <w:r w:rsidRPr="00A30882">
        <w:t> </w:t>
      </w:r>
      <w:proofErr w:type="spellStart"/>
      <w:r w:rsidRPr="00A30882">
        <w:t>version</w:t>
      </w:r>
      <w:proofErr w:type="spellEnd"/>
      <w:r w:rsidRPr="00A30882">
        <w:t> </w:t>
      </w:r>
      <w:proofErr w:type="spellStart"/>
      <w:r w:rsidRPr="00A30882">
        <w:t>not</w:t>
      </w:r>
      <w:proofErr w:type="spellEnd"/>
      <w:r w:rsidRPr="00A30882">
        <w:t> </w:t>
      </w:r>
      <w:proofErr w:type="spellStart"/>
      <w:r w:rsidRPr="00A30882">
        <w:t>found</w:t>
      </w:r>
      <w:proofErr w:type="spellEnd"/>
      <w:r w:rsidRPr="00A30882">
        <w:t> </w:t>
      </w:r>
      <w:proofErr w:type="spellStart"/>
      <w:r w:rsidRPr="00A30882">
        <w:t>creating</w:t>
      </w:r>
      <w:proofErr w:type="spellEnd"/>
      <w:r w:rsidRPr="00A30882">
        <w:t> </w:t>
      </w:r>
      <w:proofErr w:type="spellStart"/>
      <w:r w:rsidRPr="00A30882">
        <w:t>new</w:t>
      </w:r>
      <w:proofErr w:type="spellEnd"/>
      <w:r w:rsidRPr="00A30882">
        <w:t> </w:t>
      </w:r>
      <w:proofErr w:type="spellStart"/>
      <w:r w:rsidRPr="00A30882">
        <w:t>one</w:t>
      </w:r>
      <w:proofErr w:type="spellEnd"/>
    </w:p>
    <w:p w14:paraId="1FB1C50A" w14:textId="77777777" w:rsidR="00141CCE" w:rsidRPr="00A30882" w:rsidRDefault="00141CCE" w:rsidP="00141CCE">
      <w:pPr>
        <w:pStyle w:val="Sourcewithforeground"/>
        <w:jc w:val="left"/>
      </w:pPr>
      <w:r w:rsidRPr="00A30882">
        <w:t>    </w:t>
      </w:r>
      <w:proofErr w:type="spellStart"/>
      <w:r w:rsidRPr="00A30882">
        <w:t>if</w:t>
      </w:r>
      <w:proofErr w:type="spellEnd"/>
      <w:r w:rsidRPr="00A30882">
        <w:t>($</w:t>
      </w:r>
      <w:proofErr w:type="spellStart"/>
      <w:r w:rsidRPr="00A30882">
        <w:t>result</w:t>
      </w:r>
      <w:proofErr w:type="spellEnd"/>
      <w:r w:rsidRPr="00A30882">
        <w:t>-&gt;</w:t>
      </w:r>
      <w:proofErr w:type="spellStart"/>
      <w:r w:rsidRPr="00A30882">
        <w:t>ChannelVersionsList</w:t>
      </w:r>
      <w:proofErr w:type="spellEnd"/>
      <w:r w:rsidRPr="00A30882">
        <w:t>-&gt;</w:t>
      </w:r>
      <w:proofErr w:type="spellStart"/>
      <w:r w:rsidRPr="00A30882">
        <w:t>Count</w:t>
      </w:r>
      <w:proofErr w:type="spellEnd"/>
      <w:r w:rsidRPr="00A30882">
        <w:t> == 0) {</w:t>
      </w:r>
    </w:p>
    <w:p w14:paraId="01E0DA97" w14:textId="77777777" w:rsidR="00141CCE" w:rsidRPr="00A30882" w:rsidRDefault="00141CCE" w:rsidP="00141CCE">
      <w:pPr>
        <w:pStyle w:val="Sourcewithforeground"/>
        <w:jc w:val="left"/>
      </w:pPr>
      <w:r w:rsidRPr="00A30882">
        <w:t>        // </w:t>
      </w:r>
      <w:proofErr w:type="spellStart"/>
      <w:r w:rsidRPr="00A30882">
        <w:t>adding</w:t>
      </w:r>
      <w:proofErr w:type="spellEnd"/>
      <w:r w:rsidRPr="00A30882">
        <w:t> </w:t>
      </w:r>
      <w:proofErr w:type="spellStart"/>
      <w:r w:rsidRPr="00A30882">
        <w:t>channel</w:t>
      </w:r>
      <w:proofErr w:type="spellEnd"/>
      <w:r w:rsidRPr="00A30882">
        <w:t> </w:t>
      </w:r>
      <w:proofErr w:type="spellStart"/>
      <w:r w:rsidRPr="00A30882">
        <w:t>version</w:t>
      </w:r>
      <w:proofErr w:type="spellEnd"/>
      <w:r w:rsidRPr="00A30882">
        <w:t> </w:t>
      </w:r>
      <w:proofErr w:type="spellStart"/>
      <w:r w:rsidRPr="00A30882">
        <w:t>data</w:t>
      </w:r>
      <w:proofErr w:type="spellEnd"/>
      <w:r w:rsidRPr="00A30882">
        <w:t> to </w:t>
      </w:r>
      <w:proofErr w:type="spellStart"/>
      <w:r w:rsidRPr="00A30882">
        <w:t>request</w:t>
      </w:r>
      <w:proofErr w:type="spellEnd"/>
    </w:p>
    <w:p w14:paraId="2A2E910C" w14:textId="77777777" w:rsidR="00141CCE" w:rsidRPr="00A30882" w:rsidRDefault="00141CCE" w:rsidP="00141CCE">
      <w:pPr>
        <w:pStyle w:val="Sourcewithforeground"/>
        <w:jc w:val="left"/>
      </w:pPr>
      <w:r w:rsidRPr="00A30882">
        <w:t>        $</w:t>
      </w:r>
      <w:proofErr w:type="spellStart"/>
      <w:r w:rsidRPr="00A30882">
        <w:t>req</w:t>
      </w:r>
      <w:proofErr w:type="spellEnd"/>
      <w:r w:rsidRPr="00A30882">
        <w:t> =  </w:t>
      </w:r>
      <w:proofErr w:type="spellStart"/>
      <w:r w:rsidRPr="00A30882">
        <w:t>array</w:t>
      </w:r>
      <w:proofErr w:type="spellEnd"/>
      <w:r w:rsidRPr="00A30882">
        <w:t>( </w:t>
      </w:r>
    </w:p>
    <w:p w14:paraId="577F4A0F" w14:textId="77777777" w:rsidR="00141CCE" w:rsidRPr="00A30882" w:rsidRDefault="00141CCE" w:rsidP="00141CCE">
      <w:pPr>
        <w:pStyle w:val="Sourcewithforeground"/>
        <w:jc w:val="left"/>
      </w:pPr>
      <w:r w:rsidRPr="00A30882">
        <w:t>            '</w:t>
      </w:r>
      <w:proofErr w:type="spellStart"/>
      <w:r w:rsidRPr="00A30882">
        <w:t>ChannelVersionData</w:t>
      </w:r>
      <w:proofErr w:type="spellEnd"/>
      <w:r w:rsidRPr="00A30882">
        <w:t>' =&gt; $</w:t>
      </w:r>
      <w:proofErr w:type="spellStart"/>
      <w:r w:rsidRPr="00A30882">
        <w:t>channel_version</w:t>
      </w:r>
      <w:proofErr w:type="spellEnd"/>
    </w:p>
    <w:p w14:paraId="494903FB" w14:textId="77777777" w:rsidR="00141CCE" w:rsidRPr="00A30882" w:rsidRDefault="00141CCE" w:rsidP="00141CCE">
      <w:pPr>
        <w:pStyle w:val="Sourcewithforeground"/>
        <w:jc w:val="left"/>
      </w:pPr>
      <w:r w:rsidRPr="00A30882">
        <w:t>        );</w:t>
      </w:r>
    </w:p>
    <w:p w14:paraId="112A888E" w14:textId="77777777" w:rsidR="00141CCE" w:rsidRPr="00A30882" w:rsidRDefault="00141CCE" w:rsidP="00141CCE">
      <w:pPr>
        <w:pStyle w:val="Sourcewithforeground"/>
        <w:jc w:val="left"/>
      </w:pPr>
      <w:r w:rsidRPr="00A30882">
        <w:t>    </w:t>
      </w:r>
    </w:p>
    <w:p w14:paraId="27C5774B" w14:textId="77777777" w:rsidR="00141CCE" w:rsidRPr="00A30882" w:rsidRDefault="00141CCE" w:rsidP="00141CCE">
      <w:pPr>
        <w:pStyle w:val="Sourcewithforeground"/>
        <w:jc w:val="left"/>
      </w:pPr>
      <w:r w:rsidRPr="00A30882">
        <w:t>        $method_name = 'InsertChannelVersion';                              </w:t>
      </w:r>
    </w:p>
    <w:p w14:paraId="5D7E4B91" w14:textId="77777777" w:rsidR="00141CCE" w:rsidRPr="00A30882" w:rsidRDefault="00141CCE" w:rsidP="00141CCE">
      <w:pPr>
        <w:pStyle w:val="Sourcewithforeground"/>
        <w:jc w:val="left"/>
      </w:pPr>
      <w:r w:rsidRPr="00A30882">
        <w:t>        $result = $service-&gt;__soapCall($method_name, array($req) );</w:t>
      </w:r>
    </w:p>
    <w:p w14:paraId="5125D2EA" w14:textId="77777777" w:rsidR="00141CCE" w:rsidRPr="00A30882" w:rsidRDefault="00141CCE" w:rsidP="00141CCE">
      <w:pPr>
        <w:pStyle w:val="Sourcewithforeground"/>
        <w:jc w:val="left"/>
      </w:pPr>
      <w:r w:rsidRPr="00A30882">
        <w:t>        $ms-&gt;addServiceCallMilestone($service, $DIT_config_service_addr, $method_name);</w:t>
      </w:r>
    </w:p>
    <w:p w14:paraId="331941A9" w14:textId="77777777" w:rsidR="00141CCE" w:rsidRPr="00A30882" w:rsidRDefault="00141CCE" w:rsidP="00141CCE">
      <w:pPr>
        <w:pStyle w:val="Sourcewithforeground"/>
        <w:jc w:val="left"/>
      </w:pPr>
      <w:r w:rsidRPr="00A30882">
        <w:t>        </w:t>
      </w:r>
    </w:p>
    <w:p w14:paraId="6AF8C463" w14:textId="77777777" w:rsidR="00141CCE" w:rsidRPr="00A30882" w:rsidRDefault="00141CCE" w:rsidP="00141CCE">
      <w:pPr>
        <w:pStyle w:val="Sourcewithforeground"/>
        <w:jc w:val="left"/>
      </w:pPr>
      <w:r w:rsidRPr="00A30882">
        <w:t>    } </w:t>
      </w:r>
      <w:proofErr w:type="spellStart"/>
      <w:r w:rsidRPr="00A30882">
        <w:t>else</w:t>
      </w:r>
      <w:proofErr w:type="spellEnd"/>
      <w:r w:rsidRPr="00A30882">
        <w:t> {</w:t>
      </w:r>
    </w:p>
    <w:p w14:paraId="6492FB8E" w14:textId="77777777" w:rsidR="00141CCE" w:rsidRPr="00A30882" w:rsidRDefault="00141CCE" w:rsidP="00141CCE">
      <w:pPr>
        <w:pStyle w:val="Sourcewithforeground"/>
        <w:jc w:val="left"/>
      </w:pPr>
      <w:r w:rsidRPr="00A30882">
        <w:t>        //</w:t>
      </w:r>
      <w:proofErr w:type="spellStart"/>
      <w:r w:rsidRPr="00A30882">
        <w:t>channel</w:t>
      </w:r>
      <w:proofErr w:type="spellEnd"/>
      <w:r w:rsidRPr="00A30882">
        <w:t> </w:t>
      </w:r>
      <w:proofErr w:type="spellStart"/>
      <w:r w:rsidRPr="00A30882">
        <w:t>version</w:t>
      </w:r>
      <w:proofErr w:type="spellEnd"/>
      <w:r w:rsidRPr="00A30882">
        <w:t> </w:t>
      </w:r>
      <w:proofErr w:type="spellStart"/>
      <w:r w:rsidRPr="00A30882">
        <w:t>found</w:t>
      </w:r>
      <w:proofErr w:type="spellEnd"/>
    </w:p>
    <w:p w14:paraId="75C95E82" w14:textId="77777777" w:rsidR="00141CCE" w:rsidRPr="00A30882" w:rsidRDefault="00141CCE" w:rsidP="00141CCE">
      <w:pPr>
        <w:pStyle w:val="Sourcewithforeground"/>
        <w:jc w:val="left"/>
      </w:pPr>
      <w:r w:rsidRPr="00A30882">
        <w:t>    }</w:t>
      </w:r>
    </w:p>
    <w:p w14:paraId="493B9EF5" w14:textId="77777777" w:rsidR="00141CCE" w:rsidRPr="00A30882" w:rsidRDefault="00141CCE" w:rsidP="00141CCE">
      <w:pPr>
        <w:pStyle w:val="Sourcewithforeground"/>
        <w:jc w:val="left"/>
      </w:pPr>
    </w:p>
    <w:p w14:paraId="0F4DEF0E" w14:textId="77777777" w:rsidR="00141CCE" w:rsidRPr="00A30882" w:rsidRDefault="00141CCE" w:rsidP="00141CCE">
      <w:pPr>
        <w:pStyle w:val="Sourcewithforeground"/>
        <w:jc w:val="left"/>
      </w:pPr>
      <w:r w:rsidRPr="00A30882">
        <w:t>    $</w:t>
      </w:r>
      <w:proofErr w:type="spellStart"/>
      <w:r w:rsidRPr="00A30882">
        <w:t>req</w:t>
      </w:r>
      <w:proofErr w:type="spellEnd"/>
      <w:r w:rsidRPr="00A30882">
        <w:t> = </w:t>
      </w:r>
      <w:proofErr w:type="spellStart"/>
      <w:r w:rsidRPr="00A30882">
        <w:t>array</w:t>
      </w:r>
      <w:proofErr w:type="spellEnd"/>
      <w:r w:rsidRPr="00A30882">
        <w:t>( </w:t>
      </w:r>
    </w:p>
    <w:p w14:paraId="3BD89B97" w14:textId="77777777" w:rsidR="00141CCE" w:rsidRPr="00A30882" w:rsidRDefault="00141CCE" w:rsidP="00141CCE">
      <w:pPr>
        <w:pStyle w:val="Sourcewithforeground"/>
        <w:jc w:val="left"/>
      </w:pPr>
      <w:r w:rsidRPr="00A30882">
        <w:lastRenderedPageBreak/>
        <w:t>        '</w:t>
      </w:r>
      <w:proofErr w:type="spellStart"/>
      <w:r w:rsidRPr="00A30882">
        <w:t>ChannelSubscriberSearch</w:t>
      </w:r>
      <w:proofErr w:type="spellEnd"/>
      <w:r w:rsidRPr="00A30882">
        <w:t>' =&gt; </w:t>
      </w:r>
      <w:proofErr w:type="spellStart"/>
      <w:r w:rsidRPr="00A30882">
        <w:t>array</w:t>
      </w:r>
      <w:proofErr w:type="spellEnd"/>
      <w:r w:rsidRPr="00A30882">
        <w:t>(</w:t>
      </w:r>
    </w:p>
    <w:p w14:paraId="7FD5CFD6" w14:textId="77777777" w:rsidR="00141CCE" w:rsidRPr="00A30882" w:rsidRDefault="00141CCE" w:rsidP="00141CCE">
      <w:pPr>
        <w:pStyle w:val="Sourcewithforeground"/>
        <w:jc w:val="left"/>
      </w:pPr>
      <w:r w:rsidRPr="00A30882">
        <w:t>            '</w:t>
      </w:r>
      <w:proofErr w:type="spellStart"/>
      <w:r w:rsidRPr="00A30882">
        <w:t>ChannelSubscriber</w:t>
      </w:r>
      <w:proofErr w:type="spellEnd"/>
      <w:r w:rsidRPr="00A30882">
        <w:t>' =&gt; </w:t>
      </w:r>
      <w:proofErr w:type="spellStart"/>
      <w:r w:rsidRPr="00A30882">
        <w:t>array</w:t>
      </w:r>
      <w:proofErr w:type="spellEnd"/>
      <w:r w:rsidRPr="00A30882">
        <w:t>(</w:t>
      </w:r>
    </w:p>
    <w:p w14:paraId="489338BB" w14:textId="77777777" w:rsidR="00141CCE" w:rsidRPr="00A30882" w:rsidRDefault="00141CCE" w:rsidP="00141CCE">
      <w:pPr>
        <w:pStyle w:val="Sourcewithforeground"/>
        <w:jc w:val="left"/>
      </w:pPr>
      <w:r w:rsidRPr="00A30882">
        <w:t>                '</w:t>
      </w:r>
      <w:proofErr w:type="spellStart"/>
      <w:r w:rsidRPr="00A30882">
        <w:t>ChannelVersionURN</w:t>
      </w:r>
      <w:proofErr w:type="spellEnd"/>
      <w:r w:rsidRPr="00A30882">
        <w:t>' =&gt; $</w:t>
      </w:r>
      <w:proofErr w:type="spellStart"/>
      <w:r w:rsidRPr="00A30882">
        <w:t>channel_version_URN</w:t>
      </w:r>
      <w:proofErr w:type="spellEnd"/>
      <w:r w:rsidRPr="00A30882">
        <w:t>,</w:t>
      </w:r>
    </w:p>
    <w:p w14:paraId="52F43EAA" w14:textId="77777777" w:rsidR="00141CCE" w:rsidRPr="00A30882" w:rsidRDefault="00141CCE" w:rsidP="00141CCE">
      <w:pPr>
        <w:pStyle w:val="Sourcewithforeground"/>
        <w:jc w:val="left"/>
      </w:pPr>
      <w:r w:rsidRPr="00A30882">
        <w:t>                '</w:t>
      </w:r>
      <w:proofErr w:type="spellStart"/>
      <w:r w:rsidRPr="00A30882">
        <w:t>SubscriberAuthority</w:t>
      </w:r>
      <w:proofErr w:type="spellEnd"/>
      <w:r w:rsidRPr="00A30882">
        <w:t>' =&gt; </w:t>
      </w:r>
      <w:proofErr w:type="spellStart"/>
      <w:r w:rsidRPr="00A30882">
        <w:t>array</w:t>
      </w:r>
      <w:proofErr w:type="spellEnd"/>
      <w:r w:rsidRPr="00A30882">
        <w:t>(</w:t>
      </w:r>
    </w:p>
    <w:p w14:paraId="7F14ECB3" w14:textId="77777777" w:rsidR="00141CCE" w:rsidRPr="00A30882" w:rsidRDefault="00141CCE" w:rsidP="00141CCE">
      <w:pPr>
        <w:pStyle w:val="Sourcewithforeground"/>
        <w:jc w:val="left"/>
      </w:pPr>
      <w:r w:rsidRPr="00A30882">
        <w:t>                    '</w:t>
      </w:r>
      <w:proofErr w:type="spellStart"/>
      <w:r w:rsidRPr="00A30882">
        <w:t>AuthorityID</w:t>
      </w:r>
      <w:proofErr w:type="spellEnd"/>
      <w:r w:rsidRPr="00A30882">
        <w:t>' =&gt; '100001',</w:t>
      </w:r>
    </w:p>
    <w:p w14:paraId="60C99346" w14:textId="77777777" w:rsidR="00141CCE" w:rsidRPr="00A30882" w:rsidRDefault="00141CCE" w:rsidP="00141CCE">
      <w:pPr>
        <w:pStyle w:val="Sourcewithforeground"/>
        <w:jc w:val="left"/>
      </w:pPr>
      <w:r w:rsidRPr="00A30882">
        <w:t>                    '</w:t>
      </w:r>
      <w:proofErr w:type="spellStart"/>
      <w:r w:rsidRPr="00A30882">
        <w:t>ShortName</w:t>
      </w:r>
      <w:proofErr w:type="spellEnd"/>
      <w:r w:rsidRPr="00A30882">
        <w:t>' =&gt; 'VRAA',</w:t>
      </w:r>
    </w:p>
    <w:p w14:paraId="3023D533" w14:textId="77777777" w:rsidR="00141CCE" w:rsidRPr="00A30882" w:rsidRDefault="00141CCE" w:rsidP="00141CCE">
      <w:pPr>
        <w:pStyle w:val="Sourcewithforeground"/>
        <w:jc w:val="left"/>
      </w:pPr>
      <w:r w:rsidRPr="00A30882">
        <w:t>                    '</w:t>
      </w:r>
      <w:proofErr w:type="spellStart"/>
      <w:r w:rsidRPr="00A30882">
        <w:t>Name</w:t>
      </w:r>
      <w:proofErr w:type="spellEnd"/>
      <w:r w:rsidRPr="00A30882">
        <w:t>' =&gt; 'VRAA'</w:t>
      </w:r>
    </w:p>
    <w:p w14:paraId="69B6C72A" w14:textId="77777777" w:rsidR="00141CCE" w:rsidRPr="00A30882" w:rsidRDefault="00141CCE" w:rsidP="00141CCE">
      <w:pPr>
        <w:pStyle w:val="Sourcewithforeground"/>
        <w:jc w:val="left"/>
      </w:pPr>
      <w:r w:rsidRPr="00A30882">
        <w:t>                )</w:t>
      </w:r>
    </w:p>
    <w:p w14:paraId="24037498" w14:textId="77777777" w:rsidR="00141CCE" w:rsidRPr="00A30882" w:rsidRDefault="00141CCE" w:rsidP="00141CCE">
      <w:pPr>
        <w:pStyle w:val="Sourcewithforeground"/>
        <w:jc w:val="left"/>
      </w:pPr>
      <w:r w:rsidRPr="00A30882">
        <w:t>            )</w:t>
      </w:r>
    </w:p>
    <w:p w14:paraId="339CB8FF" w14:textId="77777777" w:rsidR="00141CCE" w:rsidRPr="00A30882" w:rsidRDefault="00141CCE" w:rsidP="00141CCE">
      <w:pPr>
        <w:pStyle w:val="Sourcewithforeground"/>
        <w:jc w:val="left"/>
      </w:pPr>
      <w:r w:rsidRPr="00A30882">
        <w:t>        )</w:t>
      </w:r>
    </w:p>
    <w:p w14:paraId="1E71D6F2" w14:textId="77777777" w:rsidR="00141CCE" w:rsidRPr="00A30882" w:rsidRDefault="00141CCE" w:rsidP="00141CCE">
      <w:pPr>
        <w:pStyle w:val="Sourcewithforeground"/>
        <w:jc w:val="left"/>
      </w:pPr>
      <w:r w:rsidRPr="00A30882">
        <w:t>    );</w:t>
      </w:r>
    </w:p>
    <w:p w14:paraId="104FC042" w14:textId="77777777" w:rsidR="00141CCE" w:rsidRPr="00A30882" w:rsidRDefault="00141CCE" w:rsidP="00141CCE">
      <w:pPr>
        <w:pStyle w:val="Sourcewithforeground"/>
        <w:jc w:val="left"/>
      </w:pPr>
    </w:p>
    <w:p w14:paraId="5E8F5C3F" w14:textId="77777777" w:rsidR="00141CCE" w:rsidRPr="00A30882" w:rsidRDefault="00141CCE" w:rsidP="00141CCE">
      <w:pPr>
        <w:pStyle w:val="Sourcewithforeground"/>
        <w:jc w:val="left"/>
      </w:pPr>
      <w:r w:rsidRPr="00A30882">
        <w:t>    $method_name = 'SearchSubscribersToChannelPaged';                               </w:t>
      </w:r>
    </w:p>
    <w:p w14:paraId="3CD2C689" w14:textId="77777777" w:rsidR="00141CCE" w:rsidRPr="00A30882" w:rsidRDefault="00141CCE" w:rsidP="00141CCE">
      <w:pPr>
        <w:pStyle w:val="Sourcewithforeground"/>
        <w:jc w:val="left"/>
      </w:pPr>
      <w:r w:rsidRPr="00A30882">
        <w:t>    $</w:t>
      </w:r>
      <w:proofErr w:type="spellStart"/>
      <w:r w:rsidRPr="00A30882">
        <w:t>result</w:t>
      </w:r>
      <w:proofErr w:type="spellEnd"/>
      <w:r w:rsidRPr="00A30882">
        <w:t> = $</w:t>
      </w:r>
      <w:proofErr w:type="spellStart"/>
      <w:r w:rsidRPr="00A30882">
        <w:t>service</w:t>
      </w:r>
      <w:proofErr w:type="spellEnd"/>
      <w:r w:rsidRPr="00A30882">
        <w:t>-&gt;__</w:t>
      </w:r>
      <w:proofErr w:type="spellStart"/>
      <w:r w:rsidRPr="00A30882">
        <w:t>soapCall</w:t>
      </w:r>
      <w:proofErr w:type="spellEnd"/>
      <w:r w:rsidRPr="00A30882">
        <w:t>($</w:t>
      </w:r>
      <w:proofErr w:type="spellStart"/>
      <w:r w:rsidRPr="00A30882">
        <w:t>method_name</w:t>
      </w:r>
      <w:proofErr w:type="spellEnd"/>
      <w:r w:rsidRPr="00A30882">
        <w:t>, </w:t>
      </w:r>
      <w:proofErr w:type="spellStart"/>
      <w:r w:rsidRPr="00A30882">
        <w:t>array</w:t>
      </w:r>
      <w:proofErr w:type="spellEnd"/>
      <w:r w:rsidRPr="00A30882">
        <w:t>($</w:t>
      </w:r>
      <w:proofErr w:type="spellStart"/>
      <w:r w:rsidRPr="00A30882">
        <w:t>req</w:t>
      </w:r>
      <w:proofErr w:type="spellEnd"/>
      <w:r w:rsidRPr="00A30882">
        <w:t>) );</w:t>
      </w:r>
    </w:p>
    <w:p w14:paraId="7D1753F3" w14:textId="77777777" w:rsidR="00141CCE" w:rsidRPr="00A30882" w:rsidRDefault="00141CCE" w:rsidP="00141CCE">
      <w:pPr>
        <w:pStyle w:val="Sourcewithforeground"/>
        <w:jc w:val="left"/>
      </w:pPr>
      <w:r w:rsidRPr="00A30882">
        <w:t>    $ms-&gt;addServiceCallMilestone($service, $DIT_config_service_addr, $method_name);</w:t>
      </w:r>
    </w:p>
    <w:p w14:paraId="02FC9DD9" w14:textId="77777777" w:rsidR="00141CCE" w:rsidRPr="00A30882" w:rsidRDefault="00141CCE" w:rsidP="00141CCE">
      <w:pPr>
        <w:pStyle w:val="Sourcewithforeground"/>
        <w:jc w:val="left"/>
      </w:pPr>
    </w:p>
    <w:p w14:paraId="30403805" w14:textId="77777777" w:rsidR="00141CCE" w:rsidRPr="00A30882" w:rsidRDefault="00141CCE" w:rsidP="00141CCE">
      <w:pPr>
        <w:pStyle w:val="Sourcewithforeground"/>
        <w:jc w:val="left"/>
      </w:pPr>
      <w:r w:rsidRPr="00A30882">
        <w:t>    </w:t>
      </w:r>
      <w:proofErr w:type="spellStart"/>
      <w:r w:rsidRPr="00A30882">
        <w:t>if</w:t>
      </w:r>
      <w:proofErr w:type="spellEnd"/>
      <w:r w:rsidRPr="00A30882">
        <w:t>($</w:t>
      </w:r>
      <w:proofErr w:type="spellStart"/>
      <w:r w:rsidRPr="00A30882">
        <w:t>result</w:t>
      </w:r>
      <w:proofErr w:type="spellEnd"/>
      <w:r w:rsidRPr="00A30882">
        <w:t>-&gt;</w:t>
      </w:r>
      <w:proofErr w:type="spellStart"/>
      <w:r w:rsidRPr="00A30882">
        <w:t>ChannelSubscriberList</w:t>
      </w:r>
      <w:proofErr w:type="spellEnd"/>
      <w:r w:rsidRPr="00A30882">
        <w:t>-&gt;</w:t>
      </w:r>
      <w:proofErr w:type="spellStart"/>
      <w:r w:rsidRPr="00A30882">
        <w:t>Count</w:t>
      </w:r>
      <w:proofErr w:type="spellEnd"/>
      <w:r w:rsidRPr="00A30882">
        <w:t> == 0) {</w:t>
      </w:r>
    </w:p>
    <w:p w14:paraId="2AB1D569" w14:textId="77777777" w:rsidR="00141CCE" w:rsidRPr="00A30882" w:rsidRDefault="00141CCE" w:rsidP="00141CCE">
      <w:pPr>
        <w:pStyle w:val="Sourcewithforeground"/>
        <w:jc w:val="left"/>
      </w:pPr>
      <w:r w:rsidRPr="00A30882">
        <w:t>        // </w:t>
      </w:r>
      <w:proofErr w:type="spellStart"/>
      <w:r w:rsidRPr="00A30882">
        <w:t>Channel</w:t>
      </w:r>
      <w:proofErr w:type="spellEnd"/>
      <w:r w:rsidRPr="00A30882">
        <w:t> </w:t>
      </w:r>
      <w:proofErr w:type="spellStart"/>
      <w:r w:rsidRPr="00A30882">
        <w:t>subscriber</w:t>
      </w:r>
      <w:proofErr w:type="spellEnd"/>
      <w:r w:rsidRPr="00A30882">
        <w:t> </w:t>
      </w:r>
      <w:proofErr w:type="spellStart"/>
      <w:r w:rsidRPr="00A30882">
        <w:t>created</w:t>
      </w:r>
      <w:proofErr w:type="spellEnd"/>
    </w:p>
    <w:p w14:paraId="0354F377" w14:textId="77777777" w:rsidR="00141CCE" w:rsidRPr="00A30882" w:rsidRDefault="00141CCE" w:rsidP="00141CCE">
      <w:pPr>
        <w:pStyle w:val="Sourcewithforeground"/>
        <w:jc w:val="left"/>
      </w:pPr>
      <w:r w:rsidRPr="00A30882">
        <w:t>        $</w:t>
      </w:r>
      <w:proofErr w:type="spellStart"/>
      <w:r w:rsidRPr="00A30882">
        <w:t>req</w:t>
      </w:r>
      <w:proofErr w:type="spellEnd"/>
      <w:r w:rsidRPr="00A30882">
        <w:t> = </w:t>
      </w:r>
      <w:proofErr w:type="spellStart"/>
      <w:r w:rsidRPr="00A30882">
        <w:t>array</w:t>
      </w:r>
      <w:proofErr w:type="spellEnd"/>
      <w:r w:rsidRPr="00A30882">
        <w:t>( </w:t>
      </w:r>
    </w:p>
    <w:p w14:paraId="6D0CD94B" w14:textId="77777777" w:rsidR="00141CCE" w:rsidRPr="00A30882" w:rsidRDefault="00141CCE" w:rsidP="00141CCE">
      <w:pPr>
        <w:pStyle w:val="Sourcewithforeground"/>
        <w:jc w:val="left"/>
      </w:pPr>
      <w:r w:rsidRPr="00A30882">
        <w:t>            '</w:t>
      </w:r>
      <w:proofErr w:type="spellStart"/>
      <w:r w:rsidRPr="00A30882">
        <w:t>ChannelSubscriber</w:t>
      </w:r>
      <w:proofErr w:type="spellEnd"/>
      <w:r w:rsidRPr="00A30882">
        <w:t>' =&gt; </w:t>
      </w:r>
      <w:proofErr w:type="spellStart"/>
      <w:r w:rsidRPr="00A30882">
        <w:t>array</w:t>
      </w:r>
      <w:proofErr w:type="spellEnd"/>
      <w:r w:rsidRPr="00A30882">
        <w:t>(</w:t>
      </w:r>
    </w:p>
    <w:p w14:paraId="20F913E0" w14:textId="77777777" w:rsidR="00141CCE" w:rsidRPr="00A30882" w:rsidRDefault="00141CCE" w:rsidP="00141CCE">
      <w:pPr>
        <w:pStyle w:val="Sourcewithforeground"/>
        <w:jc w:val="left"/>
      </w:pPr>
      <w:r w:rsidRPr="00A30882">
        <w:t>                '</w:t>
      </w:r>
      <w:proofErr w:type="spellStart"/>
      <w:r w:rsidRPr="00A30882">
        <w:t>ChannelVersionURN</w:t>
      </w:r>
      <w:proofErr w:type="spellEnd"/>
      <w:r w:rsidRPr="00A30882">
        <w:t>' =&gt; $</w:t>
      </w:r>
      <w:proofErr w:type="spellStart"/>
      <w:r w:rsidRPr="00A30882">
        <w:t>channel_version_URN</w:t>
      </w:r>
      <w:proofErr w:type="spellEnd"/>
      <w:r w:rsidRPr="00A30882">
        <w:t>,</w:t>
      </w:r>
    </w:p>
    <w:p w14:paraId="0E7C4C13" w14:textId="77777777" w:rsidR="00141CCE" w:rsidRPr="00A30882" w:rsidRDefault="00141CCE" w:rsidP="00141CCE">
      <w:pPr>
        <w:pStyle w:val="Sourcewithforeground"/>
        <w:jc w:val="left"/>
      </w:pPr>
      <w:r w:rsidRPr="00A30882">
        <w:t>                '</w:t>
      </w:r>
      <w:proofErr w:type="spellStart"/>
      <w:r w:rsidRPr="00A30882">
        <w:t>SubscriberAuthority</w:t>
      </w:r>
      <w:proofErr w:type="spellEnd"/>
      <w:r w:rsidRPr="00A30882">
        <w:t>' =&gt; </w:t>
      </w:r>
      <w:proofErr w:type="spellStart"/>
      <w:r w:rsidRPr="00A30882">
        <w:t>array</w:t>
      </w:r>
      <w:proofErr w:type="spellEnd"/>
      <w:r w:rsidRPr="00A30882">
        <w:t>(</w:t>
      </w:r>
    </w:p>
    <w:p w14:paraId="517F2442" w14:textId="77777777" w:rsidR="00141CCE" w:rsidRPr="00A30882" w:rsidRDefault="00141CCE" w:rsidP="00141CCE">
      <w:pPr>
        <w:pStyle w:val="Sourcewithforeground"/>
        <w:jc w:val="left"/>
      </w:pPr>
      <w:r w:rsidRPr="00A30882">
        <w:t>                    '</w:t>
      </w:r>
      <w:proofErr w:type="spellStart"/>
      <w:r w:rsidRPr="00A30882">
        <w:t>AuthorityID</w:t>
      </w:r>
      <w:proofErr w:type="spellEnd"/>
      <w:r w:rsidRPr="00A30882">
        <w:t>' =&gt; '100001',</w:t>
      </w:r>
    </w:p>
    <w:p w14:paraId="159ECA07" w14:textId="77777777" w:rsidR="00141CCE" w:rsidRPr="00A30882" w:rsidRDefault="00141CCE" w:rsidP="00141CCE">
      <w:pPr>
        <w:pStyle w:val="Sourcewithforeground"/>
        <w:jc w:val="left"/>
      </w:pPr>
      <w:r w:rsidRPr="00A30882">
        <w:t>                    '</w:t>
      </w:r>
      <w:proofErr w:type="spellStart"/>
      <w:r w:rsidRPr="00A30882">
        <w:t>ShortName</w:t>
      </w:r>
      <w:proofErr w:type="spellEnd"/>
      <w:r w:rsidRPr="00A30882">
        <w:t>' =&gt; 'VRAA',</w:t>
      </w:r>
    </w:p>
    <w:p w14:paraId="07B91E0D" w14:textId="77777777" w:rsidR="00141CCE" w:rsidRPr="00A30882" w:rsidRDefault="00141CCE" w:rsidP="00141CCE">
      <w:pPr>
        <w:pStyle w:val="Sourcewithforeground"/>
        <w:jc w:val="left"/>
      </w:pPr>
      <w:r w:rsidRPr="00A30882">
        <w:t>                    '</w:t>
      </w:r>
      <w:proofErr w:type="spellStart"/>
      <w:r w:rsidRPr="00A30882">
        <w:t>Name</w:t>
      </w:r>
      <w:proofErr w:type="spellEnd"/>
      <w:r w:rsidRPr="00A30882">
        <w:t>' =&gt; 'VRAA'</w:t>
      </w:r>
    </w:p>
    <w:p w14:paraId="63C29257" w14:textId="77777777" w:rsidR="00141CCE" w:rsidRPr="00A30882" w:rsidRDefault="00141CCE" w:rsidP="00141CCE">
      <w:pPr>
        <w:pStyle w:val="Sourcewithforeground"/>
        <w:jc w:val="left"/>
      </w:pPr>
      <w:r w:rsidRPr="00A30882">
        <w:t>                )</w:t>
      </w:r>
    </w:p>
    <w:p w14:paraId="3A750798" w14:textId="77777777" w:rsidR="00141CCE" w:rsidRPr="00A30882" w:rsidRDefault="00141CCE" w:rsidP="00141CCE">
      <w:pPr>
        <w:pStyle w:val="Sourcewithforeground"/>
        <w:jc w:val="left"/>
      </w:pPr>
      <w:r w:rsidRPr="00A30882">
        <w:t>            )</w:t>
      </w:r>
    </w:p>
    <w:p w14:paraId="36B132F4" w14:textId="77777777" w:rsidR="00141CCE" w:rsidRPr="00A30882" w:rsidRDefault="00141CCE" w:rsidP="00141CCE">
      <w:pPr>
        <w:pStyle w:val="Sourcewithforeground"/>
        <w:jc w:val="left"/>
      </w:pPr>
      <w:r w:rsidRPr="00A30882">
        <w:t>        );</w:t>
      </w:r>
    </w:p>
    <w:p w14:paraId="46FC8139" w14:textId="77777777" w:rsidR="00141CCE" w:rsidRPr="00A30882" w:rsidRDefault="00141CCE" w:rsidP="00141CCE">
      <w:pPr>
        <w:pStyle w:val="Sourcewithforeground"/>
        <w:jc w:val="left"/>
      </w:pPr>
      <w:r w:rsidRPr="00A30882">
        <w:t>    </w:t>
      </w:r>
    </w:p>
    <w:p w14:paraId="5FF64597" w14:textId="77777777" w:rsidR="00141CCE" w:rsidRPr="00A30882" w:rsidRDefault="00141CCE" w:rsidP="00141CCE">
      <w:pPr>
        <w:pStyle w:val="Sourcewithforeground"/>
        <w:jc w:val="left"/>
      </w:pPr>
      <w:r w:rsidRPr="00A30882">
        <w:t>        $method_name = 'InsertSubscriberToChannel';                             </w:t>
      </w:r>
    </w:p>
    <w:p w14:paraId="05D8A28D" w14:textId="77777777" w:rsidR="00141CCE" w:rsidRPr="00A30882" w:rsidRDefault="00141CCE" w:rsidP="00141CCE">
      <w:pPr>
        <w:pStyle w:val="Sourcewithforeground"/>
        <w:jc w:val="left"/>
      </w:pPr>
      <w:r w:rsidRPr="00A30882">
        <w:t>        $result = $service-&gt;__soapCall($method_name, array($req) );</w:t>
      </w:r>
    </w:p>
    <w:p w14:paraId="62E0B5E4" w14:textId="77777777" w:rsidR="00141CCE" w:rsidRPr="00A30882" w:rsidRDefault="00141CCE" w:rsidP="00141CCE">
      <w:pPr>
        <w:pStyle w:val="Sourcewithforeground"/>
        <w:jc w:val="left"/>
      </w:pPr>
      <w:r w:rsidRPr="00A30882">
        <w:t>        $ms-&gt;addServiceCallMilestone($service, $DIT_config_service_addr, $method_name);</w:t>
      </w:r>
    </w:p>
    <w:p w14:paraId="61AECE48" w14:textId="77777777" w:rsidR="00141CCE" w:rsidRPr="00A30882" w:rsidRDefault="00141CCE" w:rsidP="00141CCE">
      <w:pPr>
        <w:pStyle w:val="Sourcewithforeground"/>
        <w:jc w:val="left"/>
      </w:pPr>
      <w:r w:rsidRPr="00A30882">
        <w:t>        </w:t>
      </w:r>
    </w:p>
    <w:p w14:paraId="0A2C93ED" w14:textId="77777777" w:rsidR="00141CCE" w:rsidRPr="00A30882" w:rsidRDefault="00141CCE" w:rsidP="00141CCE">
      <w:pPr>
        <w:pStyle w:val="Sourcewithforeground"/>
        <w:jc w:val="left"/>
      </w:pPr>
      <w:r w:rsidRPr="00A30882">
        <w:t>    } </w:t>
      </w:r>
      <w:proofErr w:type="spellStart"/>
      <w:r w:rsidRPr="00A30882">
        <w:t>else</w:t>
      </w:r>
      <w:proofErr w:type="spellEnd"/>
      <w:r w:rsidRPr="00A30882">
        <w:t> {</w:t>
      </w:r>
    </w:p>
    <w:p w14:paraId="6B33908F" w14:textId="77777777" w:rsidR="00141CCE" w:rsidRPr="00A30882" w:rsidRDefault="00141CCE" w:rsidP="00141CCE">
      <w:pPr>
        <w:pStyle w:val="Sourcewithforeground"/>
        <w:jc w:val="left"/>
      </w:pPr>
      <w:r w:rsidRPr="00A30882">
        <w:t>        // </w:t>
      </w:r>
      <w:proofErr w:type="spellStart"/>
      <w:r w:rsidRPr="00A30882">
        <w:t>Channel</w:t>
      </w:r>
      <w:proofErr w:type="spellEnd"/>
      <w:r w:rsidRPr="00A30882">
        <w:t> </w:t>
      </w:r>
      <w:proofErr w:type="spellStart"/>
      <w:r w:rsidRPr="00A30882">
        <w:t>subscriber</w:t>
      </w:r>
      <w:proofErr w:type="spellEnd"/>
      <w:r w:rsidRPr="00A30882">
        <w:t> </w:t>
      </w:r>
      <w:proofErr w:type="spellStart"/>
      <w:r w:rsidRPr="00A30882">
        <w:t>found</w:t>
      </w:r>
      <w:proofErr w:type="spellEnd"/>
    </w:p>
    <w:p w14:paraId="343DB742" w14:textId="77777777" w:rsidR="00141CCE" w:rsidRPr="00A30882" w:rsidRDefault="00141CCE" w:rsidP="00141CCE">
      <w:pPr>
        <w:pStyle w:val="Sourcewithforeground"/>
        <w:jc w:val="left"/>
      </w:pPr>
      <w:r w:rsidRPr="00A30882">
        <w:t>    }</w:t>
      </w:r>
    </w:p>
    <w:p w14:paraId="3EAC3BD0" w14:textId="77777777" w:rsidR="00141CCE" w:rsidRPr="00A30882" w:rsidRDefault="00141CCE" w:rsidP="00141CCE">
      <w:pPr>
        <w:pStyle w:val="Sourcewithforeground"/>
        <w:jc w:val="left"/>
      </w:pPr>
      <w:r w:rsidRPr="00A30882">
        <w:t>    </w:t>
      </w:r>
    </w:p>
    <w:p w14:paraId="707F766C" w14:textId="77777777" w:rsidR="00141CCE" w:rsidRPr="00A30882" w:rsidRDefault="00141CCE" w:rsidP="00141CCE">
      <w:pPr>
        <w:pStyle w:val="Sourcewithforeground"/>
        <w:jc w:val="left"/>
      </w:pPr>
      <w:r w:rsidRPr="00A30882">
        <w:t>    $dom = </w:t>
      </w:r>
      <w:proofErr w:type="spellStart"/>
      <w:r w:rsidRPr="00A30882">
        <w:t>new</w:t>
      </w:r>
      <w:proofErr w:type="spellEnd"/>
      <w:r w:rsidRPr="00A30882">
        <w:t> </w:t>
      </w:r>
      <w:proofErr w:type="spellStart"/>
      <w:r w:rsidRPr="00A30882">
        <w:t>DOMDocument</w:t>
      </w:r>
      <w:proofErr w:type="spellEnd"/>
      <w:r w:rsidRPr="00A30882">
        <w:t>('1.0', 'UTF-8');</w:t>
      </w:r>
    </w:p>
    <w:p w14:paraId="64EF0199" w14:textId="77777777" w:rsidR="00141CCE" w:rsidRPr="00A30882" w:rsidRDefault="00141CCE" w:rsidP="00141CCE">
      <w:pPr>
        <w:pStyle w:val="Sourcewithforeground"/>
        <w:jc w:val="left"/>
      </w:pPr>
      <w:r w:rsidRPr="00A30882">
        <w:t>    $dom-&gt;</w:t>
      </w:r>
      <w:proofErr w:type="spellStart"/>
      <w:r w:rsidRPr="00A30882">
        <w:t>loadXML</w:t>
      </w:r>
      <w:proofErr w:type="spellEnd"/>
      <w:r w:rsidRPr="00A30882">
        <w:t>(</w:t>
      </w:r>
      <w:proofErr w:type="spellStart"/>
      <w:r w:rsidRPr="00A30882">
        <w:t>file_get_contents</w:t>
      </w:r>
      <w:proofErr w:type="spellEnd"/>
      <w:r w:rsidRPr="00A30882">
        <w:t>('</w:t>
      </w:r>
      <w:proofErr w:type="spellStart"/>
      <w:r w:rsidRPr="00A30882">
        <w:t>xml</w:t>
      </w:r>
      <w:proofErr w:type="spellEnd"/>
      <w:r w:rsidRPr="00A30882">
        <w:t>/data.xml')); </w:t>
      </w:r>
    </w:p>
    <w:p w14:paraId="401D27DE" w14:textId="77777777" w:rsidR="00141CCE" w:rsidRPr="00A30882" w:rsidRDefault="00141CCE" w:rsidP="00141CCE">
      <w:pPr>
        <w:pStyle w:val="Sourcewithforeground"/>
        <w:jc w:val="left"/>
      </w:pPr>
    </w:p>
    <w:p w14:paraId="398F4EF5" w14:textId="77777777" w:rsidR="00141CCE" w:rsidRPr="00A30882" w:rsidRDefault="00141CCE" w:rsidP="00141CCE">
      <w:pPr>
        <w:pStyle w:val="Sourcewithforeground"/>
        <w:jc w:val="left"/>
      </w:pPr>
      <w:r w:rsidRPr="00A30882">
        <w:t>    $</w:t>
      </w:r>
      <w:proofErr w:type="spellStart"/>
      <w:r w:rsidRPr="00A30882">
        <w:t>req</w:t>
      </w:r>
      <w:proofErr w:type="spellEnd"/>
      <w:r w:rsidRPr="00A30882">
        <w:t> =  </w:t>
      </w:r>
      <w:proofErr w:type="spellStart"/>
      <w:r w:rsidRPr="00A30882">
        <w:t>array</w:t>
      </w:r>
      <w:proofErr w:type="spellEnd"/>
      <w:r w:rsidRPr="00A30882">
        <w:t>( </w:t>
      </w:r>
    </w:p>
    <w:p w14:paraId="49D4E8A4" w14:textId="77777777" w:rsidR="00141CCE" w:rsidRPr="00A30882" w:rsidRDefault="00141CCE" w:rsidP="00141CCE">
      <w:pPr>
        <w:pStyle w:val="Sourcewithforeground"/>
        <w:jc w:val="left"/>
      </w:pPr>
      <w:r w:rsidRPr="00A30882">
        <w:t>        'MessageSave2' =&gt; </w:t>
      </w:r>
      <w:proofErr w:type="spellStart"/>
      <w:r w:rsidRPr="00A30882">
        <w:t>array</w:t>
      </w:r>
      <w:proofErr w:type="spellEnd"/>
      <w:r w:rsidRPr="00A30882">
        <w:t>(</w:t>
      </w:r>
    </w:p>
    <w:p w14:paraId="07EDBB0A" w14:textId="77777777" w:rsidR="00141CCE" w:rsidRPr="00A30882" w:rsidRDefault="00141CCE" w:rsidP="00141CCE">
      <w:pPr>
        <w:pStyle w:val="Sourcewithforeground"/>
        <w:jc w:val="left"/>
      </w:pPr>
      <w:r w:rsidRPr="00A30882">
        <w:lastRenderedPageBreak/>
        <w:t>            '</w:t>
      </w:r>
      <w:proofErr w:type="spellStart"/>
      <w:r w:rsidRPr="00A30882">
        <w:t>ReceiverFilter</w:t>
      </w:r>
      <w:proofErr w:type="spellEnd"/>
      <w:r w:rsidRPr="00A30882">
        <w:t>' =&gt; </w:t>
      </w:r>
      <w:proofErr w:type="spellStart"/>
      <w:r w:rsidRPr="00A30882">
        <w:t>array</w:t>
      </w:r>
      <w:proofErr w:type="spellEnd"/>
      <w:r w:rsidRPr="00A30882">
        <w:t>(</w:t>
      </w:r>
    </w:p>
    <w:p w14:paraId="462D31D8" w14:textId="77777777" w:rsidR="00141CCE" w:rsidRPr="00A30882" w:rsidRDefault="00141CCE" w:rsidP="00141CCE">
      <w:pPr>
        <w:pStyle w:val="Sourcewithforeground"/>
        <w:jc w:val="left"/>
      </w:pPr>
      <w:r w:rsidRPr="00A30882">
        <w:t>                '</w:t>
      </w:r>
      <w:proofErr w:type="spellStart"/>
      <w:r w:rsidRPr="00A30882">
        <w:t>Authority</w:t>
      </w:r>
      <w:proofErr w:type="spellEnd"/>
      <w:r w:rsidRPr="00A30882">
        <w:t>' =&gt; </w:t>
      </w:r>
      <w:proofErr w:type="spellStart"/>
      <w:r w:rsidRPr="00A30882">
        <w:t>array</w:t>
      </w:r>
      <w:proofErr w:type="spellEnd"/>
      <w:r w:rsidRPr="00A30882">
        <w:t>('100001')</w:t>
      </w:r>
    </w:p>
    <w:p w14:paraId="4EDE02AF" w14:textId="77777777" w:rsidR="00141CCE" w:rsidRPr="00A30882" w:rsidRDefault="00141CCE" w:rsidP="00141CCE">
      <w:pPr>
        <w:pStyle w:val="Sourcewithforeground"/>
        <w:jc w:val="left"/>
      </w:pPr>
      <w:r w:rsidRPr="00A30882">
        <w:t>            ),</w:t>
      </w:r>
    </w:p>
    <w:p w14:paraId="3619DDE6" w14:textId="77777777" w:rsidR="00141CCE" w:rsidRPr="00A30882" w:rsidRDefault="00141CCE" w:rsidP="00141CCE">
      <w:pPr>
        <w:pStyle w:val="Sourcewithforeground"/>
        <w:jc w:val="left"/>
      </w:pPr>
      <w:r w:rsidRPr="00A30882">
        <w:t>            'ChannelVersionURN' =&gt; $channel_version_URN,            </w:t>
      </w:r>
    </w:p>
    <w:p w14:paraId="196290BB" w14:textId="77777777" w:rsidR="00141CCE" w:rsidRPr="00A30882" w:rsidRDefault="00141CCE" w:rsidP="00141CCE">
      <w:pPr>
        <w:pStyle w:val="Sourcewithforeground"/>
        <w:jc w:val="left"/>
      </w:pPr>
      <w:r w:rsidRPr="00A30882">
        <w:t>            '</w:t>
      </w:r>
      <w:proofErr w:type="spellStart"/>
      <w:r w:rsidRPr="00A30882">
        <w:t>BussinesMessage</w:t>
      </w:r>
      <w:proofErr w:type="spellEnd"/>
      <w:r w:rsidRPr="00A30882">
        <w:t>' =&gt; </w:t>
      </w:r>
      <w:proofErr w:type="spellStart"/>
      <w:r w:rsidRPr="00A30882">
        <w:t>array</w:t>
      </w:r>
      <w:proofErr w:type="spellEnd"/>
      <w:r w:rsidRPr="00A30882">
        <w:t>(</w:t>
      </w:r>
    </w:p>
    <w:p w14:paraId="7557170B" w14:textId="77777777" w:rsidR="00141CCE" w:rsidRPr="00A30882" w:rsidRDefault="00141CCE" w:rsidP="00141CCE">
      <w:pPr>
        <w:pStyle w:val="Sourcewithforeground"/>
        <w:jc w:val="left"/>
      </w:pPr>
      <w:r w:rsidRPr="00A30882">
        <w:t>                '</w:t>
      </w:r>
      <w:proofErr w:type="spellStart"/>
      <w:r w:rsidRPr="00A30882">
        <w:t>any</w:t>
      </w:r>
      <w:proofErr w:type="spellEnd"/>
      <w:r w:rsidRPr="00A30882">
        <w:t>' =&gt; </w:t>
      </w:r>
      <w:proofErr w:type="spellStart"/>
      <w:r w:rsidRPr="00A30882">
        <w:t>array</w:t>
      </w:r>
      <w:proofErr w:type="spellEnd"/>
      <w:r w:rsidRPr="00A30882">
        <w:t>(</w:t>
      </w:r>
    </w:p>
    <w:p w14:paraId="291BFB48" w14:textId="77777777" w:rsidR="00141CCE" w:rsidRPr="00A30882" w:rsidRDefault="00141CCE" w:rsidP="00141CCE">
      <w:pPr>
        <w:pStyle w:val="Sourcewithforeground"/>
        <w:jc w:val="left"/>
      </w:pPr>
      <w:r w:rsidRPr="00A30882">
        <w:t>                    $dom-&gt;</w:t>
      </w:r>
      <w:proofErr w:type="spellStart"/>
      <w:r w:rsidRPr="00A30882">
        <w:t>saveXML</w:t>
      </w:r>
      <w:proofErr w:type="spellEnd"/>
      <w:r w:rsidRPr="00A30882">
        <w:t>($dom-&gt;</w:t>
      </w:r>
      <w:proofErr w:type="spellStart"/>
      <w:r w:rsidRPr="00A30882">
        <w:t>documentElement</w:t>
      </w:r>
      <w:proofErr w:type="spellEnd"/>
      <w:r w:rsidRPr="00A30882">
        <w:t>)</w:t>
      </w:r>
    </w:p>
    <w:p w14:paraId="3183BD6B" w14:textId="77777777" w:rsidR="00141CCE" w:rsidRPr="00A30882" w:rsidRDefault="00141CCE" w:rsidP="00141CCE">
      <w:pPr>
        <w:pStyle w:val="Sourcewithforeground"/>
        <w:jc w:val="left"/>
      </w:pPr>
      <w:r w:rsidRPr="00A30882">
        <w:t>                )</w:t>
      </w:r>
    </w:p>
    <w:p w14:paraId="2606778E" w14:textId="77777777" w:rsidR="00141CCE" w:rsidRPr="00A30882" w:rsidRDefault="00141CCE" w:rsidP="00141CCE">
      <w:pPr>
        <w:pStyle w:val="Sourcewithforeground"/>
        <w:jc w:val="left"/>
      </w:pPr>
      <w:r w:rsidRPr="00A30882">
        <w:t>            )</w:t>
      </w:r>
    </w:p>
    <w:p w14:paraId="61255993" w14:textId="77777777" w:rsidR="00141CCE" w:rsidRPr="00A30882" w:rsidRDefault="00141CCE" w:rsidP="00141CCE">
      <w:pPr>
        <w:pStyle w:val="Sourcewithforeground"/>
        <w:jc w:val="left"/>
      </w:pPr>
      <w:r w:rsidRPr="00A30882">
        <w:t>        )</w:t>
      </w:r>
    </w:p>
    <w:p w14:paraId="70EA582E" w14:textId="77777777" w:rsidR="00141CCE" w:rsidRPr="00A30882" w:rsidRDefault="00141CCE" w:rsidP="00141CCE">
      <w:pPr>
        <w:pStyle w:val="Sourcewithforeground"/>
        <w:jc w:val="left"/>
      </w:pPr>
      <w:r w:rsidRPr="00A30882">
        <w:t>    );</w:t>
      </w:r>
    </w:p>
    <w:p w14:paraId="6945DF9C" w14:textId="77777777" w:rsidR="00141CCE" w:rsidRPr="00A30882" w:rsidRDefault="00141CCE" w:rsidP="00141CCE">
      <w:pPr>
        <w:pStyle w:val="Sourcewithforeground"/>
        <w:jc w:val="left"/>
      </w:pPr>
    </w:p>
    <w:p w14:paraId="38A04A1A" w14:textId="77777777" w:rsidR="00141CCE" w:rsidRPr="00A30882" w:rsidRDefault="00141CCE" w:rsidP="00141CCE">
      <w:pPr>
        <w:pStyle w:val="Sourcewithforeground"/>
        <w:jc w:val="left"/>
      </w:pPr>
      <w:r w:rsidRPr="00A30882">
        <w:t>    $</w:t>
      </w:r>
      <w:proofErr w:type="spellStart"/>
      <w:r w:rsidRPr="00A30882">
        <w:t>method_name</w:t>
      </w:r>
      <w:proofErr w:type="spellEnd"/>
      <w:r w:rsidRPr="00A30882">
        <w:t> = 'SendMessage2';</w:t>
      </w:r>
    </w:p>
    <w:p w14:paraId="78478688" w14:textId="77777777" w:rsidR="00141CCE" w:rsidRPr="00A30882" w:rsidRDefault="00141CCE" w:rsidP="00141CCE">
      <w:pPr>
        <w:pStyle w:val="Sourcewithforeground"/>
        <w:jc w:val="left"/>
      </w:pPr>
      <w:r w:rsidRPr="00A30882">
        <w:t>    $result2 = $service2-&gt;__</w:t>
      </w:r>
      <w:proofErr w:type="spellStart"/>
      <w:r w:rsidRPr="00A30882">
        <w:t>soapCall</w:t>
      </w:r>
      <w:proofErr w:type="spellEnd"/>
      <w:r w:rsidRPr="00A30882">
        <w:t>($</w:t>
      </w:r>
      <w:proofErr w:type="spellStart"/>
      <w:r w:rsidRPr="00A30882">
        <w:t>method_name</w:t>
      </w:r>
      <w:proofErr w:type="spellEnd"/>
      <w:r w:rsidRPr="00A30882">
        <w:t>, </w:t>
      </w:r>
      <w:proofErr w:type="spellStart"/>
      <w:r w:rsidRPr="00A30882">
        <w:t>array</w:t>
      </w:r>
      <w:proofErr w:type="spellEnd"/>
      <w:r w:rsidRPr="00A30882">
        <w:t>($</w:t>
      </w:r>
      <w:proofErr w:type="spellStart"/>
      <w:r w:rsidRPr="00A30882">
        <w:t>req</w:t>
      </w:r>
      <w:proofErr w:type="spellEnd"/>
      <w:r w:rsidRPr="00A30882">
        <w:t>));</w:t>
      </w:r>
    </w:p>
    <w:p w14:paraId="6B010D5C" w14:textId="77777777" w:rsidR="00141CCE" w:rsidRPr="00A30882" w:rsidRDefault="00141CCE" w:rsidP="00141CCE">
      <w:pPr>
        <w:pStyle w:val="Sourcewithforeground"/>
        <w:jc w:val="left"/>
      </w:pPr>
      <w:r w:rsidRPr="00A30882">
        <w:t>    $ms-&gt;addServiceCallMilestone($service2, $DIT_WCF_service_addr, $method_name);</w:t>
      </w:r>
    </w:p>
    <w:p w14:paraId="226A694D" w14:textId="77777777" w:rsidR="00141CCE" w:rsidRPr="00A30882" w:rsidRDefault="00141CCE" w:rsidP="00141CCE">
      <w:pPr>
        <w:pStyle w:val="Sourcewithforeground"/>
        <w:jc w:val="left"/>
      </w:pPr>
    </w:p>
    <w:p w14:paraId="67567195" w14:textId="77777777" w:rsidR="00141CCE" w:rsidRPr="00A30882" w:rsidRDefault="00141CCE" w:rsidP="00141CCE">
      <w:pPr>
        <w:pStyle w:val="Sourcewithforeground"/>
        <w:jc w:val="left"/>
      </w:pPr>
      <w:r w:rsidRPr="00A30882">
        <w:t>    $</w:t>
      </w:r>
      <w:proofErr w:type="spellStart"/>
      <w:r w:rsidRPr="00A30882">
        <w:t>req</w:t>
      </w:r>
      <w:proofErr w:type="spellEnd"/>
      <w:r w:rsidRPr="00A30882">
        <w:t> = </w:t>
      </w:r>
      <w:proofErr w:type="spellStart"/>
      <w:r w:rsidRPr="00A30882">
        <w:t>array</w:t>
      </w:r>
      <w:proofErr w:type="spellEnd"/>
      <w:r w:rsidRPr="00A30882">
        <w:t>(</w:t>
      </w:r>
    </w:p>
    <w:p w14:paraId="7A504D52" w14:textId="77777777" w:rsidR="00141CCE" w:rsidRPr="00A30882" w:rsidRDefault="00141CCE" w:rsidP="00141CCE">
      <w:pPr>
        <w:pStyle w:val="Sourcewithforeground"/>
        <w:jc w:val="left"/>
      </w:pPr>
      <w:r w:rsidRPr="00A30882">
        <w:t>        '</w:t>
      </w:r>
      <w:proofErr w:type="spellStart"/>
      <w:r w:rsidRPr="00A30882">
        <w:t>MessageRequest</w:t>
      </w:r>
      <w:proofErr w:type="spellEnd"/>
      <w:r w:rsidRPr="00A30882">
        <w:t>' =&gt; </w:t>
      </w:r>
      <w:proofErr w:type="spellStart"/>
      <w:r w:rsidRPr="00A30882">
        <w:t>array</w:t>
      </w:r>
      <w:proofErr w:type="spellEnd"/>
      <w:r w:rsidRPr="00A30882">
        <w:t>(</w:t>
      </w:r>
    </w:p>
    <w:p w14:paraId="75B34E14" w14:textId="77777777" w:rsidR="00141CCE" w:rsidRPr="00A30882" w:rsidRDefault="00141CCE" w:rsidP="00141CCE">
      <w:pPr>
        <w:pStyle w:val="Sourcewithforeground"/>
        <w:jc w:val="left"/>
      </w:pPr>
      <w:r w:rsidRPr="00A30882">
        <w:t>            '</w:t>
      </w:r>
      <w:proofErr w:type="spellStart"/>
      <w:r w:rsidRPr="00A30882">
        <w:t>ChannelVersionURN</w:t>
      </w:r>
      <w:proofErr w:type="spellEnd"/>
      <w:r w:rsidRPr="00A30882">
        <w:t>' =&gt; $</w:t>
      </w:r>
      <w:proofErr w:type="spellStart"/>
      <w:r w:rsidRPr="00A30882">
        <w:t>channel_version_URN</w:t>
      </w:r>
      <w:proofErr w:type="spellEnd"/>
    </w:p>
    <w:p w14:paraId="7AC748E0" w14:textId="77777777" w:rsidR="00141CCE" w:rsidRPr="00A30882" w:rsidRDefault="00141CCE" w:rsidP="00141CCE">
      <w:pPr>
        <w:pStyle w:val="Sourcewithforeground"/>
        <w:jc w:val="left"/>
      </w:pPr>
      <w:r w:rsidRPr="00A30882">
        <w:t>        )</w:t>
      </w:r>
    </w:p>
    <w:p w14:paraId="4A43C411" w14:textId="77777777" w:rsidR="00141CCE" w:rsidRPr="00A30882" w:rsidRDefault="00141CCE" w:rsidP="00141CCE">
      <w:pPr>
        <w:pStyle w:val="Sourcewithforeground"/>
        <w:jc w:val="left"/>
      </w:pPr>
      <w:r w:rsidRPr="00A30882">
        <w:t>   );</w:t>
      </w:r>
    </w:p>
    <w:p w14:paraId="24C5A269" w14:textId="77777777" w:rsidR="00141CCE" w:rsidRPr="00A30882" w:rsidRDefault="00141CCE" w:rsidP="00141CCE">
      <w:pPr>
        <w:pStyle w:val="Sourcewithforeground"/>
        <w:jc w:val="left"/>
      </w:pPr>
      <w:r w:rsidRPr="00A30882">
        <w:t>    </w:t>
      </w:r>
    </w:p>
    <w:p w14:paraId="4CF44EA4" w14:textId="77777777" w:rsidR="00141CCE" w:rsidRPr="00A30882" w:rsidRDefault="00141CCE" w:rsidP="00141CCE">
      <w:pPr>
        <w:pStyle w:val="Sourcewithforeground"/>
        <w:jc w:val="left"/>
      </w:pPr>
      <w:r w:rsidRPr="00A30882">
        <w:t>   $method_name = 'ReceiveMessage2';                                </w:t>
      </w:r>
    </w:p>
    <w:p w14:paraId="5379C1C5" w14:textId="77777777" w:rsidR="00141CCE" w:rsidRPr="00A30882" w:rsidRDefault="00141CCE" w:rsidP="00141CCE">
      <w:pPr>
        <w:pStyle w:val="Sourcewithforeground"/>
        <w:jc w:val="left"/>
      </w:pPr>
      <w:r w:rsidRPr="00A30882">
        <w:t>   $</w:t>
      </w:r>
      <w:proofErr w:type="spellStart"/>
      <w:r w:rsidRPr="00A30882">
        <w:t>result</w:t>
      </w:r>
      <w:proofErr w:type="spellEnd"/>
      <w:r w:rsidRPr="00A30882">
        <w:t> = $service3-&gt;__</w:t>
      </w:r>
      <w:proofErr w:type="spellStart"/>
      <w:r w:rsidRPr="00A30882">
        <w:t>soapCall</w:t>
      </w:r>
      <w:proofErr w:type="spellEnd"/>
      <w:r w:rsidRPr="00A30882">
        <w:t>($</w:t>
      </w:r>
      <w:proofErr w:type="spellStart"/>
      <w:r w:rsidRPr="00A30882">
        <w:t>method_name</w:t>
      </w:r>
      <w:proofErr w:type="spellEnd"/>
      <w:r w:rsidRPr="00A30882">
        <w:t>, </w:t>
      </w:r>
      <w:proofErr w:type="spellStart"/>
      <w:r w:rsidRPr="00A30882">
        <w:t>array</w:t>
      </w:r>
      <w:proofErr w:type="spellEnd"/>
      <w:r w:rsidRPr="00A30882">
        <w:t>($</w:t>
      </w:r>
      <w:proofErr w:type="spellStart"/>
      <w:r w:rsidRPr="00A30882">
        <w:t>req</w:t>
      </w:r>
      <w:proofErr w:type="spellEnd"/>
      <w:r w:rsidRPr="00A30882">
        <w:t>));</w:t>
      </w:r>
    </w:p>
    <w:p w14:paraId="010B7464" w14:textId="77777777" w:rsidR="00141CCE" w:rsidRPr="00A30882" w:rsidRDefault="00141CCE" w:rsidP="00141CCE">
      <w:pPr>
        <w:pStyle w:val="Sourcewithforeground"/>
        <w:jc w:val="left"/>
      </w:pPr>
      <w:r w:rsidRPr="00A30882">
        <w:t>   $ms-&gt;addServiceCallMilestone($service3, $DIT_WCF_service_addr, $method_name);</w:t>
      </w:r>
    </w:p>
    <w:p w14:paraId="2F7CE14B" w14:textId="77777777" w:rsidR="00141CCE" w:rsidRPr="00A30882" w:rsidRDefault="00141CCE" w:rsidP="00141CCE">
      <w:pPr>
        <w:pStyle w:val="Sourcewithforeground"/>
        <w:jc w:val="left"/>
      </w:pPr>
    </w:p>
    <w:p w14:paraId="64DBC03A" w14:textId="77777777" w:rsidR="00141CCE" w:rsidRPr="00A30882" w:rsidRDefault="00141CCE" w:rsidP="00141CCE">
      <w:pPr>
        <w:pStyle w:val="Sourcewithforeground"/>
        <w:jc w:val="left"/>
      </w:pPr>
      <w:r w:rsidRPr="00A30882">
        <w:t>   $</w:t>
      </w:r>
      <w:proofErr w:type="spellStart"/>
      <w:r w:rsidRPr="00A30882">
        <w:t>messageId</w:t>
      </w:r>
      <w:proofErr w:type="spellEnd"/>
      <w:r w:rsidRPr="00A30882">
        <w:t> = $</w:t>
      </w:r>
      <w:proofErr w:type="spellStart"/>
      <w:r w:rsidRPr="00A30882">
        <w:t>result</w:t>
      </w:r>
      <w:proofErr w:type="spellEnd"/>
      <w:r w:rsidRPr="00A30882">
        <w:t>-&gt;MessageResponse2-&gt;</w:t>
      </w:r>
      <w:proofErr w:type="spellStart"/>
      <w:r w:rsidRPr="00A30882">
        <w:t>Items</w:t>
      </w:r>
      <w:proofErr w:type="spellEnd"/>
      <w:r w:rsidRPr="00A30882">
        <w:t>[0]-&gt;</w:t>
      </w:r>
      <w:proofErr w:type="spellStart"/>
      <w:r w:rsidRPr="00A30882">
        <w:t>MessageID</w:t>
      </w:r>
      <w:proofErr w:type="spellEnd"/>
      <w:r w:rsidRPr="00A30882">
        <w:t>;</w:t>
      </w:r>
    </w:p>
    <w:p w14:paraId="5D6A6F6F" w14:textId="77777777" w:rsidR="00141CCE" w:rsidRPr="00A30882" w:rsidRDefault="00141CCE" w:rsidP="00141CCE">
      <w:pPr>
        <w:pStyle w:val="Sourcewithforeground"/>
        <w:jc w:val="left"/>
      </w:pPr>
    </w:p>
    <w:p w14:paraId="5741EF4E" w14:textId="77777777" w:rsidR="00141CCE" w:rsidRPr="00A30882" w:rsidRDefault="00141CCE" w:rsidP="00141CCE">
      <w:pPr>
        <w:pStyle w:val="Sourcewithforeground"/>
        <w:jc w:val="left"/>
      </w:pPr>
      <w:r w:rsidRPr="00A30882">
        <w:t>   $</w:t>
      </w:r>
      <w:proofErr w:type="spellStart"/>
      <w:r w:rsidRPr="00A30882">
        <w:t>req</w:t>
      </w:r>
      <w:proofErr w:type="spellEnd"/>
      <w:r w:rsidRPr="00A30882">
        <w:t> = </w:t>
      </w:r>
      <w:proofErr w:type="spellStart"/>
      <w:r w:rsidRPr="00A30882">
        <w:t>array</w:t>
      </w:r>
      <w:proofErr w:type="spellEnd"/>
      <w:r w:rsidRPr="00A30882">
        <w:t>(</w:t>
      </w:r>
    </w:p>
    <w:p w14:paraId="17867874" w14:textId="77777777" w:rsidR="00141CCE" w:rsidRPr="00A30882" w:rsidRDefault="00141CCE" w:rsidP="00141CCE">
      <w:pPr>
        <w:pStyle w:val="Sourcewithforeground"/>
        <w:jc w:val="left"/>
      </w:pPr>
      <w:r w:rsidRPr="00A30882">
        <w:t>    '</w:t>
      </w:r>
      <w:proofErr w:type="spellStart"/>
      <w:r w:rsidRPr="00A30882">
        <w:t>MessageSampleId</w:t>
      </w:r>
      <w:proofErr w:type="spellEnd"/>
      <w:r w:rsidRPr="00A30882">
        <w:t>' =&gt; $</w:t>
      </w:r>
      <w:proofErr w:type="spellStart"/>
      <w:r w:rsidRPr="00A30882">
        <w:t>messageId</w:t>
      </w:r>
      <w:proofErr w:type="spellEnd"/>
    </w:p>
    <w:p w14:paraId="1CC7A9F3" w14:textId="77777777" w:rsidR="00141CCE" w:rsidRPr="00A30882" w:rsidRDefault="00141CCE" w:rsidP="00141CCE">
      <w:pPr>
        <w:pStyle w:val="Sourcewithforeground"/>
        <w:jc w:val="left"/>
      </w:pPr>
      <w:r w:rsidRPr="00A30882">
        <w:t>    );</w:t>
      </w:r>
    </w:p>
    <w:p w14:paraId="32CF7E69" w14:textId="77777777" w:rsidR="00141CCE" w:rsidRPr="00A30882" w:rsidRDefault="00141CCE" w:rsidP="00141CCE">
      <w:pPr>
        <w:pStyle w:val="Sourcewithforeground"/>
        <w:jc w:val="left"/>
      </w:pPr>
    </w:p>
    <w:p w14:paraId="5D313F49" w14:textId="77777777" w:rsidR="00141CCE" w:rsidRPr="00A30882" w:rsidRDefault="00141CCE" w:rsidP="00141CCE">
      <w:pPr>
        <w:pStyle w:val="Sourcewithforeground"/>
        <w:jc w:val="left"/>
      </w:pPr>
      <w:r w:rsidRPr="00A30882">
        <w:t>    $</w:t>
      </w:r>
      <w:proofErr w:type="spellStart"/>
      <w:r w:rsidRPr="00A30882">
        <w:t>method_name</w:t>
      </w:r>
      <w:proofErr w:type="spellEnd"/>
      <w:r w:rsidRPr="00A30882">
        <w:t> = '</w:t>
      </w:r>
      <w:proofErr w:type="spellStart"/>
      <w:r w:rsidRPr="00A30882">
        <w:t>ConfirmationAck</w:t>
      </w:r>
      <w:proofErr w:type="spellEnd"/>
      <w:r w:rsidRPr="00A30882">
        <w:t>';</w:t>
      </w:r>
    </w:p>
    <w:p w14:paraId="4555B5C0" w14:textId="77777777" w:rsidR="00141CCE" w:rsidRPr="00A30882" w:rsidRDefault="00141CCE" w:rsidP="00141CCE">
      <w:pPr>
        <w:pStyle w:val="Sourcewithforeground"/>
        <w:jc w:val="left"/>
      </w:pPr>
      <w:r w:rsidRPr="00A30882">
        <w:t>    $</w:t>
      </w:r>
      <w:proofErr w:type="spellStart"/>
      <w:r w:rsidRPr="00A30882">
        <w:t>result</w:t>
      </w:r>
      <w:proofErr w:type="spellEnd"/>
      <w:r w:rsidRPr="00A30882">
        <w:t> = $service3-&gt;__</w:t>
      </w:r>
      <w:proofErr w:type="spellStart"/>
      <w:r w:rsidRPr="00A30882">
        <w:t>soapCall</w:t>
      </w:r>
      <w:proofErr w:type="spellEnd"/>
      <w:r w:rsidRPr="00A30882">
        <w:t>($</w:t>
      </w:r>
      <w:proofErr w:type="spellStart"/>
      <w:r w:rsidRPr="00A30882">
        <w:t>method_name</w:t>
      </w:r>
      <w:proofErr w:type="spellEnd"/>
      <w:r w:rsidRPr="00A30882">
        <w:t>, </w:t>
      </w:r>
      <w:proofErr w:type="spellStart"/>
      <w:r w:rsidRPr="00A30882">
        <w:t>array</w:t>
      </w:r>
      <w:proofErr w:type="spellEnd"/>
      <w:r w:rsidRPr="00A30882">
        <w:t>($</w:t>
      </w:r>
      <w:proofErr w:type="spellStart"/>
      <w:r w:rsidRPr="00A30882">
        <w:t>req</w:t>
      </w:r>
      <w:proofErr w:type="spellEnd"/>
      <w:r w:rsidRPr="00A30882">
        <w:t>));</w:t>
      </w:r>
    </w:p>
    <w:p w14:paraId="042A659D" w14:textId="77777777" w:rsidR="00141CCE" w:rsidRPr="00A30882" w:rsidRDefault="00141CCE" w:rsidP="00141CCE">
      <w:pPr>
        <w:pStyle w:val="Sourcewithforeground"/>
        <w:jc w:val="left"/>
      </w:pPr>
      <w:r w:rsidRPr="00A30882">
        <w:t>    $ms-&gt;addServiceCallMilestone($service3, $DIT_WCF_service_addr, $method_name);</w:t>
      </w:r>
    </w:p>
    <w:p w14:paraId="6988E9DC" w14:textId="77777777" w:rsidR="00141CCE" w:rsidRPr="00A30882" w:rsidRDefault="00141CCE" w:rsidP="00141CCE">
      <w:pPr>
        <w:pStyle w:val="Sourcewithforeground"/>
        <w:jc w:val="left"/>
      </w:pPr>
      <w:r w:rsidRPr="00A30882">
        <w:t>        </w:t>
      </w:r>
    </w:p>
    <w:p w14:paraId="4480951B" w14:textId="77777777" w:rsidR="00141CCE" w:rsidRPr="00A30882" w:rsidRDefault="00141CCE" w:rsidP="00141CCE">
      <w:pPr>
        <w:pStyle w:val="Sourcewithforeground"/>
        <w:jc w:val="left"/>
      </w:pPr>
      <w:r w:rsidRPr="00A30882">
        <w:t>    </w:t>
      </w:r>
    </w:p>
    <w:p w14:paraId="13E51423" w14:textId="77777777" w:rsidR="00141CCE" w:rsidRPr="00A30882" w:rsidRDefault="00141CCE" w:rsidP="00141CCE">
      <w:pPr>
        <w:pStyle w:val="Sourcewithforeground"/>
        <w:jc w:val="left"/>
      </w:pPr>
      <w:r w:rsidRPr="00A30882">
        <w:t>    $ms-&gt;</w:t>
      </w:r>
      <w:proofErr w:type="spellStart"/>
      <w:r w:rsidRPr="00A30882">
        <w:t>fromatXML</w:t>
      </w:r>
      <w:proofErr w:type="spellEnd"/>
      <w:r w:rsidRPr="00A30882">
        <w:t>();</w:t>
      </w:r>
    </w:p>
    <w:p w14:paraId="564248B2" w14:textId="77777777" w:rsidR="00141CCE" w:rsidRPr="00A30882" w:rsidRDefault="00141CCE" w:rsidP="00141CCE">
      <w:pPr>
        <w:pStyle w:val="Sourcewithforeground"/>
        <w:jc w:val="left"/>
      </w:pPr>
      <w:r w:rsidRPr="00A30882">
        <w:t>    </w:t>
      </w:r>
      <w:proofErr w:type="spellStart"/>
      <w:r w:rsidRPr="00A30882">
        <w:t>echo</w:t>
      </w:r>
      <w:proofErr w:type="spellEnd"/>
      <w:r w:rsidRPr="00A30882">
        <w:t> $ms-&gt;</w:t>
      </w:r>
      <w:proofErr w:type="spellStart"/>
      <w:r w:rsidRPr="00A30882">
        <w:t>getJSON</w:t>
      </w:r>
      <w:proofErr w:type="spellEnd"/>
      <w:r w:rsidRPr="00A30882">
        <w:t>();</w:t>
      </w:r>
    </w:p>
    <w:p w14:paraId="47EBC787" w14:textId="77777777" w:rsidR="00141CCE" w:rsidRPr="00A30882" w:rsidRDefault="00141CCE" w:rsidP="00141CCE">
      <w:pPr>
        <w:pStyle w:val="Sourcewithforeground"/>
        <w:jc w:val="left"/>
      </w:pPr>
      <w:r w:rsidRPr="00A30882">
        <w:t>    </w:t>
      </w:r>
    </w:p>
    <w:p w14:paraId="3B527157" w14:textId="77777777" w:rsidR="00141CCE" w:rsidRPr="00A30882" w:rsidRDefault="00141CCE" w:rsidP="00141CCE">
      <w:pPr>
        <w:pStyle w:val="Sourcewithforeground"/>
        <w:jc w:val="left"/>
      </w:pPr>
      <w:r w:rsidRPr="00A30882">
        <w:t>} </w:t>
      </w:r>
      <w:proofErr w:type="spellStart"/>
      <w:r w:rsidRPr="00A30882">
        <w:t>catch</w:t>
      </w:r>
      <w:proofErr w:type="spellEnd"/>
      <w:r w:rsidRPr="00A30882">
        <w:t> (</w:t>
      </w:r>
      <w:proofErr w:type="spellStart"/>
      <w:r w:rsidRPr="00A30882">
        <w:t>SoapFault</w:t>
      </w:r>
      <w:proofErr w:type="spellEnd"/>
      <w:r w:rsidRPr="00A30882">
        <w:t> $</w:t>
      </w:r>
      <w:proofErr w:type="spellStart"/>
      <w:r w:rsidRPr="00A30882">
        <w:t>fault</w:t>
      </w:r>
      <w:proofErr w:type="spellEnd"/>
      <w:r w:rsidRPr="00A30882">
        <w:t>) {</w:t>
      </w:r>
    </w:p>
    <w:p w14:paraId="64D2F4A3" w14:textId="77777777" w:rsidR="00141CCE" w:rsidRPr="00A30882" w:rsidRDefault="00141CCE" w:rsidP="00141CCE">
      <w:pPr>
        <w:pStyle w:val="Sourcewithforeground"/>
        <w:jc w:val="left"/>
      </w:pPr>
      <w:r w:rsidRPr="00A30882">
        <w:t>    </w:t>
      </w:r>
      <w:proofErr w:type="spellStart"/>
      <w:r w:rsidRPr="00A30882">
        <w:t>echo</w:t>
      </w:r>
      <w:proofErr w:type="spellEnd"/>
      <w:r w:rsidRPr="00A30882">
        <w:t> $</w:t>
      </w:r>
      <w:proofErr w:type="spellStart"/>
      <w:r w:rsidRPr="00A30882">
        <w:t>fault</w:t>
      </w:r>
      <w:proofErr w:type="spellEnd"/>
      <w:r w:rsidRPr="00A30882">
        <w:t>;</w:t>
      </w:r>
    </w:p>
    <w:p w14:paraId="0C000FD9" w14:textId="77777777" w:rsidR="00141CCE" w:rsidRPr="00A30882" w:rsidRDefault="00141CCE" w:rsidP="00141CCE">
      <w:pPr>
        <w:pStyle w:val="Sourcewithforeground"/>
        <w:jc w:val="left"/>
      </w:pPr>
      <w:r w:rsidRPr="00A30882">
        <w:lastRenderedPageBreak/>
        <w:t>}</w:t>
      </w:r>
    </w:p>
    <w:p w14:paraId="796CAA41" w14:textId="77777777" w:rsidR="00141CCE" w:rsidRPr="00A30882" w:rsidRDefault="00141CCE" w:rsidP="00141CCE">
      <w:pPr>
        <w:pStyle w:val="Sourcewithforeground"/>
        <w:jc w:val="left"/>
      </w:pPr>
      <w:r w:rsidRPr="00A30882">
        <w:t>} </w:t>
      </w:r>
      <w:proofErr w:type="spellStart"/>
      <w:r w:rsidRPr="00A30882">
        <w:t>catch</w:t>
      </w:r>
      <w:proofErr w:type="spellEnd"/>
      <w:r w:rsidRPr="00A30882">
        <w:t> (</w:t>
      </w:r>
      <w:proofErr w:type="spellStart"/>
      <w:r w:rsidRPr="00A30882">
        <w:t>Exception</w:t>
      </w:r>
      <w:proofErr w:type="spellEnd"/>
      <w:r w:rsidRPr="00A30882">
        <w:t> $</w:t>
      </w:r>
      <w:proofErr w:type="spellStart"/>
      <w:r w:rsidRPr="00A30882">
        <w:t>ex</w:t>
      </w:r>
      <w:proofErr w:type="spellEnd"/>
      <w:r w:rsidRPr="00A30882">
        <w:t>)  {</w:t>
      </w:r>
    </w:p>
    <w:p w14:paraId="58CC892E" w14:textId="77777777" w:rsidR="00141CCE" w:rsidRPr="00A30882" w:rsidRDefault="00141CCE" w:rsidP="00141CCE">
      <w:pPr>
        <w:pStyle w:val="Sourcewithforeground"/>
        <w:jc w:val="left"/>
      </w:pPr>
      <w:r w:rsidRPr="00A30882">
        <w:t>    </w:t>
      </w:r>
      <w:proofErr w:type="spellStart"/>
      <w:r w:rsidRPr="00A30882">
        <w:t>var_dump</w:t>
      </w:r>
      <w:proofErr w:type="spellEnd"/>
      <w:r w:rsidRPr="00A30882">
        <w:t>($</w:t>
      </w:r>
      <w:proofErr w:type="spellStart"/>
      <w:r w:rsidRPr="00A30882">
        <w:t>ex</w:t>
      </w:r>
      <w:proofErr w:type="spellEnd"/>
      <w:r w:rsidRPr="00A30882">
        <w:t>);</w:t>
      </w:r>
    </w:p>
    <w:p w14:paraId="39B7966F" w14:textId="77777777" w:rsidR="00141CCE" w:rsidRPr="00A30882" w:rsidRDefault="00141CCE" w:rsidP="00141CCE">
      <w:pPr>
        <w:pStyle w:val="Sourcewithforeground"/>
        <w:jc w:val="left"/>
      </w:pPr>
      <w:r w:rsidRPr="00A30882">
        <w:t>}</w:t>
      </w:r>
    </w:p>
    <w:p w14:paraId="5312E94E" w14:textId="77777777" w:rsidR="00141CCE" w:rsidRPr="00A30882" w:rsidRDefault="00141CCE" w:rsidP="00141CCE">
      <w:pPr>
        <w:pStyle w:val="Sourcewithforeground"/>
        <w:jc w:val="left"/>
      </w:pPr>
    </w:p>
    <w:p w14:paraId="4CA9C6C2" w14:textId="7DAE3412" w:rsidR="00141CCE" w:rsidRPr="00A30882" w:rsidRDefault="00141CCE" w:rsidP="00141CCE">
      <w:pPr>
        <w:pStyle w:val="Sourcewithforeground"/>
        <w:jc w:val="left"/>
      </w:pPr>
      <w:r w:rsidRPr="00A30882">
        <w:t>?&gt;</w:t>
      </w:r>
    </w:p>
    <w:p w14:paraId="228C3426" w14:textId="77777777" w:rsidR="00EF560B" w:rsidRPr="00A30882" w:rsidRDefault="00EF560B" w:rsidP="00EF560B">
      <w:pPr>
        <w:pStyle w:val="Pictureposition"/>
      </w:pPr>
      <w:r w:rsidRPr="00A30882">
        <w:rPr>
          <w:noProof/>
          <w:lang w:val="en-US"/>
        </w:rPr>
        <w:drawing>
          <wp:inline distT="0" distB="0" distL="0" distR="0" wp14:anchorId="6B2636E4" wp14:editId="3414C942">
            <wp:extent cx="5486400" cy="875665"/>
            <wp:effectExtent l="0" t="0" r="0" b="63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875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B96A05" w14:textId="070C2E49" w:rsidR="00EF560B" w:rsidRPr="00A30882" w:rsidRDefault="008C1677" w:rsidP="00EF560B">
      <w:pPr>
        <w:pStyle w:val="Picturecaption"/>
      </w:pPr>
      <w:fldSimple w:instr=" SEQ Attēls \* ARABIC ">
        <w:bookmarkStart w:id="192" w:name="_Toc110419790"/>
        <w:r w:rsidR="00B93481">
          <w:rPr>
            <w:noProof/>
          </w:rPr>
          <w:t>41</w:t>
        </w:r>
      </w:fldSimple>
      <w:r w:rsidR="00EF560B" w:rsidRPr="00A30882">
        <w:t>.attēls. Iestāde pieslēgta DIT</w:t>
      </w:r>
      <w:bookmarkEnd w:id="192"/>
    </w:p>
    <w:p w14:paraId="1F254851" w14:textId="1D7D2C8C" w:rsidR="00EF560B" w:rsidRPr="00A30882" w:rsidRDefault="00EF560B" w:rsidP="00EF560B">
      <w:pPr>
        <w:pStyle w:val="Heading4"/>
      </w:pPr>
      <w:bookmarkStart w:id="193" w:name="_Toc110419743"/>
      <w:r w:rsidRPr="00A30882">
        <w:t xml:space="preserve">Ziņojuma </w:t>
      </w:r>
      <w:proofErr w:type="spellStart"/>
      <w:r w:rsidRPr="00A30882">
        <w:t>nosutīšana</w:t>
      </w:r>
      <w:proofErr w:type="spellEnd"/>
      <w:r w:rsidRPr="00A30882">
        <w:t xml:space="preserve"> vienam kanāla </w:t>
      </w:r>
      <w:proofErr w:type="spellStart"/>
      <w:r w:rsidRPr="00A30882">
        <w:t>dalibniekam</w:t>
      </w:r>
      <w:proofErr w:type="spellEnd"/>
      <w:r w:rsidRPr="00A30882">
        <w:t xml:space="preserve"> (</w:t>
      </w:r>
      <w:proofErr w:type="spellStart"/>
      <w:r w:rsidRPr="00A30882">
        <w:t>SendMessageReceiver</w:t>
      </w:r>
      <w:proofErr w:type="spellEnd"/>
      <w:r w:rsidRPr="00A30882">
        <w:t>)</w:t>
      </w:r>
      <w:bookmarkEnd w:id="193"/>
    </w:p>
    <w:p w14:paraId="1DDC58AA" w14:textId="77777777" w:rsidR="00A14310" w:rsidRPr="00A30882" w:rsidRDefault="00A14310" w:rsidP="00A14310">
      <w:r w:rsidRPr="00A30882">
        <w:t xml:space="preserve">Tiek pārbaudīts, vai eksistē kanāla versija. Ja tā ir, tad uz to tiek nosūtīts ziņojums </w:t>
      </w:r>
      <w:r w:rsidRPr="00A30882">
        <w:rPr>
          <w:rFonts w:eastAsia="Times New Roman"/>
        </w:rPr>
        <w:t>saņēmējam</w:t>
      </w:r>
      <w:r w:rsidRPr="00A30882">
        <w:t>.</w:t>
      </w:r>
    </w:p>
    <w:p w14:paraId="074ED007" w14:textId="77777777" w:rsidR="00F30F05" w:rsidRPr="00A30882" w:rsidRDefault="00F30F05" w:rsidP="00F30F05">
      <w:pPr>
        <w:pStyle w:val="Sourcewithforeground"/>
        <w:jc w:val="left"/>
      </w:pPr>
      <w:r w:rsidRPr="00A30882">
        <w:t>&lt;?</w:t>
      </w:r>
      <w:proofErr w:type="spellStart"/>
      <w:r w:rsidRPr="00A30882">
        <w:t>php</w:t>
      </w:r>
      <w:proofErr w:type="spellEnd"/>
    </w:p>
    <w:p w14:paraId="758F4035" w14:textId="77777777" w:rsidR="00F30F05" w:rsidRPr="00A30882" w:rsidRDefault="00F30F05" w:rsidP="00F30F05">
      <w:pPr>
        <w:pStyle w:val="Sourcewithforeground"/>
        <w:jc w:val="left"/>
      </w:pPr>
      <w:proofErr w:type="spellStart"/>
      <w:r w:rsidRPr="00A30882">
        <w:t>header</w:t>
      </w:r>
      <w:proofErr w:type="spellEnd"/>
      <w:r w:rsidRPr="00A30882">
        <w:t>("</w:t>
      </w:r>
      <w:proofErr w:type="spellStart"/>
      <w:r w:rsidRPr="00A30882">
        <w:t>Content-Type</w:t>
      </w:r>
      <w:proofErr w:type="spellEnd"/>
      <w:r w:rsidRPr="00A30882">
        <w:t>: </w:t>
      </w:r>
      <w:proofErr w:type="spellStart"/>
      <w:r w:rsidRPr="00A30882">
        <w:t>application</w:t>
      </w:r>
      <w:proofErr w:type="spellEnd"/>
      <w:r w:rsidRPr="00A30882">
        <w:t>/</w:t>
      </w:r>
      <w:proofErr w:type="spellStart"/>
      <w:r w:rsidRPr="00A30882">
        <w:t>json</w:t>
      </w:r>
      <w:proofErr w:type="spellEnd"/>
      <w:r w:rsidRPr="00A30882">
        <w:t>; </w:t>
      </w:r>
      <w:proofErr w:type="spellStart"/>
      <w:r w:rsidRPr="00A30882">
        <w:t>charset</w:t>
      </w:r>
      <w:proofErr w:type="spellEnd"/>
      <w:r w:rsidRPr="00A30882">
        <w:t>=UTF-8");</w:t>
      </w:r>
    </w:p>
    <w:p w14:paraId="139F1CC7" w14:textId="77777777" w:rsidR="00F30F05" w:rsidRPr="00A30882" w:rsidRDefault="00F30F05" w:rsidP="00F30F05">
      <w:pPr>
        <w:pStyle w:val="Sourcewithforeground"/>
        <w:jc w:val="left"/>
      </w:pPr>
    </w:p>
    <w:p w14:paraId="5A1FCAF1" w14:textId="77777777" w:rsidR="00F30F05" w:rsidRPr="00A30882" w:rsidRDefault="00F30F05" w:rsidP="00F30F05">
      <w:pPr>
        <w:pStyle w:val="Sourcewithforeground"/>
        <w:jc w:val="left"/>
      </w:pPr>
      <w:proofErr w:type="spellStart"/>
      <w:r w:rsidRPr="00A30882">
        <w:t>require_once</w:t>
      </w:r>
      <w:proofErr w:type="spellEnd"/>
      <w:r w:rsidRPr="00A30882">
        <w:t>('</w:t>
      </w:r>
      <w:proofErr w:type="spellStart"/>
      <w:r w:rsidRPr="00A30882">
        <w:t>lib</w:t>
      </w:r>
      <w:proofErr w:type="spellEnd"/>
      <w:r w:rsidRPr="00A30882">
        <w:t>/</w:t>
      </w:r>
      <w:proofErr w:type="spellStart"/>
      <w:r w:rsidRPr="00A30882">
        <w:t>milestone.php</w:t>
      </w:r>
      <w:proofErr w:type="spellEnd"/>
      <w:r w:rsidRPr="00A30882">
        <w:t>'); </w:t>
      </w:r>
    </w:p>
    <w:p w14:paraId="10B978CA" w14:textId="77777777" w:rsidR="00F30F05" w:rsidRPr="00A30882" w:rsidRDefault="00F30F05" w:rsidP="00F30F05">
      <w:pPr>
        <w:pStyle w:val="Sourcewithforeground"/>
        <w:jc w:val="left"/>
      </w:pPr>
      <w:proofErr w:type="spellStart"/>
      <w:r w:rsidRPr="00A30882">
        <w:t>require_once</w:t>
      </w:r>
      <w:proofErr w:type="spellEnd"/>
      <w:r w:rsidRPr="00A30882">
        <w:t>('</w:t>
      </w:r>
      <w:proofErr w:type="spellStart"/>
      <w:r w:rsidRPr="00A30882">
        <w:t>client.my.php</w:t>
      </w:r>
      <w:proofErr w:type="spellEnd"/>
      <w:r w:rsidRPr="00A30882">
        <w:t>');</w:t>
      </w:r>
    </w:p>
    <w:p w14:paraId="365B8CD0" w14:textId="77777777" w:rsidR="00F30F05" w:rsidRPr="00A30882" w:rsidRDefault="00F30F05" w:rsidP="00F30F05">
      <w:pPr>
        <w:pStyle w:val="Sourcewithforeground"/>
        <w:jc w:val="left"/>
      </w:pPr>
    </w:p>
    <w:p w14:paraId="7135E093" w14:textId="77777777" w:rsidR="00F30F05" w:rsidRPr="00A30882" w:rsidRDefault="00F30F05" w:rsidP="00F30F05">
      <w:pPr>
        <w:pStyle w:val="Sourcewithforeground"/>
        <w:jc w:val="left"/>
      </w:pPr>
      <w:proofErr w:type="spellStart"/>
      <w:r w:rsidRPr="00A30882">
        <w:t>require_once</w:t>
      </w:r>
      <w:proofErr w:type="spellEnd"/>
      <w:r w:rsidRPr="00A30882">
        <w:t>('</w:t>
      </w:r>
      <w:proofErr w:type="spellStart"/>
      <w:r w:rsidRPr="00A30882">
        <w:t>config.php</w:t>
      </w:r>
      <w:proofErr w:type="spellEnd"/>
      <w:r w:rsidRPr="00A30882">
        <w:t>');</w:t>
      </w:r>
    </w:p>
    <w:p w14:paraId="3AF55F83" w14:textId="77777777" w:rsidR="00F30F05" w:rsidRPr="00A30882" w:rsidRDefault="00F30F05" w:rsidP="00F30F05">
      <w:pPr>
        <w:pStyle w:val="Sourcewithforeground"/>
        <w:jc w:val="left"/>
      </w:pPr>
    </w:p>
    <w:p w14:paraId="725E0505" w14:textId="77777777" w:rsidR="00F30F05" w:rsidRPr="00A30882" w:rsidRDefault="00F30F05" w:rsidP="00F30F05">
      <w:pPr>
        <w:pStyle w:val="Sourcewithforeground"/>
        <w:jc w:val="left"/>
      </w:pPr>
      <w:r w:rsidRPr="00A30882">
        <w:t>$</w:t>
      </w:r>
      <w:proofErr w:type="spellStart"/>
      <w:r w:rsidRPr="00A30882">
        <w:t>sts</w:t>
      </w:r>
      <w:proofErr w:type="spellEnd"/>
      <w:r w:rsidRPr="00A30882">
        <w:t> = </w:t>
      </w:r>
      <w:proofErr w:type="spellStart"/>
      <w:r w:rsidRPr="00A30882">
        <w:t>new</w:t>
      </w:r>
      <w:proofErr w:type="spellEnd"/>
      <w:r w:rsidRPr="00A30882">
        <w:t> </w:t>
      </w:r>
      <w:proofErr w:type="spellStart"/>
      <w:r w:rsidRPr="00A30882">
        <w:t>STSClient</w:t>
      </w:r>
      <w:proofErr w:type="spellEnd"/>
      <w:r w:rsidRPr="00A30882">
        <w:t>(NULL, </w:t>
      </w:r>
      <w:proofErr w:type="spellStart"/>
      <w:r w:rsidRPr="00A30882">
        <w:t>array</w:t>
      </w:r>
      <w:proofErr w:type="spellEnd"/>
      <w:r w:rsidRPr="00A30882">
        <w:t>(</w:t>
      </w:r>
    </w:p>
    <w:p w14:paraId="1BF38841" w14:textId="77777777" w:rsidR="00F30F05" w:rsidRPr="00A30882" w:rsidRDefault="00F30F05" w:rsidP="00F30F05">
      <w:pPr>
        <w:pStyle w:val="Sourcewithforeground"/>
        <w:jc w:val="left"/>
      </w:pPr>
      <w:r w:rsidRPr="00A30882">
        <w:t>                            '</w:t>
      </w:r>
      <w:proofErr w:type="spellStart"/>
      <w:r w:rsidRPr="00A30882">
        <w:t>trace</w:t>
      </w:r>
      <w:proofErr w:type="spellEnd"/>
      <w:r w:rsidRPr="00A30882">
        <w:t>' =&gt; 1,</w:t>
      </w:r>
    </w:p>
    <w:p w14:paraId="68BEEDC4" w14:textId="77777777" w:rsidR="00F30F05" w:rsidRPr="00A30882" w:rsidRDefault="00F30F05" w:rsidP="00F30F05">
      <w:pPr>
        <w:pStyle w:val="Sourcewithforeground"/>
        <w:jc w:val="left"/>
      </w:pPr>
      <w:r w:rsidRPr="00A30882">
        <w:t>                            'location' =&gt; $sts_address.'/trust/13/certificatemixed',</w:t>
      </w:r>
    </w:p>
    <w:p w14:paraId="7FB47554" w14:textId="77777777" w:rsidR="00F30F05" w:rsidRPr="00A30882" w:rsidRDefault="00F30F05" w:rsidP="00F30F05">
      <w:pPr>
        <w:pStyle w:val="Sourcewithforeground"/>
        <w:jc w:val="left"/>
      </w:pPr>
      <w:r w:rsidRPr="00A30882">
        <w:t>                            'uri' =&gt; 'http://docs.oasis-open.org/ws-sx/ws-trust/200512',</w:t>
      </w:r>
    </w:p>
    <w:p w14:paraId="490624C1" w14:textId="77777777" w:rsidR="00F30F05" w:rsidRPr="00A30882" w:rsidRDefault="00F30F05" w:rsidP="00F30F05">
      <w:pPr>
        <w:pStyle w:val="Sourcewithforeground"/>
        <w:jc w:val="left"/>
      </w:pPr>
      <w:r w:rsidRPr="00A30882">
        <w:t>                            '</w:t>
      </w:r>
      <w:proofErr w:type="spellStart"/>
      <w:r w:rsidRPr="00A30882">
        <w:t>exceptions</w:t>
      </w:r>
      <w:proofErr w:type="spellEnd"/>
      <w:r w:rsidRPr="00A30882">
        <w:t>' =&gt; TRUE,</w:t>
      </w:r>
    </w:p>
    <w:p w14:paraId="0BBCE917" w14:textId="77777777" w:rsidR="00F30F05" w:rsidRPr="00A30882" w:rsidRDefault="00F30F05" w:rsidP="00F30F05">
      <w:pPr>
        <w:pStyle w:val="Sourcewithforeground"/>
        <w:jc w:val="left"/>
      </w:pPr>
      <w:r w:rsidRPr="00A30882">
        <w:t>                            '</w:t>
      </w:r>
      <w:proofErr w:type="spellStart"/>
      <w:r w:rsidRPr="00A30882">
        <w:t>style</w:t>
      </w:r>
      <w:proofErr w:type="spellEnd"/>
      <w:r w:rsidRPr="00A30882">
        <w:t>'    =&gt; SOAP_DOCUMENT,</w:t>
      </w:r>
    </w:p>
    <w:p w14:paraId="6946DD30" w14:textId="77777777" w:rsidR="00F30F05" w:rsidRPr="00A30882" w:rsidRDefault="00F30F05" w:rsidP="00F30F05">
      <w:pPr>
        <w:pStyle w:val="Sourcewithforeground"/>
        <w:jc w:val="left"/>
      </w:pPr>
      <w:r w:rsidRPr="00A30882">
        <w:t>                            '</w:t>
      </w:r>
      <w:proofErr w:type="spellStart"/>
      <w:r w:rsidRPr="00A30882">
        <w:t>use</w:t>
      </w:r>
      <w:proofErr w:type="spellEnd"/>
      <w:r w:rsidRPr="00A30882">
        <w:t>'      =&gt; SOAP_LITERAL,</w:t>
      </w:r>
    </w:p>
    <w:p w14:paraId="5EA05F5D" w14:textId="77777777" w:rsidR="00F30F05" w:rsidRPr="00A30882" w:rsidRDefault="00F30F05" w:rsidP="00F30F05">
      <w:pPr>
        <w:pStyle w:val="Sourcewithforeground"/>
        <w:jc w:val="left"/>
      </w:pPr>
      <w:r w:rsidRPr="00A30882">
        <w:t>                            '</w:t>
      </w:r>
      <w:proofErr w:type="spellStart"/>
      <w:r w:rsidRPr="00A30882">
        <w:t>soap_version</w:t>
      </w:r>
      <w:proofErr w:type="spellEnd"/>
      <w:r w:rsidRPr="00A30882">
        <w:t>' =&gt; SOAP_1_2</w:t>
      </w:r>
    </w:p>
    <w:p w14:paraId="49776653" w14:textId="77777777" w:rsidR="00F30F05" w:rsidRPr="00A30882" w:rsidRDefault="00F30F05" w:rsidP="00F30F05">
      <w:pPr>
        <w:pStyle w:val="Sourcewithforeground"/>
        <w:jc w:val="left"/>
      </w:pPr>
      <w:r w:rsidRPr="00A30882">
        <w:t>                            ));</w:t>
      </w:r>
    </w:p>
    <w:p w14:paraId="049D5B71" w14:textId="77777777" w:rsidR="00F30F05" w:rsidRPr="00A30882" w:rsidRDefault="00F30F05" w:rsidP="00F30F05">
      <w:pPr>
        <w:pStyle w:val="Sourcewithforeground"/>
        <w:jc w:val="left"/>
      </w:pPr>
    </w:p>
    <w:p w14:paraId="23C9B700" w14:textId="77777777" w:rsidR="00F30F05" w:rsidRPr="00A30882" w:rsidRDefault="00F30F05" w:rsidP="00F30F05">
      <w:pPr>
        <w:pStyle w:val="Sourcewithforeground"/>
        <w:jc w:val="left"/>
      </w:pPr>
      <w:r w:rsidRPr="00A30882">
        <w:t>$</w:t>
      </w:r>
      <w:proofErr w:type="spellStart"/>
      <w:r w:rsidRPr="00A30882">
        <w:t>service</w:t>
      </w:r>
      <w:proofErr w:type="spellEnd"/>
      <w:r w:rsidRPr="00A30882">
        <w:t> = </w:t>
      </w:r>
      <w:proofErr w:type="spellStart"/>
      <w:r w:rsidRPr="00A30882">
        <w:t>new</w:t>
      </w:r>
      <w:proofErr w:type="spellEnd"/>
      <w:r w:rsidRPr="00A30882">
        <w:t> </w:t>
      </w:r>
      <w:proofErr w:type="spellStart"/>
      <w:r w:rsidRPr="00A30882">
        <w:t>mySOAP</w:t>
      </w:r>
      <w:proofErr w:type="spellEnd"/>
      <w:r w:rsidRPr="00A30882">
        <w:t>($DIT_config_service_</w:t>
      </w:r>
      <w:proofErr w:type="spellStart"/>
      <w:r w:rsidRPr="00A30882">
        <w:t>addr</w:t>
      </w:r>
      <w:proofErr w:type="spellEnd"/>
      <w:r w:rsidRPr="00A30882">
        <w:t>.'?</w:t>
      </w:r>
      <w:proofErr w:type="spellStart"/>
      <w:r w:rsidRPr="00A30882">
        <w:t>wsdl</w:t>
      </w:r>
      <w:proofErr w:type="spellEnd"/>
      <w:r w:rsidRPr="00A30882">
        <w:t>', </w:t>
      </w:r>
      <w:proofErr w:type="spellStart"/>
      <w:r w:rsidRPr="00A30882">
        <w:t>array</w:t>
      </w:r>
      <w:proofErr w:type="spellEnd"/>
      <w:r w:rsidRPr="00A30882">
        <w:t>(</w:t>
      </w:r>
    </w:p>
    <w:p w14:paraId="0C7E3047" w14:textId="77777777" w:rsidR="00F30F05" w:rsidRPr="00A30882" w:rsidRDefault="00F30F05" w:rsidP="00F30F05">
      <w:pPr>
        <w:pStyle w:val="Sourcewithforeground"/>
        <w:jc w:val="left"/>
      </w:pPr>
      <w:r w:rsidRPr="00A30882">
        <w:t>                            '</w:t>
      </w:r>
      <w:proofErr w:type="spellStart"/>
      <w:r w:rsidRPr="00A30882">
        <w:t>exceptions</w:t>
      </w:r>
      <w:proofErr w:type="spellEnd"/>
      <w:r w:rsidRPr="00A30882">
        <w:t>' =&gt; TRUE,</w:t>
      </w:r>
    </w:p>
    <w:p w14:paraId="600ECCE3" w14:textId="77777777" w:rsidR="00F30F05" w:rsidRPr="00A30882" w:rsidRDefault="00F30F05" w:rsidP="00F30F05">
      <w:pPr>
        <w:pStyle w:val="Sourcewithforeground"/>
        <w:jc w:val="left"/>
      </w:pPr>
      <w:r w:rsidRPr="00A30882">
        <w:t>                            '</w:t>
      </w:r>
      <w:proofErr w:type="spellStart"/>
      <w:r w:rsidRPr="00A30882">
        <w:t>soap_version</w:t>
      </w:r>
      <w:proofErr w:type="spellEnd"/>
      <w:r w:rsidRPr="00A30882">
        <w:t>' =&gt; SOAP_1_2,</w:t>
      </w:r>
    </w:p>
    <w:p w14:paraId="32D70A0A" w14:textId="77777777" w:rsidR="00F30F05" w:rsidRPr="00A30882" w:rsidRDefault="00F30F05" w:rsidP="00F30F05">
      <w:pPr>
        <w:pStyle w:val="Sourcewithforeground"/>
        <w:jc w:val="left"/>
      </w:pPr>
      <w:r w:rsidRPr="00A30882">
        <w:t>                            'location' =&gt; $DIT_config_service_addr.'/ws2007FederationNoSct',</w:t>
      </w:r>
    </w:p>
    <w:p w14:paraId="7EA8F8D9" w14:textId="77777777" w:rsidR="00F30F05" w:rsidRPr="00A30882" w:rsidRDefault="00F30F05" w:rsidP="00F30F05">
      <w:pPr>
        <w:pStyle w:val="Sourcewithforeground"/>
        <w:jc w:val="left"/>
      </w:pPr>
      <w:r w:rsidRPr="00A30882">
        <w:t>                            '</w:t>
      </w:r>
      <w:proofErr w:type="spellStart"/>
      <w:r w:rsidRPr="00A30882">
        <w:t>trace</w:t>
      </w:r>
      <w:proofErr w:type="spellEnd"/>
      <w:r w:rsidRPr="00A30882">
        <w:t>' =&gt; 1));</w:t>
      </w:r>
    </w:p>
    <w:p w14:paraId="335F8728" w14:textId="77777777" w:rsidR="00F30F05" w:rsidRPr="00A30882" w:rsidRDefault="00F30F05" w:rsidP="00F30F05">
      <w:pPr>
        <w:pStyle w:val="Sourcewithforeground"/>
        <w:jc w:val="left"/>
      </w:pPr>
      <w:r w:rsidRPr="00A30882">
        <w:t>                                         </w:t>
      </w:r>
    </w:p>
    <w:p w14:paraId="72D0D9C7" w14:textId="77777777" w:rsidR="00F30F05" w:rsidRPr="00A30882" w:rsidRDefault="00F30F05" w:rsidP="00F30F05">
      <w:pPr>
        <w:pStyle w:val="Sourcewithforeground"/>
        <w:jc w:val="left"/>
      </w:pPr>
      <w:r w:rsidRPr="00A30882">
        <w:t>$service2 = </w:t>
      </w:r>
      <w:proofErr w:type="spellStart"/>
      <w:r w:rsidRPr="00A30882">
        <w:t>new</w:t>
      </w:r>
      <w:proofErr w:type="spellEnd"/>
      <w:r w:rsidRPr="00A30882">
        <w:t> </w:t>
      </w:r>
      <w:proofErr w:type="spellStart"/>
      <w:r w:rsidRPr="00A30882">
        <w:t>mySOAP</w:t>
      </w:r>
      <w:proofErr w:type="spellEnd"/>
      <w:r w:rsidRPr="00A30882">
        <w:t>($DIT_WCF_service_</w:t>
      </w:r>
      <w:proofErr w:type="spellStart"/>
      <w:r w:rsidRPr="00A30882">
        <w:t>addr</w:t>
      </w:r>
      <w:proofErr w:type="spellEnd"/>
      <w:r w:rsidRPr="00A30882">
        <w:t>.'?</w:t>
      </w:r>
      <w:proofErr w:type="spellStart"/>
      <w:r w:rsidRPr="00A30882">
        <w:t>wsdl</w:t>
      </w:r>
      <w:proofErr w:type="spellEnd"/>
      <w:r w:rsidRPr="00A30882">
        <w:t>', </w:t>
      </w:r>
      <w:proofErr w:type="spellStart"/>
      <w:r w:rsidRPr="00A30882">
        <w:t>array</w:t>
      </w:r>
      <w:proofErr w:type="spellEnd"/>
      <w:r w:rsidRPr="00A30882">
        <w:t>(</w:t>
      </w:r>
    </w:p>
    <w:p w14:paraId="513F95BD" w14:textId="77777777" w:rsidR="00F30F05" w:rsidRPr="00A30882" w:rsidRDefault="00F30F05" w:rsidP="00F30F05">
      <w:pPr>
        <w:pStyle w:val="Sourcewithforeground"/>
        <w:jc w:val="left"/>
      </w:pPr>
      <w:r w:rsidRPr="00A30882">
        <w:t>                            '</w:t>
      </w:r>
      <w:proofErr w:type="spellStart"/>
      <w:r w:rsidRPr="00A30882">
        <w:t>exceptions</w:t>
      </w:r>
      <w:proofErr w:type="spellEnd"/>
      <w:r w:rsidRPr="00A30882">
        <w:t>' =&gt; TRUE,</w:t>
      </w:r>
    </w:p>
    <w:p w14:paraId="0F60439D" w14:textId="77777777" w:rsidR="00F30F05" w:rsidRPr="00A30882" w:rsidRDefault="00F30F05" w:rsidP="00F30F05">
      <w:pPr>
        <w:pStyle w:val="Sourcewithforeground"/>
        <w:jc w:val="left"/>
      </w:pPr>
      <w:r w:rsidRPr="00A30882">
        <w:lastRenderedPageBreak/>
        <w:t>                            '</w:t>
      </w:r>
      <w:proofErr w:type="spellStart"/>
      <w:r w:rsidRPr="00A30882">
        <w:t>soap_version</w:t>
      </w:r>
      <w:proofErr w:type="spellEnd"/>
      <w:r w:rsidRPr="00A30882">
        <w:t>' =&gt; SOAP_1_2,</w:t>
      </w:r>
    </w:p>
    <w:p w14:paraId="7B0E8A3D" w14:textId="77777777" w:rsidR="00F30F05" w:rsidRPr="00A30882" w:rsidRDefault="00F30F05" w:rsidP="00F30F05">
      <w:pPr>
        <w:pStyle w:val="Sourcewithforeground"/>
        <w:jc w:val="left"/>
      </w:pPr>
      <w:r w:rsidRPr="00A30882">
        <w:t>                            'location' =&gt; $DIT_WCF_service_addr.'/ws2007FederationNoSct',</w:t>
      </w:r>
    </w:p>
    <w:p w14:paraId="77DA4CCE" w14:textId="77777777" w:rsidR="00F30F05" w:rsidRPr="00A30882" w:rsidRDefault="00F30F05" w:rsidP="00F30F05">
      <w:pPr>
        <w:pStyle w:val="Sourcewithforeground"/>
        <w:jc w:val="left"/>
      </w:pPr>
      <w:r w:rsidRPr="00A30882">
        <w:t>                            '</w:t>
      </w:r>
      <w:proofErr w:type="spellStart"/>
      <w:r w:rsidRPr="00A30882">
        <w:t>trace</w:t>
      </w:r>
      <w:proofErr w:type="spellEnd"/>
      <w:r w:rsidRPr="00A30882">
        <w:t>' =&gt; 1));</w:t>
      </w:r>
    </w:p>
    <w:p w14:paraId="0CC1646A" w14:textId="77777777" w:rsidR="00F30F05" w:rsidRPr="00A30882" w:rsidRDefault="00F30F05" w:rsidP="00F30F05">
      <w:pPr>
        <w:pStyle w:val="Sourcewithforeground"/>
        <w:jc w:val="left"/>
      </w:pPr>
      <w:r w:rsidRPr="00A30882">
        <w:t>                                         </w:t>
      </w:r>
    </w:p>
    <w:p w14:paraId="7235E76F" w14:textId="77777777" w:rsidR="00F30F05" w:rsidRPr="00A30882" w:rsidRDefault="00F30F05" w:rsidP="00F30F05">
      <w:pPr>
        <w:pStyle w:val="Sourcewithforeground"/>
        <w:jc w:val="left"/>
      </w:pPr>
      <w:r w:rsidRPr="00A30882">
        <w:t>$ms = </w:t>
      </w:r>
      <w:proofErr w:type="spellStart"/>
      <w:r w:rsidRPr="00A30882">
        <w:t>Milestone</w:t>
      </w:r>
      <w:proofErr w:type="spellEnd"/>
      <w:r w:rsidRPr="00A30882">
        <w:t>::</w:t>
      </w:r>
      <w:proofErr w:type="spellStart"/>
      <w:r w:rsidRPr="00A30882">
        <w:t>getInstance</w:t>
      </w:r>
      <w:proofErr w:type="spellEnd"/>
      <w:r w:rsidRPr="00A30882">
        <w:t>();</w:t>
      </w:r>
    </w:p>
    <w:p w14:paraId="18FC7E9E" w14:textId="77777777" w:rsidR="00F30F05" w:rsidRPr="00A30882" w:rsidRDefault="00F30F05" w:rsidP="00F30F05">
      <w:pPr>
        <w:pStyle w:val="Sourcewithforeground"/>
        <w:jc w:val="left"/>
      </w:pPr>
      <w:r w:rsidRPr="00A30882">
        <w:t>                                        </w:t>
      </w:r>
    </w:p>
    <w:p w14:paraId="29923F74" w14:textId="77777777" w:rsidR="00F30F05" w:rsidRPr="00A30882" w:rsidRDefault="00F30F05" w:rsidP="00F30F05">
      <w:pPr>
        <w:pStyle w:val="Sourcewithforeground"/>
        <w:jc w:val="left"/>
      </w:pPr>
      <w:proofErr w:type="spellStart"/>
      <w:r w:rsidRPr="00A30882">
        <w:t>try</w:t>
      </w:r>
      <w:proofErr w:type="spellEnd"/>
      <w:r w:rsidRPr="00A30882">
        <w:t> {                                         </w:t>
      </w:r>
    </w:p>
    <w:p w14:paraId="6A9906A0" w14:textId="77777777" w:rsidR="00F30F05" w:rsidRPr="00A30882" w:rsidRDefault="00F30F05" w:rsidP="00F30F05">
      <w:pPr>
        <w:pStyle w:val="Sourcewithforeground"/>
        <w:jc w:val="left"/>
      </w:pPr>
      <w:proofErr w:type="spellStart"/>
      <w:r w:rsidRPr="00A30882">
        <w:t>try</w:t>
      </w:r>
      <w:proofErr w:type="spellEnd"/>
      <w:r w:rsidRPr="00A30882">
        <w:t> {</w:t>
      </w:r>
    </w:p>
    <w:p w14:paraId="0BA01EE4" w14:textId="77777777" w:rsidR="00F30F05" w:rsidRPr="00A30882" w:rsidRDefault="00F30F05" w:rsidP="00F30F05">
      <w:pPr>
        <w:pStyle w:val="Sourcewithforeground"/>
        <w:jc w:val="left"/>
      </w:pPr>
      <w:r w:rsidRPr="00A30882">
        <w:t>    $claims[] = array('uri' =&gt; "http://www.oasis-open.org/RSA2004/attributes/AUTHORITY");</w:t>
      </w:r>
    </w:p>
    <w:p w14:paraId="18CDC07C" w14:textId="77777777" w:rsidR="00F30F05" w:rsidRPr="00A30882" w:rsidRDefault="00F30F05" w:rsidP="00F30F05">
      <w:pPr>
        <w:pStyle w:val="Sourcewithforeground"/>
        <w:jc w:val="left"/>
      </w:pPr>
      <w:r w:rsidRPr="00A30882">
        <w:t>    $claims[] = array('uri' =&gt; "http://docs.oasis-open.org/wsfed/authorization/200706/claims/action");</w:t>
      </w:r>
    </w:p>
    <w:p w14:paraId="285E1C9B" w14:textId="77777777" w:rsidR="00F30F05" w:rsidRPr="00A30882" w:rsidRDefault="00F30F05" w:rsidP="00F30F05">
      <w:pPr>
        <w:pStyle w:val="Sourcewithforeground"/>
        <w:jc w:val="left"/>
      </w:pPr>
      <w:r w:rsidRPr="00A30882">
        <w:t>    $claims[] = array('uri' =&gt; "http://schemas.xmlsoap.org/ws/2005/05/identity/claims/privatepersonalidentifier");</w:t>
      </w:r>
    </w:p>
    <w:p w14:paraId="3D7C2BB1" w14:textId="77777777" w:rsidR="00F30F05" w:rsidRPr="00A30882" w:rsidRDefault="00F30F05" w:rsidP="00F30F05">
      <w:pPr>
        <w:pStyle w:val="Sourcewithforeground"/>
        <w:jc w:val="left"/>
      </w:pPr>
      <w:r w:rsidRPr="00A30882">
        <w:t>    $claims[] = array('uri' =&gt; "http://schemas.xmlsoap.org/ws/2005/05/identity/claims/sid");</w:t>
      </w:r>
    </w:p>
    <w:p w14:paraId="5FA506C8" w14:textId="77777777" w:rsidR="00F30F05" w:rsidRPr="00A30882" w:rsidRDefault="00F30F05" w:rsidP="00F30F05">
      <w:pPr>
        <w:pStyle w:val="Sourcewithforeground"/>
        <w:jc w:val="left"/>
      </w:pPr>
      <w:r w:rsidRPr="00A30882">
        <w:t>    $claims[] = array('uri' =&gt; "http://ivis.eps.gov.lv/schema/identity/claims/employeegroup");</w:t>
      </w:r>
    </w:p>
    <w:p w14:paraId="59020C8F" w14:textId="77777777" w:rsidR="00F30F05" w:rsidRPr="00A30882" w:rsidRDefault="00F30F05" w:rsidP="00F30F05">
      <w:pPr>
        <w:pStyle w:val="Sourcewithforeground"/>
        <w:jc w:val="left"/>
      </w:pPr>
      <w:r w:rsidRPr="00A30882">
        <w:t>    $claims[] = array('uri' =&gt; "http://schemas.xmlsoap.org/ws/2005/05/identity/claims/surname");</w:t>
      </w:r>
    </w:p>
    <w:p w14:paraId="3EA8A4FD" w14:textId="77777777" w:rsidR="00F30F05" w:rsidRPr="00A30882" w:rsidRDefault="00F30F05" w:rsidP="00F30F05">
      <w:pPr>
        <w:pStyle w:val="Sourcewithforeground"/>
        <w:jc w:val="left"/>
      </w:pPr>
      <w:r w:rsidRPr="00A30882">
        <w:t>    $claims[] = array('uri' =&gt; "http://schemas.xmlsoap.org/ws/2005/05/identity/claims/givenname");</w:t>
      </w:r>
    </w:p>
    <w:p w14:paraId="66CE4BFC" w14:textId="77777777" w:rsidR="00F30F05" w:rsidRPr="00A30882" w:rsidRDefault="00F30F05" w:rsidP="00F30F05">
      <w:pPr>
        <w:pStyle w:val="Sourcewithforeground"/>
        <w:jc w:val="left"/>
      </w:pPr>
      <w:r w:rsidRPr="00A30882">
        <w:t>    $claims[] = array('uri' =&gt; "http://schemas.xmlsoap.org/ws/2005/05/identity/claims/name");</w:t>
      </w:r>
    </w:p>
    <w:p w14:paraId="1345E6BB" w14:textId="77777777" w:rsidR="00F30F05" w:rsidRPr="00A30882" w:rsidRDefault="00F30F05" w:rsidP="00F30F05">
      <w:pPr>
        <w:pStyle w:val="Sourcewithforeground"/>
        <w:jc w:val="left"/>
      </w:pPr>
      <w:r w:rsidRPr="00A30882">
        <w:t>    $</w:t>
      </w:r>
      <w:proofErr w:type="spellStart"/>
      <w:r w:rsidRPr="00A30882">
        <w:t>claims</w:t>
      </w:r>
      <w:proofErr w:type="spellEnd"/>
      <w:r w:rsidRPr="00A30882">
        <w:t>[] = </w:t>
      </w:r>
      <w:proofErr w:type="spellStart"/>
      <w:r w:rsidRPr="00A30882">
        <w:t>array</w:t>
      </w:r>
      <w:proofErr w:type="spellEnd"/>
      <w:r w:rsidRPr="00A30882">
        <w:t>('</w:t>
      </w:r>
      <w:proofErr w:type="spellStart"/>
      <w:r w:rsidRPr="00A30882">
        <w:t>uri</w:t>
      </w:r>
      <w:proofErr w:type="spellEnd"/>
      <w:r w:rsidRPr="00A30882">
        <w:t>' =&gt; "urn:ivis:100001:name.id-viss");</w:t>
      </w:r>
    </w:p>
    <w:p w14:paraId="7BB141C9" w14:textId="77777777" w:rsidR="00F30F05" w:rsidRPr="00A30882" w:rsidRDefault="00F30F05" w:rsidP="00F30F05">
      <w:pPr>
        <w:pStyle w:val="Sourcewithforeground"/>
        <w:jc w:val="left"/>
      </w:pPr>
      <w:r w:rsidRPr="00A30882">
        <w:t>    </w:t>
      </w:r>
    </w:p>
    <w:p w14:paraId="5A35C284" w14:textId="77777777" w:rsidR="00F30F05" w:rsidRPr="00A30882" w:rsidRDefault="00F30F05" w:rsidP="00F30F05">
      <w:pPr>
        <w:pStyle w:val="Sourcewithforeground"/>
        <w:jc w:val="left"/>
      </w:pPr>
      <w:r w:rsidRPr="00A30882">
        <w:t>    $</w:t>
      </w:r>
      <w:proofErr w:type="spellStart"/>
      <w:r w:rsidRPr="00A30882">
        <w:t>cert</w:t>
      </w:r>
      <w:proofErr w:type="spellEnd"/>
      <w:r w:rsidRPr="00A30882">
        <w:t> = </w:t>
      </w:r>
      <w:proofErr w:type="spellStart"/>
      <w:r w:rsidRPr="00A30882">
        <w:t>file_get_contents</w:t>
      </w:r>
      <w:proofErr w:type="spellEnd"/>
      <w:r w:rsidRPr="00A30882">
        <w:t>('</w:t>
      </w:r>
      <w:proofErr w:type="spellStart"/>
      <w:r w:rsidRPr="00A30882">
        <w:t>cert</w:t>
      </w:r>
      <w:proofErr w:type="spellEnd"/>
      <w:r w:rsidRPr="00A30882">
        <w:t>/</w:t>
      </w:r>
      <w:proofErr w:type="spellStart"/>
      <w:r w:rsidRPr="00A30882">
        <w:t>public.pem</w:t>
      </w:r>
      <w:proofErr w:type="spellEnd"/>
      <w:r w:rsidRPr="00A30882">
        <w:t>');</w:t>
      </w:r>
    </w:p>
    <w:p w14:paraId="5B741D97" w14:textId="77777777" w:rsidR="00F30F05" w:rsidRPr="00A30882" w:rsidRDefault="00F30F05" w:rsidP="00F30F05">
      <w:pPr>
        <w:pStyle w:val="Sourcewithforeground"/>
        <w:jc w:val="left"/>
      </w:pPr>
      <w:r w:rsidRPr="00A30882">
        <w:t>    $</w:t>
      </w:r>
      <w:proofErr w:type="spellStart"/>
      <w:r w:rsidRPr="00A30882">
        <w:t>private_key</w:t>
      </w:r>
      <w:proofErr w:type="spellEnd"/>
      <w:r w:rsidRPr="00A30882">
        <w:t> = </w:t>
      </w:r>
      <w:proofErr w:type="spellStart"/>
      <w:r w:rsidRPr="00A30882">
        <w:t>file_get_contents</w:t>
      </w:r>
      <w:proofErr w:type="spellEnd"/>
      <w:r w:rsidRPr="00A30882">
        <w:t>('</w:t>
      </w:r>
      <w:proofErr w:type="spellStart"/>
      <w:r w:rsidRPr="00A30882">
        <w:t>cert</w:t>
      </w:r>
      <w:proofErr w:type="spellEnd"/>
      <w:r w:rsidRPr="00A30882">
        <w:t>/</w:t>
      </w:r>
      <w:proofErr w:type="spellStart"/>
      <w:r w:rsidRPr="00A30882">
        <w:t>not_enc.pem</w:t>
      </w:r>
      <w:proofErr w:type="spellEnd"/>
      <w:r w:rsidRPr="00A30882">
        <w:t>');</w:t>
      </w:r>
    </w:p>
    <w:p w14:paraId="10A00951" w14:textId="77777777" w:rsidR="00F30F05" w:rsidRPr="00A30882" w:rsidRDefault="00F30F05" w:rsidP="00F30F05">
      <w:pPr>
        <w:pStyle w:val="Sourcewithforeground"/>
        <w:jc w:val="left"/>
      </w:pPr>
      <w:r w:rsidRPr="00A30882">
        <w:t>    </w:t>
      </w:r>
    </w:p>
    <w:p w14:paraId="66922BA2" w14:textId="77777777" w:rsidR="00F30F05" w:rsidRPr="00A30882" w:rsidRDefault="00F30F05" w:rsidP="00F30F05">
      <w:pPr>
        <w:pStyle w:val="Sourcewithforeground"/>
        <w:jc w:val="left"/>
      </w:pPr>
      <w:r w:rsidRPr="00A30882">
        <w:t>    $tokens = $sts-&gt;issueTokenCert($cert, $private_key, $apply_to, $claims);</w:t>
      </w:r>
    </w:p>
    <w:p w14:paraId="10A0E36F" w14:textId="77777777" w:rsidR="00F30F05" w:rsidRPr="00A30882" w:rsidRDefault="00F30F05" w:rsidP="00F30F05">
      <w:pPr>
        <w:pStyle w:val="Sourcewithforeground"/>
        <w:jc w:val="left"/>
      </w:pPr>
      <w:r w:rsidRPr="00A30882">
        <w:t>          </w:t>
      </w:r>
    </w:p>
    <w:p w14:paraId="0741DD4A" w14:textId="77777777" w:rsidR="00F30F05" w:rsidRPr="00A30882" w:rsidRDefault="00F30F05" w:rsidP="00F30F05">
      <w:pPr>
        <w:pStyle w:val="Sourcewithforeground"/>
        <w:jc w:val="left"/>
      </w:pPr>
      <w:r w:rsidRPr="00A30882">
        <w:t>    $ms-&gt;</w:t>
      </w:r>
      <w:proofErr w:type="spellStart"/>
      <w:r w:rsidRPr="00A30882">
        <w:t>addSTSCallmilestone</w:t>
      </w:r>
      <w:proofErr w:type="spellEnd"/>
      <w:r w:rsidRPr="00A30882">
        <w:t>($</w:t>
      </w:r>
      <w:proofErr w:type="spellStart"/>
      <w:r w:rsidRPr="00A30882">
        <w:t>sts</w:t>
      </w:r>
      <w:proofErr w:type="spellEnd"/>
      <w:r w:rsidRPr="00A30882">
        <w:t>, $</w:t>
      </w:r>
      <w:proofErr w:type="spellStart"/>
      <w:r w:rsidRPr="00A30882">
        <w:t>sts_address</w:t>
      </w:r>
      <w:proofErr w:type="spellEnd"/>
      <w:r w:rsidRPr="00A30882">
        <w:t>);</w:t>
      </w:r>
    </w:p>
    <w:p w14:paraId="04D309B2" w14:textId="77777777" w:rsidR="00F30F05" w:rsidRPr="00A30882" w:rsidRDefault="00F30F05" w:rsidP="00F30F05">
      <w:pPr>
        <w:pStyle w:val="Sourcewithforeground"/>
        <w:jc w:val="left"/>
      </w:pPr>
      <w:r w:rsidRPr="00A30882">
        <w:t>        </w:t>
      </w:r>
    </w:p>
    <w:p w14:paraId="2F27B2C7" w14:textId="77777777" w:rsidR="00F30F05" w:rsidRPr="00A30882" w:rsidRDefault="00F30F05" w:rsidP="00F30F05">
      <w:pPr>
        <w:pStyle w:val="Sourcewithforeground"/>
        <w:jc w:val="left"/>
      </w:pPr>
      <w:r w:rsidRPr="00A30882">
        <w:t>    // set Token for service call - we use only first token from collection if many returned</w:t>
      </w:r>
    </w:p>
    <w:p w14:paraId="21025037" w14:textId="77777777" w:rsidR="00F30F05" w:rsidRPr="00A30882" w:rsidRDefault="00F30F05" w:rsidP="00F30F05">
      <w:pPr>
        <w:pStyle w:val="Sourcewithforeground"/>
        <w:jc w:val="left"/>
      </w:pPr>
      <w:r w:rsidRPr="00A30882">
        <w:t>    $</w:t>
      </w:r>
      <w:proofErr w:type="spellStart"/>
      <w:r w:rsidRPr="00A30882">
        <w:t>service</w:t>
      </w:r>
      <w:proofErr w:type="spellEnd"/>
      <w:r w:rsidRPr="00A30882">
        <w:t>-&gt;</w:t>
      </w:r>
      <w:proofErr w:type="spellStart"/>
      <w:r w:rsidRPr="00A30882">
        <w:t>customtoken</w:t>
      </w:r>
      <w:proofErr w:type="spellEnd"/>
      <w:r w:rsidRPr="00A30882">
        <w:t> = $</w:t>
      </w:r>
      <w:proofErr w:type="spellStart"/>
      <w:r w:rsidRPr="00A30882">
        <w:t>tokens</w:t>
      </w:r>
      <w:proofErr w:type="spellEnd"/>
      <w:r w:rsidRPr="00A30882">
        <w:t>[0];</w:t>
      </w:r>
    </w:p>
    <w:p w14:paraId="70CC123D" w14:textId="77777777" w:rsidR="00F30F05" w:rsidRPr="00A30882" w:rsidRDefault="00F30F05" w:rsidP="00F30F05">
      <w:pPr>
        <w:pStyle w:val="Sourcewithforeground"/>
        <w:jc w:val="left"/>
      </w:pPr>
      <w:r w:rsidRPr="00A30882">
        <w:t>    $service2-&gt;</w:t>
      </w:r>
      <w:proofErr w:type="spellStart"/>
      <w:r w:rsidRPr="00A30882">
        <w:t>customtoken</w:t>
      </w:r>
      <w:proofErr w:type="spellEnd"/>
      <w:r w:rsidRPr="00A30882">
        <w:t> = $</w:t>
      </w:r>
      <w:proofErr w:type="spellStart"/>
      <w:r w:rsidRPr="00A30882">
        <w:t>tokens</w:t>
      </w:r>
      <w:proofErr w:type="spellEnd"/>
      <w:r w:rsidRPr="00A30882">
        <w:t>[0];</w:t>
      </w:r>
    </w:p>
    <w:p w14:paraId="5FE49A35" w14:textId="77777777" w:rsidR="00F30F05" w:rsidRPr="00A30882" w:rsidRDefault="00F30F05" w:rsidP="00F30F05">
      <w:pPr>
        <w:pStyle w:val="Sourcewithforeground"/>
        <w:jc w:val="left"/>
      </w:pPr>
      <w:r w:rsidRPr="00A30882">
        <w:t>    </w:t>
      </w:r>
    </w:p>
    <w:p w14:paraId="5FFCBA65" w14:textId="77777777" w:rsidR="00F30F05" w:rsidRPr="00A30882" w:rsidRDefault="00F30F05" w:rsidP="00F30F05">
      <w:pPr>
        <w:pStyle w:val="Sourcewithforeground"/>
        <w:jc w:val="left"/>
      </w:pPr>
      <w:r w:rsidRPr="00A30882">
        <w:t>    $</w:t>
      </w:r>
      <w:proofErr w:type="spellStart"/>
      <w:r w:rsidRPr="00A30882">
        <w:t>channel_name</w:t>
      </w:r>
      <w:proofErr w:type="spellEnd"/>
      <w:r w:rsidRPr="00A30882">
        <w:t> = 'SampleChannel578';</w:t>
      </w:r>
    </w:p>
    <w:p w14:paraId="7D87980B" w14:textId="77777777" w:rsidR="00F30F05" w:rsidRPr="00A30882" w:rsidRDefault="00F30F05" w:rsidP="00F30F05">
      <w:pPr>
        <w:pStyle w:val="Sourcewithforeground"/>
        <w:jc w:val="left"/>
      </w:pPr>
      <w:r w:rsidRPr="00A30882">
        <w:t>    $channel_urn = 'URN:IVIS:100001:CHA-'.$channel_name.'-TYPE-DIK';</w:t>
      </w:r>
    </w:p>
    <w:p w14:paraId="55E0D8A7" w14:textId="77777777" w:rsidR="00F30F05" w:rsidRPr="00A30882" w:rsidRDefault="00F30F05" w:rsidP="00F30F05">
      <w:pPr>
        <w:pStyle w:val="Sourcewithforeground"/>
        <w:jc w:val="left"/>
      </w:pPr>
      <w:r w:rsidRPr="00A30882">
        <w:t>    $</w:t>
      </w:r>
      <w:proofErr w:type="spellStart"/>
      <w:r w:rsidRPr="00A30882">
        <w:t>minor_v</w:t>
      </w:r>
      <w:proofErr w:type="spellEnd"/>
      <w:r w:rsidRPr="00A30882">
        <w:t> = 0; //</w:t>
      </w:r>
      <w:proofErr w:type="spellStart"/>
      <w:r w:rsidRPr="00A30882">
        <w:t>version</w:t>
      </w:r>
      <w:proofErr w:type="spellEnd"/>
      <w:r w:rsidRPr="00A30882">
        <w:t> minor </w:t>
      </w:r>
      <w:proofErr w:type="spellStart"/>
      <w:r w:rsidRPr="00A30882">
        <w:t>value</w:t>
      </w:r>
      <w:proofErr w:type="spellEnd"/>
    </w:p>
    <w:p w14:paraId="2DE465D8" w14:textId="77777777" w:rsidR="00F30F05" w:rsidRPr="00A30882" w:rsidRDefault="00F30F05" w:rsidP="00F30F05">
      <w:pPr>
        <w:pStyle w:val="Sourcewithforeground"/>
        <w:jc w:val="left"/>
      </w:pPr>
      <w:r w:rsidRPr="00A30882">
        <w:t>    $</w:t>
      </w:r>
      <w:proofErr w:type="spellStart"/>
      <w:r w:rsidRPr="00A30882">
        <w:t>major_v</w:t>
      </w:r>
      <w:proofErr w:type="spellEnd"/>
      <w:r w:rsidRPr="00A30882">
        <w:t> = 1; //</w:t>
      </w:r>
      <w:proofErr w:type="spellStart"/>
      <w:r w:rsidRPr="00A30882">
        <w:t>version</w:t>
      </w:r>
      <w:proofErr w:type="spellEnd"/>
      <w:r w:rsidRPr="00A30882">
        <w:t> major </w:t>
      </w:r>
      <w:proofErr w:type="spellStart"/>
      <w:r w:rsidRPr="00A30882">
        <w:t>value</w:t>
      </w:r>
      <w:proofErr w:type="spellEnd"/>
    </w:p>
    <w:p w14:paraId="2E23EDE1" w14:textId="77777777" w:rsidR="00F30F05" w:rsidRPr="00A30882" w:rsidRDefault="00F30F05" w:rsidP="00F30F05">
      <w:pPr>
        <w:pStyle w:val="Sourcewithforeground"/>
        <w:jc w:val="left"/>
      </w:pPr>
      <w:r w:rsidRPr="00A30882">
        <w:t>    $channel_version_URN = 'URN:IVIS:100001:CHA-'  .$channel_name. '-v' . $major_v . "-" . $minor_v . '-TYPE-DIK';</w:t>
      </w:r>
    </w:p>
    <w:p w14:paraId="3369A57C" w14:textId="77777777" w:rsidR="00F30F05" w:rsidRPr="00A30882" w:rsidRDefault="00F30F05" w:rsidP="00F30F05">
      <w:pPr>
        <w:pStyle w:val="Sourcewithforeground"/>
        <w:jc w:val="left"/>
      </w:pPr>
      <w:r w:rsidRPr="00A30882">
        <w:t>    </w:t>
      </w:r>
    </w:p>
    <w:p w14:paraId="76FE4A3B" w14:textId="77777777" w:rsidR="00F30F05" w:rsidRPr="00A30882" w:rsidRDefault="00F30F05" w:rsidP="00F30F05">
      <w:pPr>
        <w:pStyle w:val="Sourcewithforeground"/>
        <w:jc w:val="left"/>
      </w:pPr>
      <w:r w:rsidRPr="00A30882">
        <w:lastRenderedPageBreak/>
        <w:t>    </w:t>
      </w:r>
    </w:p>
    <w:p w14:paraId="14729E84" w14:textId="77777777" w:rsidR="00F30F05" w:rsidRPr="00A30882" w:rsidRDefault="00F30F05" w:rsidP="00F30F05">
      <w:pPr>
        <w:pStyle w:val="Sourcewithforeground"/>
        <w:jc w:val="left"/>
      </w:pPr>
      <w:r w:rsidRPr="00A30882">
        <w:t>    $</w:t>
      </w:r>
      <w:proofErr w:type="spellStart"/>
      <w:r w:rsidRPr="00A30882">
        <w:t>req</w:t>
      </w:r>
      <w:proofErr w:type="spellEnd"/>
      <w:r w:rsidRPr="00A30882">
        <w:t> =  </w:t>
      </w:r>
      <w:proofErr w:type="spellStart"/>
      <w:r w:rsidRPr="00A30882">
        <w:t>array</w:t>
      </w:r>
      <w:proofErr w:type="spellEnd"/>
      <w:r w:rsidRPr="00A30882">
        <w:t>( </w:t>
      </w:r>
    </w:p>
    <w:p w14:paraId="0C37E2C8" w14:textId="77777777" w:rsidR="00F30F05" w:rsidRPr="00A30882" w:rsidRDefault="00F30F05" w:rsidP="00F30F05">
      <w:pPr>
        <w:pStyle w:val="Sourcewithforeground"/>
        <w:jc w:val="left"/>
      </w:pPr>
      <w:r w:rsidRPr="00A30882">
        <w:t>        '</w:t>
      </w:r>
      <w:proofErr w:type="spellStart"/>
      <w:r w:rsidRPr="00A30882">
        <w:t>ChannelSearch</w:t>
      </w:r>
      <w:proofErr w:type="spellEnd"/>
      <w:r w:rsidRPr="00A30882">
        <w:t>'        =&gt; </w:t>
      </w:r>
      <w:proofErr w:type="spellStart"/>
      <w:r w:rsidRPr="00A30882">
        <w:t>array</w:t>
      </w:r>
      <w:proofErr w:type="spellEnd"/>
      <w:r w:rsidRPr="00A30882">
        <w:t>(</w:t>
      </w:r>
    </w:p>
    <w:p w14:paraId="5703C84E" w14:textId="77777777" w:rsidR="00F30F05" w:rsidRPr="00A30882" w:rsidRDefault="00F30F05" w:rsidP="00F30F05">
      <w:pPr>
        <w:pStyle w:val="Sourcewithforeground"/>
        <w:jc w:val="left"/>
      </w:pPr>
      <w:r w:rsidRPr="00A30882">
        <w:t>            '</w:t>
      </w:r>
      <w:proofErr w:type="spellStart"/>
      <w:r w:rsidRPr="00A30882">
        <w:t>OnlyHeader</w:t>
      </w:r>
      <w:proofErr w:type="spellEnd"/>
      <w:r w:rsidRPr="00A30882">
        <w:t>' =&gt; </w:t>
      </w:r>
      <w:proofErr w:type="spellStart"/>
      <w:r w:rsidRPr="00A30882">
        <w:t>true</w:t>
      </w:r>
      <w:proofErr w:type="spellEnd"/>
      <w:r w:rsidRPr="00A30882">
        <w:t>,</w:t>
      </w:r>
    </w:p>
    <w:p w14:paraId="47283446" w14:textId="77777777" w:rsidR="00F30F05" w:rsidRPr="00A30882" w:rsidRDefault="00F30F05" w:rsidP="00F30F05">
      <w:pPr>
        <w:pStyle w:val="Sourcewithforeground"/>
        <w:jc w:val="left"/>
      </w:pPr>
      <w:r w:rsidRPr="00A30882">
        <w:t>            '</w:t>
      </w:r>
      <w:proofErr w:type="spellStart"/>
      <w:r w:rsidRPr="00A30882">
        <w:t>Channel</w:t>
      </w:r>
      <w:proofErr w:type="spellEnd"/>
      <w:r w:rsidRPr="00A30882">
        <w:t>' =&gt;  </w:t>
      </w:r>
      <w:proofErr w:type="spellStart"/>
      <w:r w:rsidRPr="00A30882">
        <w:t>array</w:t>
      </w:r>
      <w:proofErr w:type="spellEnd"/>
      <w:r w:rsidRPr="00A30882">
        <w:t>(</w:t>
      </w:r>
    </w:p>
    <w:p w14:paraId="6C6A3665" w14:textId="77777777" w:rsidR="00F30F05" w:rsidRPr="00A30882" w:rsidRDefault="00F30F05" w:rsidP="00F30F05">
      <w:pPr>
        <w:pStyle w:val="Sourcewithforeground"/>
        <w:jc w:val="left"/>
      </w:pPr>
      <w:r w:rsidRPr="00A30882">
        <w:t>                '</w:t>
      </w:r>
      <w:proofErr w:type="spellStart"/>
      <w:r w:rsidRPr="00A30882">
        <w:t>ChannelURN</w:t>
      </w:r>
      <w:proofErr w:type="spellEnd"/>
      <w:r w:rsidRPr="00A30882">
        <w:t>' =&gt; $</w:t>
      </w:r>
      <w:proofErr w:type="spellStart"/>
      <w:r w:rsidRPr="00A30882">
        <w:t>channel_urn</w:t>
      </w:r>
      <w:proofErr w:type="spellEnd"/>
    </w:p>
    <w:p w14:paraId="41B5C025" w14:textId="77777777" w:rsidR="00F30F05" w:rsidRPr="00A30882" w:rsidRDefault="00F30F05" w:rsidP="00F30F05">
      <w:pPr>
        <w:pStyle w:val="Sourcewithforeground"/>
        <w:jc w:val="left"/>
      </w:pPr>
      <w:r w:rsidRPr="00A30882">
        <w:t>            )</w:t>
      </w:r>
    </w:p>
    <w:p w14:paraId="7499243B" w14:textId="77777777" w:rsidR="00F30F05" w:rsidRPr="00A30882" w:rsidRDefault="00F30F05" w:rsidP="00F30F05">
      <w:pPr>
        <w:pStyle w:val="Sourcewithforeground"/>
        <w:jc w:val="left"/>
      </w:pPr>
      <w:r w:rsidRPr="00A30882">
        <w:t>        ),</w:t>
      </w:r>
    </w:p>
    <w:p w14:paraId="320FCEA4" w14:textId="77777777" w:rsidR="00F30F05" w:rsidRPr="00A30882" w:rsidRDefault="00F30F05" w:rsidP="00F30F05">
      <w:pPr>
        <w:pStyle w:val="Sourcewithforeground"/>
        <w:jc w:val="left"/>
      </w:pPr>
      <w:r w:rsidRPr="00A30882">
        <w:t>        'ChannelVersionStatus' =&gt; array('creating', 'testing', 'active', 'tehnicalbreak', 'activedepricated', 'deleted')</w:t>
      </w:r>
    </w:p>
    <w:p w14:paraId="23772FF0" w14:textId="77777777" w:rsidR="00F30F05" w:rsidRPr="00A30882" w:rsidRDefault="00F30F05" w:rsidP="00F30F05">
      <w:pPr>
        <w:pStyle w:val="Sourcewithforeground"/>
        <w:jc w:val="left"/>
      </w:pPr>
      <w:r w:rsidRPr="00A30882">
        <w:t>    ); </w:t>
      </w:r>
    </w:p>
    <w:p w14:paraId="2E76D32B" w14:textId="77777777" w:rsidR="00F30F05" w:rsidRPr="00A30882" w:rsidRDefault="00F30F05" w:rsidP="00F30F05">
      <w:pPr>
        <w:pStyle w:val="Sourcewithforeground"/>
        <w:jc w:val="left"/>
      </w:pPr>
      <w:r w:rsidRPr="00A30882">
        <w:t>    </w:t>
      </w:r>
    </w:p>
    <w:p w14:paraId="1F8FEF51" w14:textId="77777777" w:rsidR="00F30F05" w:rsidRPr="00A30882" w:rsidRDefault="00F30F05" w:rsidP="00F30F05">
      <w:pPr>
        <w:pStyle w:val="Sourcewithforeground"/>
        <w:jc w:val="left"/>
      </w:pPr>
      <w:r w:rsidRPr="00A30882">
        <w:t>    $method_name = 'SearchChannelsPaged';                               </w:t>
      </w:r>
    </w:p>
    <w:p w14:paraId="6FDCAFF8" w14:textId="77777777" w:rsidR="00F30F05" w:rsidRPr="00A30882" w:rsidRDefault="00F30F05" w:rsidP="00F30F05">
      <w:pPr>
        <w:pStyle w:val="Sourcewithforeground"/>
        <w:jc w:val="left"/>
      </w:pPr>
      <w:r w:rsidRPr="00A30882">
        <w:t>    $</w:t>
      </w:r>
      <w:proofErr w:type="spellStart"/>
      <w:r w:rsidRPr="00A30882">
        <w:t>result</w:t>
      </w:r>
      <w:proofErr w:type="spellEnd"/>
      <w:r w:rsidRPr="00A30882">
        <w:t> = $</w:t>
      </w:r>
      <w:proofErr w:type="spellStart"/>
      <w:r w:rsidRPr="00A30882">
        <w:t>service</w:t>
      </w:r>
      <w:proofErr w:type="spellEnd"/>
      <w:r w:rsidRPr="00A30882">
        <w:t>-&gt;__</w:t>
      </w:r>
      <w:proofErr w:type="spellStart"/>
      <w:r w:rsidRPr="00A30882">
        <w:t>soapCall</w:t>
      </w:r>
      <w:proofErr w:type="spellEnd"/>
      <w:r w:rsidRPr="00A30882">
        <w:t>($</w:t>
      </w:r>
      <w:proofErr w:type="spellStart"/>
      <w:r w:rsidRPr="00A30882">
        <w:t>method_name</w:t>
      </w:r>
      <w:proofErr w:type="spellEnd"/>
      <w:r w:rsidRPr="00A30882">
        <w:t>, </w:t>
      </w:r>
      <w:proofErr w:type="spellStart"/>
      <w:r w:rsidRPr="00A30882">
        <w:t>array</w:t>
      </w:r>
      <w:proofErr w:type="spellEnd"/>
      <w:r w:rsidRPr="00A30882">
        <w:t>($</w:t>
      </w:r>
      <w:proofErr w:type="spellStart"/>
      <w:r w:rsidRPr="00A30882">
        <w:t>req</w:t>
      </w:r>
      <w:proofErr w:type="spellEnd"/>
      <w:r w:rsidRPr="00A30882">
        <w:t>) );</w:t>
      </w:r>
    </w:p>
    <w:p w14:paraId="0057AA1E" w14:textId="77777777" w:rsidR="00F30F05" w:rsidRPr="00A30882" w:rsidRDefault="00F30F05" w:rsidP="00F30F05">
      <w:pPr>
        <w:pStyle w:val="Sourcewithforeground"/>
        <w:jc w:val="left"/>
      </w:pPr>
      <w:r w:rsidRPr="00A30882">
        <w:t>    $ms-&gt;addServiceCallMilestone($service, $DIT_config_service_addr, $method_name);</w:t>
      </w:r>
    </w:p>
    <w:p w14:paraId="3E25FF77" w14:textId="77777777" w:rsidR="00F30F05" w:rsidRPr="00A30882" w:rsidRDefault="00F30F05" w:rsidP="00F30F05">
      <w:pPr>
        <w:pStyle w:val="Sourcewithforeground"/>
        <w:jc w:val="left"/>
      </w:pPr>
      <w:r w:rsidRPr="00A30882">
        <w:t>    </w:t>
      </w:r>
    </w:p>
    <w:p w14:paraId="52C64568" w14:textId="77777777" w:rsidR="00F30F05" w:rsidRPr="00A30882" w:rsidRDefault="00F30F05" w:rsidP="00F30F05">
      <w:pPr>
        <w:pStyle w:val="Sourcewithforeground"/>
        <w:jc w:val="left"/>
      </w:pPr>
      <w:r w:rsidRPr="00A30882">
        <w:t>    // </w:t>
      </w:r>
      <w:proofErr w:type="spellStart"/>
      <w:r w:rsidRPr="00A30882">
        <w:t>setting</w:t>
      </w:r>
      <w:proofErr w:type="spellEnd"/>
      <w:r w:rsidRPr="00A30882">
        <w:t> </w:t>
      </w:r>
      <w:proofErr w:type="spellStart"/>
      <w:r w:rsidRPr="00A30882">
        <w:t>channel</w:t>
      </w:r>
      <w:proofErr w:type="spellEnd"/>
      <w:r w:rsidRPr="00A30882">
        <w:t> </w:t>
      </w:r>
      <w:proofErr w:type="spellStart"/>
      <w:r w:rsidRPr="00A30882">
        <w:t>data</w:t>
      </w:r>
      <w:proofErr w:type="spellEnd"/>
    </w:p>
    <w:p w14:paraId="1B619275" w14:textId="77777777" w:rsidR="00F30F05" w:rsidRPr="00A30882" w:rsidRDefault="00F30F05" w:rsidP="00F30F05">
      <w:pPr>
        <w:pStyle w:val="Sourcewithforeground"/>
        <w:jc w:val="left"/>
      </w:pPr>
      <w:r w:rsidRPr="00A30882">
        <w:t>    $</w:t>
      </w:r>
      <w:proofErr w:type="spellStart"/>
      <w:r w:rsidRPr="00A30882">
        <w:t>channel</w:t>
      </w:r>
      <w:proofErr w:type="spellEnd"/>
      <w:r w:rsidRPr="00A30882">
        <w:t> = </w:t>
      </w:r>
      <w:proofErr w:type="spellStart"/>
      <w:r w:rsidRPr="00A30882">
        <w:t>array</w:t>
      </w:r>
      <w:proofErr w:type="spellEnd"/>
      <w:r w:rsidRPr="00A30882">
        <w:t>(</w:t>
      </w:r>
    </w:p>
    <w:p w14:paraId="093C46A8" w14:textId="77777777" w:rsidR="00F30F05" w:rsidRPr="00A30882" w:rsidRDefault="00F30F05" w:rsidP="00F30F05">
      <w:pPr>
        <w:pStyle w:val="Sourcewithforeground"/>
        <w:jc w:val="left"/>
      </w:pPr>
      <w:r w:rsidRPr="00A30882">
        <w:t>        '</w:t>
      </w:r>
      <w:proofErr w:type="spellStart"/>
      <w:r w:rsidRPr="00A30882">
        <w:t>ShortName</w:t>
      </w:r>
      <w:proofErr w:type="spellEnd"/>
      <w:r w:rsidRPr="00A30882">
        <w:t>' =&gt; $</w:t>
      </w:r>
      <w:proofErr w:type="spellStart"/>
      <w:r w:rsidRPr="00A30882">
        <w:t>channel_name</w:t>
      </w:r>
      <w:proofErr w:type="spellEnd"/>
      <w:r w:rsidRPr="00A30882">
        <w:t>,</w:t>
      </w:r>
    </w:p>
    <w:p w14:paraId="686F5EB0" w14:textId="77777777" w:rsidR="00F30F05" w:rsidRPr="00A30882" w:rsidRDefault="00F30F05" w:rsidP="00F30F05">
      <w:pPr>
        <w:pStyle w:val="Sourcewithforeground"/>
        <w:jc w:val="left"/>
      </w:pPr>
      <w:r w:rsidRPr="00A30882">
        <w:t>        '</w:t>
      </w:r>
      <w:proofErr w:type="spellStart"/>
      <w:r w:rsidRPr="00A30882">
        <w:t>ChannelURN</w:t>
      </w:r>
      <w:proofErr w:type="spellEnd"/>
      <w:r w:rsidRPr="00A30882">
        <w:t>' =&gt; $</w:t>
      </w:r>
      <w:proofErr w:type="spellStart"/>
      <w:r w:rsidRPr="00A30882">
        <w:t>channel_urn</w:t>
      </w:r>
      <w:proofErr w:type="spellEnd"/>
      <w:r w:rsidRPr="00A30882">
        <w:t>,</w:t>
      </w:r>
    </w:p>
    <w:p w14:paraId="139086F8" w14:textId="77777777" w:rsidR="00F30F05" w:rsidRPr="00A30882" w:rsidRDefault="00F30F05" w:rsidP="00F30F05">
      <w:pPr>
        <w:pStyle w:val="Sourcewithforeground"/>
        <w:jc w:val="left"/>
      </w:pPr>
      <w:r w:rsidRPr="00A30882">
        <w:t>        '</w:t>
      </w:r>
      <w:proofErr w:type="spellStart"/>
      <w:r w:rsidRPr="00A30882">
        <w:t>ChannelType</w:t>
      </w:r>
      <w:proofErr w:type="spellEnd"/>
      <w:r w:rsidRPr="00A30882">
        <w:t>' =&gt; '</w:t>
      </w:r>
      <w:proofErr w:type="spellStart"/>
      <w:r w:rsidRPr="00A30882">
        <w:t>dik</w:t>
      </w:r>
      <w:proofErr w:type="spellEnd"/>
      <w:r w:rsidRPr="00A30882">
        <w:t>',</w:t>
      </w:r>
    </w:p>
    <w:p w14:paraId="2A968354" w14:textId="77777777" w:rsidR="00F30F05" w:rsidRPr="00A30882" w:rsidRDefault="00F30F05" w:rsidP="00F30F05">
      <w:pPr>
        <w:pStyle w:val="Sourcewithforeground"/>
        <w:jc w:val="left"/>
      </w:pPr>
      <w:r w:rsidRPr="00A30882">
        <w:t>        '</w:t>
      </w:r>
      <w:proofErr w:type="spellStart"/>
      <w:r w:rsidRPr="00A30882">
        <w:t>OwnerAuthority</w:t>
      </w:r>
      <w:proofErr w:type="spellEnd"/>
      <w:r w:rsidRPr="00A30882">
        <w:t>' =&gt; </w:t>
      </w:r>
      <w:proofErr w:type="spellStart"/>
      <w:r w:rsidRPr="00A30882">
        <w:t>array</w:t>
      </w:r>
      <w:proofErr w:type="spellEnd"/>
      <w:r w:rsidRPr="00A30882">
        <w:t>(</w:t>
      </w:r>
    </w:p>
    <w:p w14:paraId="6B38FFEF" w14:textId="77777777" w:rsidR="00F30F05" w:rsidRPr="00A30882" w:rsidRDefault="00F30F05" w:rsidP="00F30F05">
      <w:pPr>
        <w:pStyle w:val="Sourcewithforeground"/>
        <w:jc w:val="left"/>
      </w:pPr>
      <w:r w:rsidRPr="00A30882">
        <w:t>            '</w:t>
      </w:r>
      <w:proofErr w:type="spellStart"/>
      <w:r w:rsidRPr="00A30882">
        <w:t>AuthorityID</w:t>
      </w:r>
      <w:proofErr w:type="spellEnd"/>
      <w:r w:rsidRPr="00A30882">
        <w:t>' =&gt; '100000',</w:t>
      </w:r>
    </w:p>
    <w:p w14:paraId="04BF6C8A" w14:textId="77777777" w:rsidR="00F30F05" w:rsidRPr="00A30882" w:rsidRDefault="00F30F05" w:rsidP="00F30F05">
      <w:pPr>
        <w:pStyle w:val="Sourcewithforeground"/>
        <w:jc w:val="left"/>
      </w:pPr>
      <w:r w:rsidRPr="00A30882">
        <w:t>            '</w:t>
      </w:r>
      <w:proofErr w:type="spellStart"/>
      <w:r w:rsidRPr="00A30882">
        <w:t>ShortName</w:t>
      </w:r>
      <w:proofErr w:type="spellEnd"/>
      <w:r w:rsidRPr="00A30882">
        <w:t>' =&gt; 'ABC </w:t>
      </w:r>
      <w:proofErr w:type="spellStart"/>
      <w:r w:rsidRPr="00A30882">
        <w:t>software</w:t>
      </w:r>
      <w:proofErr w:type="spellEnd"/>
      <w:r w:rsidRPr="00A30882">
        <w:t>',</w:t>
      </w:r>
    </w:p>
    <w:p w14:paraId="3EB38F39" w14:textId="77777777" w:rsidR="00F30F05" w:rsidRPr="00A30882" w:rsidRDefault="00F30F05" w:rsidP="00F30F05">
      <w:pPr>
        <w:pStyle w:val="Sourcewithforeground"/>
        <w:jc w:val="left"/>
      </w:pPr>
      <w:r w:rsidRPr="00A30882">
        <w:t>        ),</w:t>
      </w:r>
    </w:p>
    <w:p w14:paraId="098A542E" w14:textId="77777777" w:rsidR="00F30F05" w:rsidRPr="00A30882" w:rsidRDefault="00F30F05" w:rsidP="00F30F05">
      <w:pPr>
        <w:pStyle w:val="Sourcewithforeground"/>
        <w:jc w:val="left"/>
      </w:pPr>
      <w:r w:rsidRPr="00A30882">
        <w:t>        '</w:t>
      </w:r>
      <w:proofErr w:type="spellStart"/>
      <w:r w:rsidRPr="00A30882">
        <w:t>ChannelName</w:t>
      </w:r>
      <w:proofErr w:type="spellEnd"/>
      <w:r w:rsidRPr="00A30882">
        <w:t>' =&gt; $</w:t>
      </w:r>
      <w:proofErr w:type="spellStart"/>
      <w:r w:rsidRPr="00A30882">
        <w:t>channel_name</w:t>
      </w:r>
      <w:proofErr w:type="spellEnd"/>
    </w:p>
    <w:p w14:paraId="1ACC0D5A" w14:textId="77777777" w:rsidR="00F30F05" w:rsidRPr="00A30882" w:rsidRDefault="00F30F05" w:rsidP="00F30F05">
      <w:pPr>
        <w:pStyle w:val="Sourcewithforeground"/>
        <w:jc w:val="left"/>
      </w:pPr>
      <w:r w:rsidRPr="00A30882">
        <w:t>    );</w:t>
      </w:r>
    </w:p>
    <w:p w14:paraId="212908B8" w14:textId="77777777" w:rsidR="00F30F05" w:rsidRPr="00A30882" w:rsidRDefault="00F30F05" w:rsidP="00F30F05">
      <w:pPr>
        <w:pStyle w:val="Sourcewithforeground"/>
        <w:jc w:val="left"/>
      </w:pPr>
      <w:r w:rsidRPr="00A30882">
        <w:t>    </w:t>
      </w:r>
    </w:p>
    <w:p w14:paraId="3E403836" w14:textId="77777777" w:rsidR="00F30F05" w:rsidRPr="00A30882" w:rsidRDefault="00F30F05" w:rsidP="00F30F05">
      <w:pPr>
        <w:pStyle w:val="Sourcewithforeground"/>
        <w:jc w:val="left"/>
      </w:pPr>
      <w:r w:rsidRPr="00A30882">
        <w:t>    //</w:t>
      </w:r>
      <w:proofErr w:type="spellStart"/>
      <w:r w:rsidRPr="00A30882">
        <w:t>if</w:t>
      </w:r>
      <w:proofErr w:type="spellEnd"/>
      <w:r w:rsidRPr="00A30882">
        <w:t> </w:t>
      </w:r>
      <w:proofErr w:type="spellStart"/>
      <w:r w:rsidRPr="00A30882">
        <w:t>channel</w:t>
      </w:r>
      <w:proofErr w:type="spellEnd"/>
      <w:r w:rsidRPr="00A30882">
        <w:t> </w:t>
      </w:r>
      <w:proofErr w:type="spellStart"/>
      <w:r w:rsidRPr="00A30882">
        <w:t>not</w:t>
      </w:r>
      <w:proofErr w:type="spellEnd"/>
      <w:r w:rsidRPr="00A30882">
        <w:t> </w:t>
      </w:r>
      <w:proofErr w:type="spellStart"/>
      <w:r w:rsidRPr="00A30882">
        <w:t>found</w:t>
      </w:r>
      <w:proofErr w:type="spellEnd"/>
      <w:r w:rsidRPr="00A30882">
        <w:t> </w:t>
      </w:r>
      <w:proofErr w:type="spellStart"/>
      <w:r w:rsidRPr="00A30882">
        <w:t>creating</w:t>
      </w:r>
      <w:proofErr w:type="spellEnd"/>
      <w:r w:rsidRPr="00A30882">
        <w:t> </w:t>
      </w:r>
      <w:proofErr w:type="spellStart"/>
      <w:r w:rsidRPr="00A30882">
        <w:t>new</w:t>
      </w:r>
      <w:proofErr w:type="spellEnd"/>
      <w:r w:rsidRPr="00A30882">
        <w:t> </w:t>
      </w:r>
      <w:proofErr w:type="spellStart"/>
      <w:r w:rsidRPr="00A30882">
        <w:t>one</w:t>
      </w:r>
      <w:proofErr w:type="spellEnd"/>
    </w:p>
    <w:p w14:paraId="40B94064" w14:textId="77777777" w:rsidR="00F30F05" w:rsidRPr="00A30882" w:rsidRDefault="00F30F05" w:rsidP="00F30F05">
      <w:pPr>
        <w:pStyle w:val="Sourcewithforeground"/>
        <w:jc w:val="left"/>
      </w:pPr>
      <w:r w:rsidRPr="00A30882">
        <w:t>    </w:t>
      </w:r>
      <w:proofErr w:type="spellStart"/>
      <w:r w:rsidRPr="00A30882">
        <w:t>if</w:t>
      </w:r>
      <w:proofErr w:type="spellEnd"/>
      <w:r w:rsidRPr="00A30882">
        <w:t>($</w:t>
      </w:r>
      <w:proofErr w:type="spellStart"/>
      <w:r w:rsidRPr="00A30882">
        <w:t>result</w:t>
      </w:r>
      <w:proofErr w:type="spellEnd"/>
      <w:r w:rsidRPr="00A30882">
        <w:t>-&gt;</w:t>
      </w:r>
      <w:proofErr w:type="spellStart"/>
      <w:r w:rsidRPr="00A30882">
        <w:t>ChannelList</w:t>
      </w:r>
      <w:proofErr w:type="spellEnd"/>
      <w:r w:rsidRPr="00A30882">
        <w:t>-&gt;</w:t>
      </w:r>
      <w:proofErr w:type="spellStart"/>
      <w:r w:rsidRPr="00A30882">
        <w:t>Count</w:t>
      </w:r>
      <w:proofErr w:type="spellEnd"/>
      <w:r w:rsidRPr="00A30882">
        <w:t> == 0) {</w:t>
      </w:r>
    </w:p>
    <w:p w14:paraId="1DE80ED4" w14:textId="77777777" w:rsidR="00F30F05" w:rsidRPr="00A30882" w:rsidRDefault="00F30F05" w:rsidP="00F30F05">
      <w:pPr>
        <w:pStyle w:val="Sourcewithforeground"/>
        <w:jc w:val="left"/>
      </w:pPr>
      <w:r w:rsidRPr="00A30882">
        <w:t>        // </w:t>
      </w:r>
      <w:proofErr w:type="spellStart"/>
      <w:r w:rsidRPr="00A30882">
        <w:t>adding</w:t>
      </w:r>
      <w:proofErr w:type="spellEnd"/>
      <w:r w:rsidRPr="00A30882">
        <w:t> </w:t>
      </w:r>
      <w:proofErr w:type="spellStart"/>
      <w:r w:rsidRPr="00A30882">
        <w:t>channel</w:t>
      </w:r>
      <w:proofErr w:type="spellEnd"/>
      <w:r w:rsidRPr="00A30882">
        <w:t> </w:t>
      </w:r>
      <w:proofErr w:type="spellStart"/>
      <w:r w:rsidRPr="00A30882">
        <w:t>data</w:t>
      </w:r>
      <w:proofErr w:type="spellEnd"/>
      <w:r w:rsidRPr="00A30882">
        <w:t> to </w:t>
      </w:r>
      <w:proofErr w:type="spellStart"/>
      <w:r w:rsidRPr="00A30882">
        <w:t>request</w:t>
      </w:r>
      <w:proofErr w:type="spellEnd"/>
    </w:p>
    <w:p w14:paraId="6A8D8DF7" w14:textId="77777777" w:rsidR="00F30F05" w:rsidRPr="00A30882" w:rsidRDefault="00F30F05" w:rsidP="00F30F05">
      <w:pPr>
        <w:pStyle w:val="Sourcewithforeground"/>
        <w:jc w:val="left"/>
      </w:pPr>
      <w:r w:rsidRPr="00A30882">
        <w:t>        $req2 =  </w:t>
      </w:r>
      <w:proofErr w:type="spellStart"/>
      <w:r w:rsidRPr="00A30882">
        <w:t>array</w:t>
      </w:r>
      <w:proofErr w:type="spellEnd"/>
      <w:r w:rsidRPr="00A30882">
        <w:t>( </w:t>
      </w:r>
    </w:p>
    <w:p w14:paraId="538C2A5A" w14:textId="77777777" w:rsidR="00F30F05" w:rsidRPr="00A30882" w:rsidRDefault="00F30F05" w:rsidP="00F30F05">
      <w:pPr>
        <w:pStyle w:val="Sourcewithforeground"/>
        <w:jc w:val="left"/>
      </w:pPr>
      <w:r w:rsidRPr="00A30882">
        <w:t>            '</w:t>
      </w:r>
      <w:proofErr w:type="spellStart"/>
      <w:r w:rsidRPr="00A30882">
        <w:t>Channel</w:t>
      </w:r>
      <w:proofErr w:type="spellEnd"/>
      <w:r w:rsidRPr="00A30882">
        <w:t>' =&gt; $</w:t>
      </w:r>
      <w:proofErr w:type="spellStart"/>
      <w:r w:rsidRPr="00A30882">
        <w:t>channel</w:t>
      </w:r>
      <w:proofErr w:type="spellEnd"/>
    </w:p>
    <w:p w14:paraId="43418E92" w14:textId="77777777" w:rsidR="00F30F05" w:rsidRPr="00A30882" w:rsidRDefault="00F30F05" w:rsidP="00F30F05">
      <w:pPr>
        <w:pStyle w:val="Sourcewithforeground"/>
        <w:jc w:val="left"/>
      </w:pPr>
      <w:r w:rsidRPr="00A30882">
        <w:t>        );</w:t>
      </w:r>
    </w:p>
    <w:p w14:paraId="450742A4" w14:textId="77777777" w:rsidR="00F30F05" w:rsidRPr="00A30882" w:rsidRDefault="00F30F05" w:rsidP="00F30F05">
      <w:pPr>
        <w:pStyle w:val="Sourcewithforeground"/>
        <w:jc w:val="left"/>
      </w:pPr>
      <w:r w:rsidRPr="00A30882">
        <w:t>    </w:t>
      </w:r>
    </w:p>
    <w:p w14:paraId="429471FB" w14:textId="77777777" w:rsidR="00F30F05" w:rsidRPr="00A30882" w:rsidRDefault="00F30F05" w:rsidP="00F30F05">
      <w:pPr>
        <w:pStyle w:val="Sourcewithforeground"/>
        <w:jc w:val="left"/>
      </w:pPr>
      <w:r w:rsidRPr="00A30882">
        <w:t>        $method2_name = 'InsertChannel';                                </w:t>
      </w:r>
    </w:p>
    <w:p w14:paraId="53E5934F" w14:textId="77777777" w:rsidR="00F30F05" w:rsidRPr="00A30882" w:rsidRDefault="00F30F05" w:rsidP="00F30F05">
      <w:pPr>
        <w:pStyle w:val="Sourcewithforeground"/>
        <w:jc w:val="left"/>
      </w:pPr>
      <w:r w:rsidRPr="00A30882">
        <w:t>        $result2 = $service-&gt;__soapCall($method2_name, array($req2) );</w:t>
      </w:r>
    </w:p>
    <w:p w14:paraId="29511179" w14:textId="77777777" w:rsidR="00F30F05" w:rsidRPr="00A30882" w:rsidRDefault="00F30F05" w:rsidP="00F30F05">
      <w:pPr>
        <w:pStyle w:val="Sourcewithforeground"/>
        <w:jc w:val="left"/>
      </w:pPr>
      <w:r w:rsidRPr="00A30882">
        <w:t>        $ms-&gt;addServiceCallMilestone($service, $DIT_config_service_addr, $method2_name);</w:t>
      </w:r>
    </w:p>
    <w:p w14:paraId="26180548" w14:textId="77777777" w:rsidR="00F30F05" w:rsidRPr="00A30882" w:rsidRDefault="00F30F05" w:rsidP="00F30F05">
      <w:pPr>
        <w:pStyle w:val="Sourcewithforeground"/>
        <w:jc w:val="left"/>
      </w:pPr>
      <w:r w:rsidRPr="00A30882">
        <w:t>        </w:t>
      </w:r>
    </w:p>
    <w:p w14:paraId="028F6916" w14:textId="77777777" w:rsidR="00F30F05" w:rsidRPr="00A30882" w:rsidRDefault="00F30F05" w:rsidP="00F30F05">
      <w:pPr>
        <w:pStyle w:val="Sourcewithforeground"/>
        <w:jc w:val="left"/>
      </w:pPr>
      <w:r w:rsidRPr="00A30882">
        <w:t>        $result2-&gt;</w:t>
      </w:r>
      <w:proofErr w:type="spellStart"/>
      <w:r w:rsidRPr="00A30882">
        <w:t>InsertChannelResponse</w:t>
      </w:r>
      <w:proofErr w:type="spellEnd"/>
      <w:r w:rsidRPr="00A30882">
        <w:t>;</w:t>
      </w:r>
    </w:p>
    <w:p w14:paraId="52BF20DF" w14:textId="77777777" w:rsidR="00F30F05" w:rsidRPr="00A30882" w:rsidRDefault="00F30F05" w:rsidP="00F30F05">
      <w:pPr>
        <w:pStyle w:val="Sourcewithforeground"/>
        <w:jc w:val="left"/>
      </w:pPr>
      <w:r w:rsidRPr="00A30882">
        <w:t>    } </w:t>
      </w:r>
      <w:proofErr w:type="spellStart"/>
      <w:r w:rsidRPr="00A30882">
        <w:t>else</w:t>
      </w:r>
      <w:proofErr w:type="spellEnd"/>
      <w:r w:rsidRPr="00A30882">
        <w:t> {</w:t>
      </w:r>
    </w:p>
    <w:p w14:paraId="095CE77B" w14:textId="77777777" w:rsidR="00F30F05" w:rsidRPr="00A30882" w:rsidRDefault="00F30F05" w:rsidP="00F30F05">
      <w:pPr>
        <w:pStyle w:val="Sourcewithforeground"/>
        <w:jc w:val="left"/>
      </w:pPr>
      <w:r w:rsidRPr="00A30882">
        <w:t>        //</w:t>
      </w:r>
      <w:proofErr w:type="spellStart"/>
      <w:r w:rsidRPr="00A30882">
        <w:t>channel</w:t>
      </w:r>
      <w:proofErr w:type="spellEnd"/>
      <w:r w:rsidRPr="00A30882">
        <w:t> </w:t>
      </w:r>
      <w:proofErr w:type="spellStart"/>
      <w:r w:rsidRPr="00A30882">
        <w:t>found</w:t>
      </w:r>
      <w:proofErr w:type="spellEnd"/>
    </w:p>
    <w:p w14:paraId="4C290358" w14:textId="77777777" w:rsidR="00F30F05" w:rsidRPr="00A30882" w:rsidRDefault="00F30F05" w:rsidP="00F30F05">
      <w:pPr>
        <w:pStyle w:val="Sourcewithforeground"/>
        <w:jc w:val="left"/>
      </w:pPr>
      <w:r w:rsidRPr="00A30882">
        <w:t>    }</w:t>
      </w:r>
    </w:p>
    <w:p w14:paraId="5C722082" w14:textId="77777777" w:rsidR="00F30F05" w:rsidRPr="00A30882" w:rsidRDefault="00F30F05" w:rsidP="00F30F05">
      <w:pPr>
        <w:pStyle w:val="Sourcewithforeground"/>
        <w:jc w:val="left"/>
      </w:pPr>
      <w:r w:rsidRPr="00A30882">
        <w:lastRenderedPageBreak/>
        <w:t>    </w:t>
      </w:r>
    </w:p>
    <w:p w14:paraId="2155F764" w14:textId="77777777" w:rsidR="00F30F05" w:rsidRPr="00A30882" w:rsidRDefault="00F30F05" w:rsidP="00F30F05">
      <w:pPr>
        <w:pStyle w:val="Sourcewithforeground"/>
        <w:jc w:val="left"/>
      </w:pPr>
      <w:r w:rsidRPr="00A30882">
        <w:t>    $</w:t>
      </w:r>
      <w:proofErr w:type="spellStart"/>
      <w:r w:rsidRPr="00A30882">
        <w:t>channel_version</w:t>
      </w:r>
      <w:proofErr w:type="spellEnd"/>
      <w:r w:rsidRPr="00A30882">
        <w:t> = </w:t>
      </w:r>
      <w:proofErr w:type="spellStart"/>
      <w:r w:rsidRPr="00A30882">
        <w:t>array</w:t>
      </w:r>
      <w:proofErr w:type="spellEnd"/>
      <w:r w:rsidRPr="00A30882">
        <w:t>(</w:t>
      </w:r>
    </w:p>
    <w:p w14:paraId="7A007AD6" w14:textId="77777777" w:rsidR="00F30F05" w:rsidRPr="00A30882" w:rsidRDefault="00F30F05" w:rsidP="00F30F05">
      <w:pPr>
        <w:pStyle w:val="Sourcewithforeground"/>
        <w:jc w:val="left"/>
      </w:pPr>
      <w:r w:rsidRPr="00A30882">
        <w:t>        '</w:t>
      </w:r>
      <w:proofErr w:type="spellStart"/>
      <w:r w:rsidRPr="00A30882">
        <w:t>MessageType</w:t>
      </w:r>
      <w:proofErr w:type="spellEnd"/>
      <w:r w:rsidRPr="00A30882">
        <w:t>' =&gt; </w:t>
      </w:r>
      <w:proofErr w:type="spellStart"/>
      <w:r w:rsidRPr="00A30882">
        <w:t>array</w:t>
      </w:r>
      <w:proofErr w:type="spellEnd"/>
      <w:r w:rsidRPr="00A30882">
        <w:t>(</w:t>
      </w:r>
    </w:p>
    <w:p w14:paraId="7F7556D4" w14:textId="77777777" w:rsidR="00F30F05" w:rsidRPr="00A30882" w:rsidRDefault="00F30F05" w:rsidP="00F30F05">
      <w:pPr>
        <w:pStyle w:val="Sourcewithforeground"/>
        <w:jc w:val="left"/>
      </w:pPr>
      <w:r w:rsidRPr="00A30882">
        <w:t>            0 =&gt;  </w:t>
      </w:r>
      <w:proofErr w:type="spellStart"/>
      <w:r w:rsidRPr="00A30882">
        <w:t>array</w:t>
      </w:r>
      <w:proofErr w:type="spellEnd"/>
      <w:r w:rsidRPr="00A30882">
        <w:t>(</w:t>
      </w:r>
    </w:p>
    <w:p w14:paraId="53910338" w14:textId="77777777" w:rsidR="00F30F05" w:rsidRPr="00A30882" w:rsidRDefault="00F30F05" w:rsidP="00F30F05">
      <w:pPr>
        <w:pStyle w:val="Sourcewithforeground"/>
        <w:jc w:val="left"/>
      </w:pPr>
      <w:r w:rsidRPr="00A30882">
        <w:t>                '</w:t>
      </w:r>
      <w:proofErr w:type="spellStart"/>
      <w:r w:rsidRPr="00A30882">
        <w:t>MessageClass</w:t>
      </w:r>
      <w:proofErr w:type="spellEnd"/>
      <w:r w:rsidRPr="00A30882">
        <w:t>' =&gt; </w:t>
      </w:r>
      <w:proofErr w:type="spellStart"/>
      <w:r w:rsidRPr="00A30882">
        <w:t>array</w:t>
      </w:r>
      <w:proofErr w:type="spellEnd"/>
      <w:r w:rsidRPr="00A30882">
        <w:t>(</w:t>
      </w:r>
    </w:p>
    <w:p w14:paraId="7D354D16" w14:textId="77777777" w:rsidR="00F30F05" w:rsidRPr="00A30882" w:rsidRDefault="00F30F05" w:rsidP="00F30F05">
      <w:pPr>
        <w:pStyle w:val="Sourcewithforeground"/>
        <w:jc w:val="left"/>
      </w:pPr>
      <w:r w:rsidRPr="00A30882">
        <w:t>                    '</w:t>
      </w:r>
      <w:proofErr w:type="spellStart"/>
      <w:r w:rsidRPr="00A30882">
        <w:t>CodeListCodeValue</w:t>
      </w:r>
      <w:proofErr w:type="spellEnd"/>
      <w:r w:rsidRPr="00A30882">
        <w:t>' =&gt; '1'),</w:t>
      </w:r>
    </w:p>
    <w:p w14:paraId="00DB4BB8" w14:textId="77777777" w:rsidR="00F30F05" w:rsidRPr="00A30882" w:rsidRDefault="00F30F05" w:rsidP="00F30F05">
      <w:pPr>
        <w:pStyle w:val="Sourcewithforeground"/>
        <w:jc w:val="left"/>
      </w:pPr>
      <w:r w:rsidRPr="00A30882">
        <w:t>                'XMLSchemaURN' =&gt; 'URN:IVIS:100001:XSD-Person-FullName-v1-0-TYPE-PersonFullName'</w:t>
      </w:r>
    </w:p>
    <w:p w14:paraId="77F475BB" w14:textId="77777777" w:rsidR="00F30F05" w:rsidRPr="00A30882" w:rsidRDefault="00F30F05" w:rsidP="00F30F05">
      <w:pPr>
        <w:pStyle w:val="Sourcewithforeground"/>
        <w:jc w:val="left"/>
      </w:pPr>
      <w:r w:rsidRPr="00A30882">
        <w:t>            ),</w:t>
      </w:r>
    </w:p>
    <w:p w14:paraId="7855875C" w14:textId="77777777" w:rsidR="00F30F05" w:rsidRPr="00A30882" w:rsidRDefault="00F30F05" w:rsidP="00F30F05">
      <w:pPr>
        <w:pStyle w:val="Sourcewithforeground"/>
        <w:jc w:val="left"/>
      </w:pPr>
      <w:r w:rsidRPr="00A30882">
        <w:t>            1 =&gt;  </w:t>
      </w:r>
      <w:proofErr w:type="spellStart"/>
      <w:r w:rsidRPr="00A30882">
        <w:t>array</w:t>
      </w:r>
      <w:proofErr w:type="spellEnd"/>
      <w:r w:rsidRPr="00A30882">
        <w:t>(</w:t>
      </w:r>
    </w:p>
    <w:p w14:paraId="0436C68B" w14:textId="77777777" w:rsidR="00F30F05" w:rsidRPr="00A30882" w:rsidRDefault="00F30F05" w:rsidP="00F30F05">
      <w:pPr>
        <w:pStyle w:val="Sourcewithforeground"/>
        <w:jc w:val="left"/>
      </w:pPr>
      <w:r w:rsidRPr="00A30882">
        <w:t>                '</w:t>
      </w:r>
      <w:proofErr w:type="spellStart"/>
      <w:r w:rsidRPr="00A30882">
        <w:t>MessageClass</w:t>
      </w:r>
      <w:proofErr w:type="spellEnd"/>
      <w:r w:rsidRPr="00A30882">
        <w:t>' =&gt; </w:t>
      </w:r>
      <w:proofErr w:type="spellStart"/>
      <w:r w:rsidRPr="00A30882">
        <w:t>array</w:t>
      </w:r>
      <w:proofErr w:type="spellEnd"/>
      <w:r w:rsidRPr="00A30882">
        <w:t>(</w:t>
      </w:r>
    </w:p>
    <w:p w14:paraId="446B682F" w14:textId="77777777" w:rsidR="00F30F05" w:rsidRPr="00A30882" w:rsidRDefault="00F30F05" w:rsidP="00F30F05">
      <w:pPr>
        <w:pStyle w:val="Sourcewithforeground"/>
        <w:jc w:val="left"/>
      </w:pPr>
      <w:r w:rsidRPr="00A30882">
        <w:t>                    '</w:t>
      </w:r>
      <w:proofErr w:type="spellStart"/>
      <w:r w:rsidRPr="00A30882">
        <w:t>CodeListCodeValue</w:t>
      </w:r>
      <w:proofErr w:type="spellEnd"/>
      <w:r w:rsidRPr="00A30882">
        <w:t>' =&gt; '3'),</w:t>
      </w:r>
    </w:p>
    <w:p w14:paraId="6788BAEC" w14:textId="77777777" w:rsidR="00F30F05" w:rsidRPr="00A30882" w:rsidRDefault="00F30F05" w:rsidP="00F30F05">
      <w:pPr>
        <w:pStyle w:val="Sourcewithforeground"/>
        <w:jc w:val="left"/>
      </w:pPr>
      <w:r w:rsidRPr="00A30882">
        <w:t>                'XMLSchemaURN' =&gt; 'URN:IVIS:100001:XSD-DIT-DITMessage-v1-0-TYPE-DefaultMessageError',</w:t>
      </w:r>
    </w:p>
    <w:p w14:paraId="0377E680" w14:textId="77777777" w:rsidR="00F30F05" w:rsidRPr="00A30882" w:rsidRDefault="00F30F05" w:rsidP="00F30F05">
      <w:pPr>
        <w:pStyle w:val="Sourcewithforeground"/>
        <w:jc w:val="left"/>
      </w:pPr>
      <w:r w:rsidRPr="00A30882">
        <w:t>            )</w:t>
      </w:r>
    </w:p>
    <w:p w14:paraId="29D26C28" w14:textId="77777777" w:rsidR="00F30F05" w:rsidRPr="00A30882" w:rsidRDefault="00F30F05" w:rsidP="00F30F05">
      <w:pPr>
        <w:pStyle w:val="Sourcewithforeground"/>
        <w:jc w:val="left"/>
      </w:pPr>
      <w:r w:rsidRPr="00A30882">
        <w:t>        ),</w:t>
      </w:r>
    </w:p>
    <w:p w14:paraId="088C0217" w14:textId="77777777" w:rsidR="00F30F05" w:rsidRPr="00A30882" w:rsidRDefault="00F30F05" w:rsidP="00F30F05">
      <w:pPr>
        <w:pStyle w:val="Sourcewithforeground"/>
        <w:jc w:val="left"/>
      </w:pPr>
      <w:r w:rsidRPr="00A30882">
        <w:t>        '</w:t>
      </w:r>
      <w:proofErr w:type="spellStart"/>
      <w:r w:rsidRPr="00A30882">
        <w:t>ChannelVersionStatus</w:t>
      </w:r>
      <w:proofErr w:type="spellEnd"/>
      <w:r w:rsidRPr="00A30882">
        <w:t>' =&gt; '</w:t>
      </w:r>
      <w:proofErr w:type="spellStart"/>
      <w:r w:rsidRPr="00A30882">
        <w:t>active</w:t>
      </w:r>
      <w:proofErr w:type="spellEnd"/>
      <w:r w:rsidRPr="00A30882">
        <w:t>',</w:t>
      </w:r>
    </w:p>
    <w:p w14:paraId="7E38F1BC" w14:textId="77777777" w:rsidR="00F30F05" w:rsidRPr="00A30882" w:rsidRDefault="00F30F05" w:rsidP="00F30F05">
      <w:pPr>
        <w:pStyle w:val="Sourcewithforeground"/>
        <w:jc w:val="left"/>
      </w:pPr>
      <w:r w:rsidRPr="00A30882">
        <w:t>        '</w:t>
      </w:r>
      <w:proofErr w:type="spellStart"/>
      <w:r w:rsidRPr="00A30882">
        <w:t>Channel</w:t>
      </w:r>
      <w:proofErr w:type="spellEnd"/>
      <w:r w:rsidRPr="00A30882">
        <w:t>' =&gt; $</w:t>
      </w:r>
      <w:proofErr w:type="spellStart"/>
      <w:r w:rsidRPr="00A30882">
        <w:t>channel</w:t>
      </w:r>
      <w:proofErr w:type="spellEnd"/>
      <w:r w:rsidRPr="00A30882">
        <w:t>,</w:t>
      </w:r>
    </w:p>
    <w:p w14:paraId="699EC124" w14:textId="77777777" w:rsidR="00F30F05" w:rsidRPr="00A30882" w:rsidRDefault="00F30F05" w:rsidP="00F30F05">
      <w:pPr>
        <w:pStyle w:val="Sourcewithforeground"/>
        <w:jc w:val="left"/>
      </w:pPr>
      <w:r w:rsidRPr="00A30882">
        <w:t>        '</w:t>
      </w:r>
      <w:proofErr w:type="spellStart"/>
      <w:r w:rsidRPr="00A30882">
        <w:t>MinorVersion</w:t>
      </w:r>
      <w:proofErr w:type="spellEnd"/>
      <w:r w:rsidRPr="00A30882">
        <w:t>' =&gt; $</w:t>
      </w:r>
      <w:proofErr w:type="spellStart"/>
      <w:r w:rsidRPr="00A30882">
        <w:t>minor_v</w:t>
      </w:r>
      <w:proofErr w:type="spellEnd"/>
      <w:r w:rsidRPr="00A30882">
        <w:t>,</w:t>
      </w:r>
    </w:p>
    <w:p w14:paraId="0A64680F" w14:textId="77777777" w:rsidR="00F30F05" w:rsidRPr="00A30882" w:rsidRDefault="00F30F05" w:rsidP="00F30F05">
      <w:pPr>
        <w:pStyle w:val="Sourcewithforeground"/>
        <w:jc w:val="left"/>
      </w:pPr>
      <w:r w:rsidRPr="00A30882">
        <w:t>        '</w:t>
      </w:r>
      <w:proofErr w:type="spellStart"/>
      <w:r w:rsidRPr="00A30882">
        <w:t>MajorVersion</w:t>
      </w:r>
      <w:proofErr w:type="spellEnd"/>
      <w:r w:rsidRPr="00A30882">
        <w:t>' =&gt; $</w:t>
      </w:r>
      <w:proofErr w:type="spellStart"/>
      <w:r w:rsidRPr="00A30882">
        <w:t>major_v</w:t>
      </w:r>
      <w:proofErr w:type="spellEnd"/>
      <w:r w:rsidRPr="00A30882">
        <w:t>,</w:t>
      </w:r>
    </w:p>
    <w:p w14:paraId="48F8C318" w14:textId="77777777" w:rsidR="00F30F05" w:rsidRPr="00A30882" w:rsidRDefault="00F30F05" w:rsidP="00F30F05">
      <w:pPr>
        <w:pStyle w:val="Sourcewithforeground"/>
        <w:jc w:val="left"/>
      </w:pPr>
      <w:r w:rsidRPr="00A30882">
        <w:t>        '</w:t>
      </w:r>
      <w:proofErr w:type="spellStart"/>
      <w:r w:rsidRPr="00A30882">
        <w:t>ChannelVersionURN</w:t>
      </w:r>
      <w:proofErr w:type="spellEnd"/>
      <w:r w:rsidRPr="00A30882">
        <w:t>' =&gt; $</w:t>
      </w:r>
      <w:proofErr w:type="spellStart"/>
      <w:r w:rsidRPr="00A30882">
        <w:t>channel_version_URN</w:t>
      </w:r>
      <w:proofErr w:type="spellEnd"/>
    </w:p>
    <w:p w14:paraId="0A6139AD" w14:textId="77777777" w:rsidR="00F30F05" w:rsidRPr="00A30882" w:rsidRDefault="00F30F05" w:rsidP="00F30F05">
      <w:pPr>
        <w:pStyle w:val="Sourcewithforeground"/>
        <w:jc w:val="left"/>
      </w:pPr>
      <w:r w:rsidRPr="00A30882">
        <w:t>    );</w:t>
      </w:r>
    </w:p>
    <w:p w14:paraId="4EEE600A" w14:textId="77777777" w:rsidR="00F30F05" w:rsidRPr="00A30882" w:rsidRDefault="00F30F05" w:rsidP="00F30F05">
      <w:pPr>
        <w:pStyle w:val="Sourcewithforeground"/>
        <w:jc w:val="left"/>
      </w:pPr>
      <w:r w:rsidRPr="00A30882">
        <w:t>    </w:t>
      </w:r>
    </w:p>
    <w:p w14:paraId="29E73055" w14:textId="77777777" w:rsidR="00F30F05" w:rsidRPr="00A30882" w:rsidRDefault="00F30F05" w:rsidP="00F30F05">
      <w:pPr>
        <w:pStyle w:val="Sourcewithforeground"/>
        <w:jc w:val="left"/>
      </w:pPr>
      <w:r w:rsidRPr="00A30882">
        <w:t>    $req3 =  </w:t>
      </w:r>
      <w:proofErr w:type="spellStart"/>
      <w:r w:rsidRPr="00A30882">
        <w:t>array</w:t>
      </w:r>
      <w:proofErr w:type="spellEnd"/>
      <w:r w:rsidRPr="00A30882">
        <w:t>( </w:t>
      </w:r>
    </w:p>
    <w:p w14:paraId="2535F869" w14:textId="77777777" w:rsidR="00F30F05" w:rsidRPr="00A30882" w:rsidRDefault="00F30F05" w:rsidP="00F30F05">
      <w:pPr>
        <w:pStyle w:val="Sourcewithforeground"/>
        <w:jc w:val="left"/>
      </w:pPr>
      <w:r w:rsidRPr="00A30882">
        <w:t>        '</w:t>
      </w:r>
      <w:proofErr w:type="spellStart"/>
      <w:r w:rsidRPr="00A30882">
        <w:t>ChannelVersionSearch</w:t>
      </w:r>
      <w:proofErr w:type="spellEnd"/>
      <w:r w:rsidRPr="00A30882">
        <w:t>' =&gt; </w:t>
      </w:r>
      <w:proofErr w:type="spellStart"/>
      <w:r w:rsidRPr="00A30882">
        <w:t>array</w:t>
      </w:r>
      <w:proofErr w:type="spellEnd"/>
      <w:r w:rsidRPr="00A30882">
        <w:t>(</w:t>
      </w:r>
    </w:p>
    <w:p w14:paraId="22878B38" w14:textId="77777777" w:rsidR="00F30F05" w:rsidRPr="00A30882" w:rsidRDefault="00F30F05" w:rsidP="00F30F05">
      <w:pPr>
        <w:pStyle w:val="Sourcewithforeground"/>
        <w:jc w:val="left"/>
      </w:pPr>
      <w:r w:rsidRPr="00A30882">
        <w:t>            '</w:t>
      </w:r>
      <w:proofErr w:type="spellStart"/>
      <w:r w:rsidRPr="00A30882">
        <w:t>ChannelVersion</w:t>
      </w:r>
      <w:proofErr w:type="spellEnd"/>
      <w:r w:rsidRPr="00A30882">
        <w:t>' =&gt; $</w:t>
      </w:r>
      <w:proofErr w:type="spellStart"/>
      <w:r w:rsidRPr="00A30882">
        <w:t>channel_version</w:t>
      </w:r>
      <w:proofErr w:type="spellEnd"/>
    </w:p>
    <w:p w14:paraId="44F4AA3A" w14:textId="77777777" w:rsidR="00F30F05" w:rsidRPr="00A30882" w:rsidRDefault="00F30F05" w:rsidP="00F30F05">
      <w:pPr>
        <w:pStyle w:val="Sourcewithforeground"/>
        <w:jc w:val="left"/>
      </w:pPr>
      <w:r w:rsidRPr="00A30882">
        <w:t>        )</w:t>
      </w:r>
    </w:p>
    <w:p w14:paraId="79334676" w14:textId="77777777" w:rsidR="00F30F05" w:rsidRPr="00A30882" w:rsidRDefault="00F30F05" w:rsidP="00F30F05">
      <w:pPr>
        <w:pStyle w:val="Sourcewithforeground"/>
        <w:jc w:val="left"/>
      </w:pPr>
      <w:r w:rsidRPr="00A30882">
        <w:t>    ); </w:t>
      </w:r>
    </w:p>
    <w:p w14:paraId="3F232370" w14:textId="77777777" w:rsidR="00F30F05" w:rsidRPr="00A30882" w:rsidRDefault="00F30F05" w:rsidP="00F30F05">
      <w:pPr>
        <w:pStyle w:val="Sourcewithforeground"/>
        <w:jc w:val="left"/>
      </w:pPr>
      <w:r w:rsidRPr="00A30882">
        <w:t>    </w:t>
      </w:r>
    </w:p>
    <w:p w14:paraId="42136238" w14:textId="77777777" w:rsidR="00F30F05" w:rsidRPr="00A30882" w:rsidRDefault="00F30F05" w:rsidP="00F30F05">
      <w:pPr>
        <w:pStyle w:val="Sourcewithforeground"/>
        <w:jc w:val="left"/>
      </w:pPr>
      <w:r w:rsidRPr="00A30882">
        <w:t>    $method_name = 'SearchChannelVersionsPaged';                                </w:t>
      </w:r>
    </w:p>
    <w:p w14:paraId="7CABD2B6" w14:textId="77777777" w:rsidR="00F30F05" w:rsidRPr="00A30882" w:rsidRDefault="00F30F05" w:rsidP="00F30F05">
      <w:pPr>
        <w:pStyle w:val="Sourcewithforeground"/>
        <w:jc w:val="left"/>
      </w:pPr>
      <w:r w:rsidRPr="00A30882">
        <w:t>    $</w:t>
      </w:r>
      <w:proofErr w:type="spellStart"/>
      <w:r w:rsidRPr="00A30882">
        <w:t>result</w:t>
      </w:r>
      <w:proofErr w:type="spellEnd"/>
      <w:r w:rsidRPr="00A30882">
        <w:t> = $</w:t>
      </w:r>
      <w:proofErr w:type="spellStart"/>
      <w:r w:rsidRPr="00A30882">
        <w:t>service</w:t>
      </w:r>
      <w:proofErr w:type="spellEnd"/>
      <w:r w:rsidRPr="00A30882">
        <w:t>-&gt;__</w:t>
      </w:r>
      <w:proofErr w:type="spellStart"/>
      <w:r w:rsidRPr="00A30882">
        <w:t>soapCall</w:t>
      </w:r>
      <w:proofErr w:type="spellEnd"/>
      <w:r w:rsidRPr="00A30882">
        <w:t>($</w:t>
      </w:r>
      <w:proofErr w:type="spellStart"/>
      <w:r w:rsidRPr="00A30882">
        <w:t>method_name</w:t>
      </w:r>
      <w:proofErr w:type="spellEnd"/>
      <w:r w:rsidRPr="00A30882">
        <w:t>, </w:t>
      </w:r>
      <w:proofErr w:type="spellStart"/>
      <w:r w:rsidRPr="00A30882">
        <w:t>array</w:t>
      </w:r>
      <w:proofErr w:type="spellEnd"/>
      <w:r w:rsidRPr="00A30882">
        <w:t>($req3) );</w:t>
      </w:r>
    </w:p>
    <w:p w14:paraId="66BF7E2F" w14:textId="77777777" w:rsidR="00F30F05" w:rsidRPr="00A30882" w:rsidRDefault="00F30F05" w:rsidP="00F30F05">
      <w:pPr>
        <w:pStyle w:val="Sourcewithforeground"/>
        <w:jc w:val="left"/>
      </w:pPr>
      <w:r w:rsidRPr="00A30882">
        <w:t>    $ms-&gt;addServiceCallMilestone($service, $DIT_config_service_addr, $method_name);</w:t>
      </w:r>
    </w:p>
    <w:p w14:paraId="5B58CAD5" w14:textId="77777777" w:rsidR="00F30F05" w:rsidRPr="00A30882" w:rsidRDefault="00F30F05" w:rsidP="00F30F05">
      <w:pPr>
        <w:pStyle w:val="Sourcewithforeground"/>
        <w:jc w:val="left"/>
      </w:pPr>
    </w:p>
    <w:p w14:paraId="786A2D95" w14:textId="77777777" w:rsidR="00F30F05" w:rsidRPr="00A30882" w:rsidRDefault="00F30F05" w:rsidP="00F30F05">
      <w:pPr>
        <w:pStyle w:val="Sourcewithforeground"/>
        <w:jc w:val="left"/>
      </w:pPr>
      <w:r w:rsidRPr="00A30882">
        <w:t>    //</w:t>
      </w:r>
      <w:proofErr w:type="spellStart"/>
      <w:r w:rsidRPr="00A30882">
        <w:t>if</w:t>
      </w:r>
      <w:proofErr w:type="spellEnd"/>
      <w:r w:rsidRPr="00A30882">
        <w:t> </w:t>
      </w:r>
      <w:proofErr w:type="spellStart"/>
      <w:r w:rsidRPr="00A30882">
        <w:t>channel</w:t>
      </w:r>
      <w:proofErr w:type="spellEnd"/>
      <w:r w:rsidRPr="00A30882">
        <w:t> </w:t>
      </w:r>
      <w:proofErr w:type="spellStart"/>
      <w:r w:rsidRPr="00A30882">
        <w:t>version</w:t>
      </w:r>
      <w:proofErr w:type="spellEnd"/>
      <w:r w:rsidRPr="00A30882">
        <w:t> </w:t>
      </w:r>
      <w:proofErr w:type="spellStart"/>
      <w:r w:rsidRPr="00A30882">
        <w:t>not</w:t>
      </w:r>
      <w:proofErr w:type="spellEnd"/>
      <w:r w:rsidRPr="00A30882">
        <w:t> </w:t>
      </w:r>
      <w:proofErr w:type="spellStart"/>
      <w:r w:rsidRPr="00A30882">
        <w:t>found</w:t>
      </w:r>
      <w:proofErr w:type="spellEnd"/>
      <w:r w:rsidRPr="00A30882">
        <w:t> </w:t>
      </w:r>
      <w:proofErr w:type="spellStart"/>
      <w:r w:rsidRPr="00A30882">
        <w:t>creating</w:t>
      </w:r>
      <w:proofErr w:type="spellEnd"/>
      <w:r w:rsidRPr="00A30882">
        <w:t> </w:t>
      </w:r>
      <w:proofErr w:type="spellStart"/>
      <w:r w:rsidRPr="00A30882">
        <w:t>new</w:t>
      </w:r>
      <w:proofErr w:type="spellEnd"/>
      <w:r w:rsidRPr="00A30882">
        <w:t> </w:t>
      </w:r>
      <w:proofErr w:type="spellStart"/>
      <w:r w:rsidRPr="00A30882">
        <w:t>one</w:t>
      </w:r>
      <w:proofErr w:type="spellEnd"/>
    </w:p>
    <w:p w14:paraId="1C63B607" w14:textId="77777777" w:rsidR="00F30F05" w:rsidRPr="00A30882" w:rsidRDefault="00F30F05" w:rsidP="00F30F05">
      <w:pPr>
        <w:pStyle w:val="Sourcewithforeground"/>
        <w:jc w:val="left"/>
      </w:pPr>
      <w:r w:rsidRPr="00A30882">
        <w:t>    </w:t>
      </w:r>
      <w:proofErr w:type="spellStart"/>
      <w:r w:rsidRPr="00A30882">
        <w:t>if</w:t>
      </w:r>
      <w:proofErr w:type="spellEnd"/>
      <w:r w:rsidRPr="00A30882">
        <w:t>($</w:t>
      </w:r>
      <w:proofErr w:type="spellStart"/>
      <w:r w:rsidRPr="00A30882">
        <w:t>result</w:t>
      </w:r>
      <w:proofErr w:type="spellEnd"/>
      <w:r w:rsidRPr="00A30882">
        <w:t>-&gt;</w:t>
      </w:r>
      <w:proofErr w:type="spellStart"/>
      <w:r w:rsidRPr="00A30882">
        <w:t>ChannelVersionsList</w:t>
      </w:r>
      <w:proofErr w:type="spellEnd"/>
      <w:r w:rsidRPr="00A30882">
        <w:t>-&gt;</w:t>
      </w:r>
      <w:proofErr w:type="spellStart"/>
      <w:r w:rsidRPr="00A30882">
        <w:t>Count</w:t>
      </w:r>
      <w:proofErr w:type="spellEnd"/>
      <w:r w:rsidRPr="00A30882">
        <w:t> == 0) {</w:t>
      </w:r>
    </w:p>
    <w:p w14:paraId="384AD8A0" w14:textId="77777777" w:rsidR="00F30F05" w:rsidRPr="00A30882" w:rsidRDefault="00F30F05" w:rsidP="00F30F05">
      <w:pPr>
        <w:pStyle w:val="Sourcewithforeground"/>
        <w:jc w:val="left"/>
      </w:pPr>
      <w:r w:rsidRPr="00A30882">
        <w:t>        // </w:t>
      </w:r>
      <w:proofErr w:type="spellStart"/>
      <w:r w:rsidRPr="00A30882">
        <w:t>adding</w:t>
      </w:r>
      <w:proofErr w:type="spellEnd"/>
      <w:r w:rsidRPr="00A30882">
        <w:t> </w:t>
      </w:r>
      <w:proofErr w:type="spellStart"/>
      <w:r w:rsidRPr="00A30882">
        <w:t>channel</w:t>
      </w:r>
      <w:proofErr w:type="spellEnd"/>
      <w:r w:rsidRPr="00A30882">
        <w:t> </w:t>
      </w:r>
      <w:proofErr w:type="spellStart"/>
      <w:r w:rsidRPr="00A30882">
        <w:t>version</w:t>
      </w:r>
      <w:proofErr w:type="spellEnd"/>
      <w:r w:rsidRPr="00A30882">
        <w:t> </w:t>
      </w:r>
      <w:proofErr w:type="spellStart"/>
      <w:r w:rsidRPr="00A30882">
        <w:t>data</w:t>
      </w:r>
      <w:proofErr w:type="spellEnd"/>
      <w:r w:rsidRPr="00A30882">
        <w:t> to </w:t>
      </w:r>
      <w:proofErr w:type="spellStart"/>
      <w:r w:rsidRPr="00A30882">
        <w:t>request</w:t>
      </w:r>
      <w:proofErr w:type="spellEnd"/>
    </w:p>
    <w:p w14:paraId="2A6540CD" w14:textId="77777777" w:rsidR="00F30F05" w:rsidRPr="00A30882" w:rsidRDefault="00F30F05" w:rsidP="00F30F05">
      <w:pPr>
        <w:pStyle w:val="Sourcewithforeground"/>
        <w:jc w:val="left"/>
      </w:pPr>
      <w:r w:rsidRPr="00A30882">
        <w:t>        $</w:t>
      </w:r>
      <w:proofErr w:type="spellStart"/>
      <w:r w:rsidRPr="00A30882">
        <w:t>req</w:t>
      </w:r>
      <w:proofErr w:type="spellEnd"/>
      <w:r w:rsidRPr="00A30882">
        <w:t> =  </w:t>
      </w:r>
      <w:proofErr w:type="spellStart"/>
      <w:r w:rsidRPr="00A30882">
        <w:t>array</w:t>
      </w:r>
      <w:proofErr w:type="spellEnd"/>
      <w:r w:rsidRPr="00A30882">
        <w:t>( </w:t>
      </w:r>
    </w:p>
    <w:p w14:paraId="0973C7AD" w14:textId="77777777" w:rsidR="00F30F05" w:rsidRPr="00A30882" w:rsidRDefault="00F30F05" w:rsidP="00F30F05">
      <w:pPr>
        <w:pStyle w:val="Sourcewithforeground"/>
        <w:jc w:val="left"/>
      </w:pPr>
      <w:r w:rsidRPr="00A30882">
        <w:t>            '</w:t>
      </w:r>
      <w:proofErr w:type="spellStart"/>
      <w:r w:rsidRPr="00A30882">
        <w:t>ChannelVersionData</w:t>
      </w:r>
      <w:proofErr w:type="spellEnd"/>
      <w:r w:rsidRPr="00A30882">
        <w:t>' =&gt; $</w:t>
      </w:r>
      <w:proofErr w:type="spellStart"/>
      <w:r w:rsidRPr="00A30882">
        <w:t>channel_version</w:t>
      </w:r>
      <w:proofErr w:type="spellEnd"/>
    </w:p>
    <w:p w14:paraId="39BFEB19" w14:textId="77777777" w:rsidR="00F30F05" w:rsidRPr="00A30882" w:rsidRDefault="00F30F05" w:rsidP="00F30F05">
      <w:pPr>
        <w:pStyle w:val="Sourcewithforeground"/>
        <w:jc w:val="left"/>
      </w:pPr>
      <w:r w:rsidRPr="00A30882">
        <w:t>        );</w:t>
      </w:r>
    </w:p>
    <w:p w14:paraId="12AB0137" w14:textId="77777777" w:rsidR="00F30F05" w:rsidRPr="00A30882" w:rsidRDefault="00F30F05" w:rsidP="00F30F05">
      <w:pPr>
        <w:pStyle w:val="Sourcewithforeground"/>
        <w:jc w:val="left"/>
      </w:pPr>
      <w:r w:rsidRPr="00A30882">
        <w:t>    </w:t>
      </w:r>
    </w:p>
    <w:p w14:paraId="455A5A5F" w14:textId="77777777" w:rsidR="00F30F05" w:rsidRPr="00A30882" w:rsidRDefault="00F30F05" w:rsidP="00F30F05">
      <w:pPr>
        <w:pStyle w:val="Sourcewithforeground"/>
        <w:jc w:val="left"/>
      </w:pPr>
      <w:r w:rsidRPr="00A30882">
        <w:t>        $method_name = 'InsertChannelVersion';                              </w:t>
      </w:r>
    </w:p>
    <w:p w14:paraId="3649BB9D" w14:textId="77777777" w:rsidR="00F30F05" w:rsidRPr="00A30882" w:rsidRDefault="00F30F05" w:rsidP="00F30F05">
      <w:pPr>
        <w:pStyle w:val="Sourcewithforeground"/>
        <w:jc w:val="left"/>
      </w:pPr>
      <w:r w:rsidRPr="00A30882">
        <w:t>        $result = $service-&gt;__soapCall($method_name, array($req) );</w:t>
      </w:r>
    </w:p>
    <w:p w14:paraId="45AF4C5A" w14:textId="77777777" w:rsidR="00F30F05" w:rsidRPr="00A30882" w:rsidRDefault="00F30F05" w:rsidP="00F30F05">
      <w:pPr>
        <w:pStyle w:val="Sourcewithforeground"/>
        <w:jc w:val="left"/>
      </w:pPr>
      <w:r w:rsidRPr="00A30882">
        <w:t>        $ms-&gt;addServiceCallMilestone($service, $DIT_config_service_addr, $method_name);</w:t>
      </w:r>
    </w:p>
    <w:p w14:paraId="7110FC1F" w14:textId="77777777" w:rsidR="00F30F05" w:rsidRPr="00A30882" w:rsidRDefault="00F30F05" w:rsidP="00F30F05">
      <w:pPr>
        <w:pStyle w:val="Sourcewithforeground"/>
        <w:jc w:val="left"/>
      </w:pPr>
      <w:r w:rsidRPr="00A30882">
        <w:lastRenderedPageBreak/>
        <w:t>        </w:t>
      </w:r>
    </w:p>
    <w:p w14:paraId="33A532E4" w14:textId="77777777" w:rsidR="00F30F05" w:rsidRPr="00A30882" w:rsidRDefault="00F30F05" w:rsidP="00F30F05">
      <w:pPr>
        <w:pStyle w:val="Sourcewithforeground"/>
        <w:jc w:val="left"/>
      </w:pPr>
      <w:r w:rsidRPr="00A30882">
        <w:t>    } </w:t>
      </w:r>
      <w:proofErr w:type="spellStart"/>
      <w:r w:rsidRPr="00A30882">
        <w:t>else</w:t>
      </w:r>
      <w:proofErr w:type="spellEnd"/>
      <w:r w:rsidRPr="00A30882">
        <w:t> {</w:t>
      </w:r>
    </w:p>
    <w:p w14:paraId="639E1198" w14:textId="77777777" w:rsidR="00F30F05" w:rsidRPr="00A30882" w:rsidRDefault="00F30F05" w:rsidP="00F30F05">
      <w:pPr>
        <w:pStyle w:val="Sourcewithforeground"/>
        <w:jc w:val="left"/>
      </w:pPr>
      <w:r w:rsidRPr="00A30882">
        <w:t>        //</w:t>
      </w:r>
      <w:proofErr w:type="spellStart"/>
      <w:r w:rsidRPr="00A30882">
        <w:t>channel</w:t>
      </w:r>
      <w:proofErr w:type="spellEnd"/>
      <w:r w:rsidRPr="00A30882">
        <w:t> </w:t>
      </w:r>
      <w:proofErr w:type="spellStart"/>
      <w:r w:rsidRPr="00A30882">
        <w:t>version</w:t>
      </w:r>
      <w:proofErr w:type="spellEnd"/>
      <w:r w:rsidRPr="00A30882">
        <w:t> </w:t>
      </w:r>
      <w:proofErr w:type="spellStart"/>
      <w:r w:rsidRPr="00A30882">
        <w:t>found</w:t>
      </w:r>
      <w:proofErr w:type="spellEnd"/>
    </w:p>
    <w:p w14:paraId="4215D9F9" w14:textId="77777777" w:rsidR="00F30F05" w:rsidRPr="00A30882" w:rsidRDefault="00F30F05" w:rsidP="00F30F05">
      <w:pPr>
        <w:pStyle w:val="Sourcewithforeground"/>
        <w:jc w:val="left"/>
      </w:pPr>
      <w:r w:rsidRPr="00A30882">
        <w:t>    }</w:t>
      </w:r>
    </w:p>
    <w:p w14:paraId="5B57F28F" w14:textId="77777777" w:rsidR="00F30F05" w:rsidRPr="00A30882" w:rsidRDefault="00F30F05" w:rsidP="00F30F05">
      <w:pPr>
        <w:pStyle w:val="Sourcewithforeground"/>
        <w:jc w:val="left"/>
      </w:pPr>
    </w:p>
    <w:p w14:paraId="58012E44" w14:textId="77777777" w:rsidR="00F30F05" w:rsidRPr="00A30882" w:rsidRDefault="00F30F05" w:rsidP="00F30F05">
      <w:pPr>
        <w:pStyle w:val="Sourcewithforeground"/>
        <w:jc w:val="left"/>
      </w:pPr>
      <w:r w:rsidRPr="00A30882">
        <w:t>    $</w:t>
      </w:r>
      <w:proofErr w:type="spellStart"/>
      <w:r w:rsidRPr="00A30882">
        <w:t>req</w:t>
      </w:r>
      <w:proofErr w:type="spellEnd"/>
      <w:r w:rsidRPr="00A30882">
        <w:t> = </w:t>
      </w:r>
      <w:proofErr w:type="spellStart"/>
      <w:r w:rsidRPr="00A30882">
        <w:t>array</w:t>
      </w:r>
      <w:proofErr w:type="spellEnd"/>
      <w:r w:rsidRPr="00A30882">
        <w:t>( </w:t>
      </w:r>
    </w:p>
    <w:p w14:paraId="4058CA22" w14:textId="77777777" w:rsidR="00F30F05" w:rsidRPr="00A30882" w:rsidRDefault="00F30F05" w:rsidP="00F30F05">
      <w:pPr>
        <w:pStyle w:val="Sourcewithforeground"/>
        <w:jc w:val="left"/>
      </w:pPr>
      <w:r w:rsidRPr="00A30882">
        <w:t>        '</w:t>
      </w:r>
      <w:proofErr w:type="spellStart"/>
      <w:r w:rsidRPr="00A30882">
        <w:t>ChannelSubscriberSearch</w:t>
      </w:r>
      <w:proofErr w:type="spellEnd"/>
      <w:r w:rsidRPr="00A30882">
        <w:t>' =&gt; </w:t>
      </w:r>
      <w:proofErr w:type="spellStart"/>
      <w:r w:rsidRPr="00A30882">
        <w:t>array</w:t>
      </w:r>
      <w:proofErr w:type="spellEnd"/>
      <w:r w:rsidRPr="00A30882">
        <w:t>(</w:t>
      </w:r>
    </w:p>
    <w:p w14:paraId="294F559E" w14:textId="77777777" w:rsidR="00F30F05" w:rsidRPr="00A30882" w:rsidRDefault="00F30F05" w:rsidP="00F30F05">
      <w:pPr>
        <w:pStyle w:val="Sourcewithforeground"/>
        <w:jc w:val="left"/>
      </w:pPr>
      <w:r w:rsidRPr="00A30882">
        <w:t>            '</w:t>
      </w:r>
      <w:proofErr w:type="spellStart"/>
      <w:r w:rsidRPr="00A30882">
        <w:t>ChannelSubscriber</w:t>
      </w:r>
      <w:proofErr w:type="spellEnd"/>
      <w:r w:rsidRPr="00A30882">
        <w:t>' =&gt; </w:t>
      </w:r>
      <w:proofErr w:type="spellStart"/>
      <w:r w:rsidRPr="00A30882">
        <w:t>array</w:t>
      </w:r>
      <w:proofErr w:type="spellEnd"/>
      <w:r w:rsidRPr="00A30882">
        <w:t>(</w:t>
      </w:r>
    </w:p>
    <w:p w14:paraId="63944B03" w14:textId="77777777" w:rsidR="00F30F05" w:rsidRPr="00A30882" w:rsidRDefault="00F30F05" w:rsidP="00F30F05">
      <w:pPr>
        <w:pStyle w:val="Sourcewithforeground"/>
        <w:jc w:val="left"/>
      </w:pPr>
      <w:r w:rsidRPr="00A30882">
        <w:t>                '</w:t>
      </w:r>
      <w:proofErr w:type="spellStart"/>
      <w:r w:rsidRPr="00A30882">
        <w:t>ChannelVersionURN</w:t>
      </w:r>
      <w:proofErr w:type="spellEnd"/>
      <w:r w:rsidRPr="00A30882">
        <w:t>' =&gt; $</w:t>
      </w:r>
      <w:proofErr w:type="spellStart"/>
      <w:r w:rsidRPr="00A30882">
        <w:t>channel_version_URN</w:t>
      </w:r>
      <w:proofErr w:type="spellEnd"/>
      <w:r w:rsidRPr="00A30882">
        <w:t>,</w:t>
      </w:r>
    </w:p>
    <w:p w14:paraId="4B0EB045" w14:textId="77777777" w:rsidR="00F30F05" w:rsidRPr="00A30882" w:rsidRDefault="00F30F05" w:rsidP="00F30F05">
      <w:pPr>
        <w:pStyle w:val="Sourcewithforeground"/>
        <w:jc w:val="left"/>
      </w:pPr>
      <w:r w:rsidRPr="00A30882">
        <w:t>                '</w:t>
      </w:r>
      <w:proofErr w:type="spellStart"/>
      <w:r w:rsidRPr="00A30882">
        <w:t>SubscriberAuthority</w:t>
      </w:r>
      <w:proofErr w:type="spellEnd"/>
      <w:r w:rsidRPr="00A30882">
        <w:t>' =&gt; </w:t>
      </w:r>
      <w:proofErr w:type="spellStart"/>
      <w:r w:rsidRPr="00A30882">
        <w:t>array</w:t>
      </w:r>
      <w:proofErr w:type="spellEnd"/>
      <w:r w:rsidRPr="00A30882">
        <w:t>(</w:t>
      </w:r>
    </w:p>
    <w:p w14:paraId="0D8D1C6A" w14:textId="77777777" w:rsidR="00F30F05" w:rsidRPr="00A30882" w:rsidRDefault="00F30F05" w:rsidP="00F30F05">
      <w:pPr>
        <w:pStyle w:val="Sourcewithforeground"/>
        <w:jc w:val="left"/>
      </w:pPr>
      <w:r w:rsidRPr="00A30882">
        <w:t>                    '</w:t>
      </w:r>
      <w:proofErr w:type="spellStart"/>
      <w:r w:rsidRPr="00A30882">
        <w:t>AuthorityID</w:t>
      </w:r>
      <w:proofErr w:type="spellEnd"/>
      <w:r w:rsidRPr="00A30882">
        <w:t>' =&gt; '100001',</w:t>
      </w:r>
    </w:p>
    <w:p w14:paraId="7987BDB6" w14:textId="77777777" w:rsidR="00F30F05" w:rsidRPr="00A30882" w:rsidRDefault="00F30F05" w:rsidP="00F30F05">
      <w:pPr>
        <w:pStyle w:val="Sourcewithforeground"/>
        <w:jc w:val="left"/>
      </w:pPr>
      <w:r w:rsidRPr="00A30882">
        <w:t>                    '</w:t>
      </w:r>
      <w:proofErr w:type="spellStart"/>
      <w:r w:rsidRPr="00A30882">
        <w:t>ShortName</w:t>
      </w:r>
      <w:proofErr w:type="spellEnd"/>
      <w:r w:rsidRPr="00A30882">
        <w:t>' =&gt; 'VRAA',</w:t>
      </w:r>
    </w:p>
    <w:p w14:paraId="6785D997" w14:textId="77777777" w:rsidR="00F30F05" w:rsidRPr="00A30882" w:rsidRDefault="00F30F05" w:rsidP="00F30F05">
      <w:pPr>
        <w:pStyle w:val="Sourcewithforeground"/>
        <w:jc w:val="left"/>
      </w:pPr>
      <w:r w:rsidRPr="00A30882">
        <w:t>                    '</w:t>
      </w:r>
      <w:proofErr w:type="spellStart"/>
      <w:r w:rsidRPr="00A30882">
        <w:t>Name</w:t>
      </w:r>
      <w:proofErr w:type="spellEnd"/>
      <w:r w:rsidRPr="00A30882">
        <w:t>' =&gt; 'VRAA'</w:t>
      </w:r>
    </w:p>
    <w:p w14:paraId="14F9540B" w14:textId="77777777" w:rsidR="00F30F05" w:rsidRPr="00A30882" w:rsidRDefault="00F30F05" w:rsidP="00F30F05">
      <w:pPr>
        <w:pStyle w:val="Sourcewithforeground"/>
        <w:jc w:val="left"/>
      </w:pPr>
      <w:r w:rsidRPr="00A30882">
        <w:t>                )</w:t>
      </w:r>
    </w:p>
    <w:p w14:paraId="3C19E9D6" w14:textId="77777777" w:rsidR="00F30F05" w:rsidRPr="00A30882" w:rsidRDefault="00F30F05" w:rsidP="00F30F05">
      <w:pPr>
        <w:pStyle w:val="Sourcewithforeground"/>
        <w:jc w:val="left"/>
      </w:pPr>
      <w:r w:rsidRPr="00A30882">
        <w:t>            )</w:t>
      </w:r>
    </w:p>
    <w:p w14:paraId="492C874A" w14:textId="77777777" w:rsidR="00F30F05" w:rsidRPr="00A30882" w:rsidRDefault="00F30F05" w:rsidP="00F30F05">
      <w:pPr>
        <w:pStyle w:val="Sourcewithforeground"/>
        <w:jc w:val="left"/>
      </w:pPr>
      <w:r w:rsidRPr="00A30882">
        <w:t>        )</w:t>
      </w:r>
    </w:p>
    <w:p w14:paraId="4C4F05D6" w14:textId="77777777" w:rsidR="00F30F05" w:rsidRPr="00A30882" w:rsidRDefault="00F30F05" w:rsidP="00F30F05">
      <w:pPr>
        <w:pStyle w:val="Sourcewithforeground"/>
        <w:jc w:val="left"/>
      </w:pPr>
      <w:r w:rsidRPr="00A30882">
        <w:t>    );</w:t>
      </w:r>
    </w:p>
    <w:p w14:paraId="0E9FC86C" w14:textId="77777777" w:rsidR="00F30F05" w:rsidRPr="00A30882" w:rsidRDefault="00F30F05" w:rsidP="00F30F05">
      <w:pPr>
        <w:pStyle w:val="Sourcewithforeground"/>
        <w:jc w:val="left"/>
      </w:pPr>
    </w:p>
    <w:p w14:paraId="22D89D5F" w14:textId="77777777" w:rsidR="00F30F05" w:rsidRPr="00A30882" w:rsidRDefault="00F30F05" w:rsidP="00F30F05">
      <w:pPr>
        <w:pStyle w:val="Sourcewithforeground"/>
        <w:jc w:val="left"/>
      </w:pPr>
      <w:r w:rsidRPr="00A30882">
        <w:t>    $method_name = 'SearchSubscribersToChannelPaged';                               </w:t>
      </w:r>
    </w:p>
    <w:p w14:paraId="6B19F996" w14:textId="77777777" w:rsidR="00F30F05" w:rsidRPr="00A30882" w:rsidRDefault="00F30F05" w:rsidP="00F30F05">
      <w:pPr>
        <w:pStyle w:val="Sourcewithforeground"/>
        <w:jc w:val="left"/>
      </w:pPr>
      <w:r w:rsidRPr="00A30882">
        <w:t>    $</w:t>
      </w:r>
      <w:proofErr w:type="spellStart"/>
      <w:r w:rsidRPr="00A30882">
        <w:t>result</w:t>
      </w:r>
      <w:proofErr w:type="spellEnd"/>
      <w:r w:rsidRPr="00A30882">
        <w:t> = $</w:t>
      </w:r>
      <w:proofErr w:type="spellStart"/>
      <w:r w:rsidRPr="00A30882">
        <w:t>service</w:t>
      </w:r>
      <w:proofErr w:type="spellEnd"/>
      <w:r w:rsidRPr="00A30882">
        <w:t>-&gt;__</w:t>
      </w:r>
      <w:proofErr w:type="spellStart"/>
      <w:r w:rsidRPr="00A30882">
        <w:t>soapCall</w:t>
      </w:r>
      <w:proofErr w:type="spellEnd"/>
      <w:r w:rsidRPr="00A30882">
        <w:t>($</w:t>
      </w:r>
      <w:proofErr w:type="spellStart"/>
      <w:r w:rsidRPr="00A30882">
        <w:t>method_name</w:t>
      </w:r>
      <w:proofErr w:type="spellEnd"/>
      <w:r w:rsidRPr="00A30882">
        <w:t>, </w:t>
      </w:r>
      <w:proofErr w:type="spellStart"/>
      <w:r w:rsidRPr="00A30882">
        <w:t>array</w:t>
      </w:r>
      <w:proofErr w:type="spellEnd"/>
      <w:r w:rsidRPr="00A30882">
        <w:t>($</w:t>
      </w:r>
      <w:proofErr w:type="spellStart"/>
      <w:r w:rsidRPr="00A30882">
        <w:t>req</w:t>
      </w:r>
      <w:proofErr w:type="spellEnd"/>
      <w:r w:rsidRPr="00A30882">
        <w:t>) );</w:t>
      </w:r>
    </w:p>
    <w:p w14:paraId="5E88D28C" w14:textId="77777777" w:rsidR="00F30F05" w:rsidRPr="00A30882" w:rsidRDefault="00F30F05" w:rsidP="00F30F05">
      <w:pPr>
        <w:pStyle w:val="Sourcewithforeground"/>
        <w:jc w:val="left"/>
      </w:pPr>
      <w:r w:rsidRPr="00A30882">
        <w:t>    $ms-&gt;addServiceCallMilestone($service, $DIT_config_service_addr, $method_name);</w:t>
      </w:r>
    </w:p>
    <w:p w14:paraId="420223CB" w14:textId="77777777" w:rsidR="00F30F05" w:rsidRPr="00A30882" w:rsidRDefault="00F30F05" w:rsidP="00F30F05">
      <w:pPr>
        <w:pStyle w:val="Sourcewithforeground"/>
        <w:jc w:val="left"/>
      </w:pPr>
    </w:p>
    <w:p w14:paraId="672401E7" w14:textId="77777777" w:rsidR="00F30F05" w:rsidRPr="00A30882" w:rsidRDefault="00F30F05" w:rsidP="00F30F05">
      <w:pPr>
        <w:pStyle w:val="Sourcewithforeground"/>
        <w:jc w:val="left"/>
      </w:pPr>
      <w:r w:rsidRPr="00A30882">
        <w:t>    </w:t>
      </w:r>
      <w:proofErr w:type="spellStart"/>
      <w:r w:rsidRPr="00A30882">
        <w:t>if</w:t>
      </w:r>
      <w:proofErr w:type="spellEnd"/>
      <w:r w:rsidRPr="00A30882">
        <w:t>($</w:t>
      </w:r>
      <w:proofErr w:type="spellStart"/>
      <w:r w:rsidRPr="00A30882">
        <w:t>result</w:t>
      </w:r>
      <w:proofErr w:type="spellEnd"/>
      <w:r w:rsidRPr="00A30882">
        <w:t>-&gt;</w:t>
      </w:r>
      <w:proofErr w:type="spellStart"/>
      <w:r w:rsidRPr="00A30882">
        <w:t>ChannelSubscriberList</w:t>
      </w:r>
      <w:proofErr w:type="spellEnd"/>
      <w:r w:rsidRPr="00A30882">
        <w:t>-&gt;</w:t>
      </w:r>
      <w:proofErr w:type="spellStart"/>
      <w:r w:rsidRPr="00A30882">
        <w:t>Count</w:t>
      </w:r>
      <w:proofErr w:type="spellEnd"/>
      <w:r w:rsidRPr="00A30882">
        <w:t> == 0) {</w:t>
      </w:r>
    </w:p>
    <w:p w14:paraId="6B69EEFB" w14:textId="77777777" w:rsidR="00F30F05" w:rsidRPr="00A30882" w:rsidRDefault="00F30F05" w:rsidP="00F30F05">
      <w:pPr>
        <w:pStyle w:val="Sourcewithforeground"/>
        <w:jc w:val="left"/>
      </w:pPr>
      <w:r w:rsidRPr="00A30882">
        <w:t>        // </w:t>
      </w:r>
      <w:proofErr w:type="spellStart"/>
      <w:r w:rsidRPr="00A30882">
        <w:t>Channel</w:t>
      </w:r>
      <w:proofErr w:type="spellEnd"/>
      <w:r w:rsidRPr="00A30882">
        <w:t> </w:t>
      </w:r>
      <w:proofErr w:type="spellStart"/>
      <w:r w:rsidRPr="00A30882">
        <w:t>subscriber</w:t>
      </w:r>
      <w:proofErr w:type="spellEnd"/>
      <w:r w:rsidRPr="00A30882">
        <w:t> </w:t>
      </w:r>
      <w:proofErr w:type="spellStart"/>
      <w:r w:rsidRPr="00A30882">
        <w:t>created</w:t>
      </w:r>
      <w:proofErr w:type="spellEnd"/>
    </w:p>
    <w:p w14:paraId="5A01FAE2" w14:textId="77777777" w:rsidR="00F30F05" w:rsidRPr="00A30882" w:rsidRDefault="00F30F05" w:rsidP="00F30F05">
      <w:pPr>
        <w:pStyle w:val="Sourcewithforeground"/>
        <w:jc w:val="left"/>
      </w:pPr>
      <w:r w:rsidRPr="00A30882">
        <w:t>        $</w:t>
      </w:r>
      <w:proofErr w:type="spellStart"/>
      <w:r w:rsidRPr="00A30882">
        <w:t>req</w:t>
      </w:r>
      <w:proofErr w:type="spellEnd"/>
      <w:r w:rsidRPr="00A30882">
        <w:t> = </w:t>
      </w:r>
      <w:proofErr w:type="spellStart"/>
      <w:r w:rsidRPr="00A30882">
        <w:t>array</w:t>
      </w:r>
      <w:proofErr w:type="spellEnd"/>
      <w:r w:rsidRPr="00A30882">
        <w:t>( </w:t>
      </w:r>
    </w:p>
    <w:p w14:paraId="190298EE" w14:textId="77777777" w:rsidR="00F30F05" w:rsidRPr="00A30882" w:rsidRDefault="00F30F05" w:rsidP="00F30F05">
      <w:pPr>
        <w:pStyle w:val="Sourcewithforeground"/>
        <w:jc w:val="left"/>
      </w:pPr>
      <w:r w:rsidRPr="00A30882">
        <w:t>            '</w:t>
      </w:r>
      <w:proofErr w:type="spellStart"/>
      <w:r w:rsidRPr="00A30882">
        <w:t>ChannelSubscriber</w:t>
      </w:r>
      <w:proofErr w:type="spellEnd"/>
      <w:r w:rsidRPr="00A30882">
        <w:t>' =&gt; </w:t>
      </w:r>
      <w:proofErr w:type="spellStart"/>
      <w:r w:rsidRPr="00A30882">
        <w:t>array</w:t>
      </w:r>
      <w:proofErr w:type="spellEnd"/>
      <w:r w:rsidRPr="00A30882">
        <w:t>(</w:t>
      </w:r>
    </w:p>
    <w:p w14:paraId="13B19A5C" w14:textId="77777777" w:rsidR="00F30F05" w:rsidRPr="00A30882" w:rsidRDefault="00F30F05" w:rsidP="00F30F05">
      <w:pPr>
        <w:pStyle w:val="Sourcewithforeground"/>
        <w:jc w:val="left"/>
      </w:pPr>
      <w:r w:rsidRPr="00A30882">
        <w:t>                '</w:t>
      </w:r>
      <w:proofErr w:type="spellStart"/>
      <w:r w:rsidRPr="00A30882">
        <w:t>ChannelVersionURN</w:t>
      </w:r>
      <w:proofErr w:type="spellEnd"/>
      <w:r w:rsidRPr="00A30882">
        <w:t>' =&gt; $</w:t>
      </w:r>
      <w:proofErr w:type="spellStart"/>
      <w:r w:rsidRPr="00A30882">
        <w:t>channel_version_URN</w:t>
      </w:r>
      <w:proofErr w:type="spellEnd"/>
      <w:r w:rsidRPr="00A30882">
        <w:t>,</w:t>
      </w:r>
    </w:p>
    <w:p w14:paraId="1F7B823B" w14:textId="77777777" w:rsidR="00F30F05" w:rsidRPr="00A30882" w:rsidRDefault="00F30F05" w:rsidP="00F30F05">
      <w:pPr>
        <w:pStyle w:val="Sourcewithforeground"/>
        <w:jc w:val="left"/>
      </w:pPr>
      <w:r w:rsidRPr="00A30882">
        <w:t>                '</w:t>
      </w:r>
      <w:proofErr w:type="spellStart"/>
      <w:r w:rsidRPr="00A30882">
        <w:t>SubscriberAuthority</w:t>
      </w:r>
      <w:proofErr w:type="spellEnd"/>
      <w:r w:rsidRPr="00A30882">
        <w:t>' =&gt; </w:t>
      </w:r>
      <w:proofErr w:type="spellStart"/>
      <w:r w:rsidRPr="00A30882">
        <w:t>array</w:t>
      </w:r>
      <w:proofErr w:type="spellEnd"/>
      <w:r w:rsidRPr="00A30882">
        <w:t>(</w:t>
      </w:r>
    </w:p>
    <w:p w14:paraId="603FDDDC" w14:textId="77777777" w:rsidR="00F30F05" w:rsidRPr="00A30882" w:rsidRDefault="00F30F05" w:rsidP="00F30F05">
      <w:pPr>
        <w:pStyle w:val="Sourcewithforeground"/>
        <w:jc w:val="left"/>
      </w:pPr>
      <w:r w:rsidRPr="00A30882">
        <w:t>                    '</w:t>
      </w:r>
      <w:proofErr w:type="spellStart"/>
      <w:r w:rsidRPr="00A30882">
        <w:t>AuthorityID</w:t>
      </w:r>
      <w:proofErr w:type="spellEnd"/>
      <w:r w:rsidRPr="00A30882">
        <w:t>' =&gt; '100001',</w:t>
      </w:r>
    </w:p>
    <w:p w14:paraId="0D2F2541" w14:textId="77777777" w:rsidR="00F30F05" w:rsidRPr="00A30882" w:rsidRDefault="00F30F05" w:rsidP="00F30F05">
      <w:pPr>
        <w:pStyle w:val="Sourcewithforeground"/>
        <w:jc w:val="left"/>
      </w:pPr>
      <w:r w:rsidRPr="00A30882">
        <w:t>                    '</w:t>
      </w:r>
      <w:proofErr w:type="spellStart"/>
      <w:r w:rsidRPr="00A30882">
        <w:t>ShortName</w:t>
      </w:r>
      <w:proofErr w:type="spellEnd"/>
      <w:r w:rsidRPr="00A30882">
        <w:t>' =&gt; 'VRAA',</w:t>
      </w:r>
    </w:p>
    <w:p w14:paraId="64B4EA67" w14:textId="77777777" w:rsidR="00F30F05" w:rsidRPr="00A30882" w:rsidRDefault="00F30F05" w:rsidP="00F30F05">
      <w:pPr>
        <w:pStyle w:val="Sourcewithforeground"/>
        <w:jc w:val="left"/>
      </w:pPr>
      <w:r w:rsidRPr="00A30882">
        <w:t>                    '</w:t>
      </w:r>
      <w:proofErr w:type="spellStart"/>
      <w:r w:rsidRPr="00A30882">
        <w:t>Name</w:t>
      </w:r>
      <w:proofErr w:type="spellEnd"/>
      <w:r w:rsidRPr="00A30882">
        <w:t>' =&gt; 'VRAA'</w:t>
      </w:r>
    </w:p>
    <w:p w14:paraId="0B916FAD" w14:textId="77777777" w:rsidR="00F30F05" w:rsidRPr="00A30882" w:rsidRDefault="00F30F05" w:rsidP="00F30F05">
      <w:pPr>
        <w:pStyle w:val="Sourcewithforeground"/>
        <w:jc w:val="left"/>
      </w:pPr>
      <w:r w:rsidRPr="00A30882">
        <w:t>                )</w:t>
      </w:r>
    </w:p>
    <w:p w14:paraId="6575F5CB" w14:textId="77777777" w:rsidR="00F30F05" w:rsidRPr="00A30882" w:rsidRDefault="00F30F05" w:rsidP="00F30F05">
      <w:pPr>
        <w:pStyle w:val="Sourcewithforeground"/>
        <w:jc w:val="left"/>
      </w:pPr>
      <w:r w:rsidRPr="00A30882">
        <w:t>            )</w:t>
      </w:r>
    </w:p>
    <w:p w14:paraId="7963648E" w14:textId="77777777" w:rsidR="00F30F05" w:rsidRPr="00A30882" w:rsidRDefault="00F30F05" w:rsidP="00F30F05">
      <w:pPr>
        <w:pStyle w:val="Sourcewithforeground"/>
        <w:jc w:val="left"/>
      </w:pPr>
      <w:r w:rsidRPr="00A30882">
        <w:t>        );</w:t>
      </w:r>
    </w:p>
    <w:p w14:paraId="7515866E" w14:textId="77777777" w:rsidR="00F30F05" w:rsidRPr="00A30882" w:rsidRDefault="00F30F05" w:rsidP="00F30F05">
      <w:pPr>
        <w:pStyle w:val="Sourcewithforeground"/>
        <w:jc w:val="left"/>
      </w:pPr>
      <w:r w:rsidRPr="00A30882">
        <w:t>    </w:t>
      </w:r>
    </w:p>
    <w:p w14:paraId="55D32B10" w14:textId="77777777" w:rsidR="00F30F05" w:rsidRPr="00A30882" w:rsidRDefault="00F30F05" w:rsidP="00F30F05">
      <w:pPr>
        <w:pStyle w:val="Sourcewithforeground"/>
        <w:jc w:val="left"/>
      </w:pPr>
      <w:r w:rsidRPr="00A30882">
        <w:t>        $method_name = 'InsertSubscriberToChannel';                             </w:t>
      </w:r>
    </w:p>
    <w:p w14:paraId="2127DD74" w14:textId="77777777" w:rsidR="00F30F05" w:rsidRPr="00A30882" w:rsidRDefault="00F30F05" w:rsidP="00F30F05">
      <w:pPr>
        <w:pStyle w:val="Sourcewithforeground"/>
        <w:jc w:val="left"/>
      </w:pPr>
      <w:r w:rsidRPr="00A30882">
        <w:t>        $result = $service-&gt;__soapCall($method_name, array($req) );</w:t>
      </w:r>
    </w:p>
    <w:p w14:paraId="1167806A" w14:textId="77777777" w:rsidR="00F30F05" w:rsidRPr="00A30882" w:rsidRDefault="00F30F05" w:rsidP="00F30F05">
      <w:pPr>
        <w:pStyle w:val="Sourcewithforeground"/>
        <w:jc w:val="left"/>
      </w:pPr>
      <w:r w:rsidRPr="00A30882">
        <w:t>        $ms-&gt;addServiceCallMilestone($service, $DIT_config_service_addr, $method_name);</w:t>
      </w:r>
    </w:p>
    <w:p w14:paraId="4AB60ABE" w14:textId="77777777" w:rsidR="00F30F05" w:rsidRPr="00A30882" w:rsidRDefault="00F30F05" w:rsidP="00F30F05">
      <w:pPr>
        <w:pStyle w:val="Sourcewithforeground"/>
        <w:jc w:val="left"/>
      </w:pPr>
      <w:r w:rsidRPr="00A30882">
        <w:t>        </w:t>
      </w:r>
    </w:p>
    <w:p w14:paraId="44C7099E" w14:textId="77777777" w:rsidR="00F30F05" w:rsidRPr="00A30882" w:rsidRDefault="00F30F05" w:rsidP="00F30F05">
      <w:pPr>
        <w:pStyle w:val="Sourcewithforeground"/>
        <w:jc w:val="left"/>
      </w:pPr>
      <w:r w:rsidRPr="00A30882">
        <w:t>    } </w:t>
      </w:r>
      <w:proofErr w:type="spellStart"/>
      <w:r w:rsidRPr="00A30882">
        <w:t>else</w:t>
      </w:r>
      <w:proofErr w:type="spellEnd"/>
      <w:r w:rsidRPr="00A30882">
        <w:t> {</w:t>
      </w:r>
    </w:p>
    <w:p w14:paraId="22C8D023" w14:textId="77777777" w:rsidR="00F30F05" w:rsidRPr="00A30882" w:rsidRDefault="00F30F05" w:rsidP="00F30F05">
      <w:pPr>
        <w:pStyle w:val="Sourcewithforeground"/>
        <w:jc w:val="left"/>
      </w:pPr>
      <w:r w:rsidRPr="00A30882">
        <w:t>        // </w:t>
      </w:r>
      <w:proofErr w:type="spellStart"/>
      <w:r w:rsidRPr="00A30882">
        <w:t>Channel</w:t>
      </w:r>
      <w:proofErr w:type="spellEnd"/>
      <w:r w:rsidRPr="00A30882">
        <w:t> </w:t>
      </w:r>
      <w:proofErr w:type="spellStart"/>
      <w:r w:rsidRPr="00A30882">
        <w:t>subscriber</w:t>
      </w:r>
      <w:proofErr w:type="spellEnd"/>
      <w:r w:rsidRPr="00A30882">
        <w:t> </w:t>
      </w:r>
      <w:proofErr w:type="spellStart"/>
      <w:r w:rsidRPr="00A30882">
        <w:t>found</w:t>
      </w:r>
      <w:proofErr w:type="spellEnd"/>
    </w:p>
    <w:p w14:paraId="0CE58B1C" w14:textId="77777777" w:rsidR="00F30F05" w:rsidRPr="00A30882" w:rsidRDefault="00F30F05" w:rsidP="00F30F05">
      <w:pPr>
        <w:pStyle w:val="Sourcewithforeground"/>
        <w:jc w:val="left"/>
      </w:pPr>
      <w:r w:rsidRPr="00A30882">
        <w:t>    }</w:t>
      </w:r>
    </w:p>
    <w:p w14:paraId="5D167415" w14:textId="77777777" w:rsidR="00F30F05" w:rsidRPr="00A30882" w:rsidRDefault="00F30F05" w:rsidP="00F30F05">
      <w:pPr>
        <w:pStyle w:val="Sourcewithforeground"/>
        <w:jc w:val="left"/>
      </w:pPr>
      <w:r w:rsidRPr="00A30882">
        <w:lastRenderedPageBreak/>
        <w:t>    </w:t>
      </w:r>
    </w:p>
    <w:p w14:paraId="41702B56" w14:textId="77777777" w:rsidR="00F30F05" w:rsidRPr="00A30882" w:rsidRDefault="00F30F05" w:rsidP="00F30F05">
      <w:pPr>
        <w:pStyle w:val="Sourcewithforeground"/>
        <w:jc w:val="left"/>
      </w:pPr>
      <w:r w:rsidRPr="00A30882">
        <w:t>    $dom = </w:t>
      </w:r>
      <w:proofErr w:type="spellStart"/>
      <w:r w:rsidRPr="00A30882">
        <w:t>new</w:t>
      </w:r>
      <w:proofErr w:type="spellEnd"/>
      <w:r w:rsidRPr="00A30882">
        <w:t> </w:t>
      </w:r>
      <w:proofErr w:type="spellStart"/>
      <w:r w:rsidRPr="00A30882">
        <w:t>DOMDocument</w:t>
      </w:r>
      <w:proofErr w:type="spellEnd"/>
      <w:r w:rsidRPr="00A30882">
        <w:t>('1.0', 'UTF-8');</w:t>
      </w:r>
    </w:p>
    <w:p w14:paraId="073B56B1" w14:textId="77777777" w:rsidR="00F30F05" w:rsidRPr="00A30882" w:rsidRDefault="00F30F05" w:rsidP="00F30F05">
      <w:pPr>
        <w:pStyle w:val="Sourcewithforeground"/>
        <w:jc w:val="left"/>
      </w:pPr>
      <w:r w:rsidRPr="00A30882">
        <w:t>    $dom-&gt;</w:t>
      </w:r>
      <w:proofErr w:type="spellStart"/>
      <w:r w:rsidRPr="00A30882">
        <w:t>loadXML</w:t>
      </w:r>
      <w:proofErr w:type="spellEnd"/>
      <w:r w:rsidRPr="00A30882">
        <w:t>(</w:t>
      </w:r>
      <w:proofErr w:type="spellStart"/>
      <w:r w:rsidRPr="00A30882">
        <w:t>file_get_contents</w:t>
      </w:r>
      <w:proofErr w:type="spellEnd"/>
      <w:r w:rsidRPr="00A30882">
        <w:t>('</w:t>
      </w:r>
      <w:proofErr w:type="spellStart"/>
      <w:r w:rsidRPr="00A30882">
        <w:t>xml</w:t>
      </w:r>
      <w:proofErr w:type="spellEnd"/>
      <w:r w:rsidRPr="00A30882">
        <w:t>/data.xml')); </w:t>
      </w:r>
    </w:p>
    <w:p w14:paraId="0A796C9E" w14:textId="77777777" w:rsidR="00F30F05" w:rsidRPr="00A30882" w:rsidRDefault="00F30F05" w:rsidP="00F30F05">
      <w:pPr>
        <w:pStyle w:val="Sourcewithforeground"/>
        <w:jc w:val="left"/>
      </w:pPr>
    </w:p>
    <w:p w14:paraId="6F48923B" w14:textId="77777777" w:rsidR="00F30F05" w:rsidRPr="00A30882" w:rsidRDefault="00F30F05" w:rsidP="00F30F05">
      <w:pPr>
        <w:pStyle w:val="Sourcewithforeground"/>
        <w:jc w:val="left"/>
      </w:pPr>
      <w:r w:rsidRPr="00A30882">
        <w:t>    $</w:t>
      </w:r>
      <w:proofErr w:type="spellStart"/>
      <w:r w:rsidRPr="00A30882">
        <w:t>req</w:t>
      </w:r>
      <w:proofErr w:type="spellEnd"/>
      <w:r w:rsidRPr="00A30882">
        <w:t> =  </w:t>
      </w:r>
      <w:proofErr w:type="spellStart"/>
      <w:r w:rsidRPr="00A30882">
        <w:t>array</w:t>
      </w:r>
      <w:proofErr w:type="spellEnd"/>
      <w:r w:rsidRPr="00A30882">
        <w:t>( </w:t>
      </w:r>
    </w:p>
    <w:p w14:paraId="4E1EE169" w14:textId="77777777" w:rsidR="00F30F05" w:rsidRPr="00A30882" w:rsidRDefault="00F30F05" w:rsidP="00F30F05">
      <w:pPr>
        <w:pStyle w:val="Sourcewithforeground"/>
        <w:jc w:val="left"/>
      </w:pPr>
      <w:r w:rsidRPr="00A30882">
        <w:t>        'MessageSave2' =&gt; </w:t>
      </w:r>
      <w:proofErr w:type="spellStart"/>
      <w:r w:rsidRPr="00A30882">
        <w:t>array</w:t>
      </w:r>
      <w:proofErr w:type="spellEnd"/>
      <w:r w:rsidRPr="00A30882">
        <w:t>(</w:t>
      </w:r>
    </w:p>
    <w:p w14:paraId="11BA5C47" w14:textId="77777777" w:rsidR="00F30F05" w:rsidRPr="00A30882" w:rsidRDefault="00F30F05" w:rsidP="00F30F05">
      <w:pPr>
        <w:pStyle w:val="Sourcewithforeground"/>
        <w:jc w:val="left"/>
      </w:pPr>
      <w:r w:rsidRPr="00A30882">
        <w:t>            '</w:t>
      </w:r>
      <w:proofErr w:type="spellStart"/>
      <w:r w:rsidRPr="00A30882">
        <w:t>ReceiverFilter</w:t>
      </w:r>
      <w:proofErr w:type="spellEnd"/>
      <w:r w:rsidRPr="00A30882">
        <w:t>' =&gt; </w:t>
      </w:r>
      <w:proofErr w:type="spellStart"/>
      <w:r w:rsidRPr="00A30882">
        <w:t>array</w:t>
      </w:r>
      <w:proofErr w:type="spellEnd"/>
      <w:r w:rsidRPr="00A30882">
        <w:t>(</w:t>
      </w:r>
    </w:p>
    <w:p w14:paraId="3572CF2F" w14:textId="77777777" w:rsidR="00F30F05" w:rsidRPr="00A30882" w:rsidRDefault="00F30F05" w:rsidP="00F30F05">
      <w:pPr>
        <w:pStyle w:val="Sourcewithforeground"/>
        <w:jc w:val="left"/>
      </w:pPr>
      <w:r w:rsidRPr="00A30882">
        <w:t>                '</w:t>
      </w:r>
      <w:proofErr w:type="spellStart"/>
      <w:r w:rsidRPr="00A30882">
        <w:t>Authority</w:t>
      </w:r>
      <w:proofErr w:type="spellEnd"/>
      <w:r w:rsidRPr="00A30882">
        <w:t>' =&gt; </w:t>
      </w:r>
      <w:proofErr w:type="spellStart"/>
      <w:r w:rsidRPr="00A30882">
        <w:t>array</w:t>
      </w:r>
      <w:proofErr w:type="spellEnd"/>
      <w:r w:rsidRPr="00A30882">
        <w:t>('100001')</w:t>
      </w:r>
    </w:p>
    <w:p w14:paraId="10830B2E" w14:textId="77777777" w:rsidR="00F30F05" w:rsidRPr="00A30882" w:rsidRDefault="00F30F05" w:rsidP="00F30F05">
      <w:pPr>
        <w:pStyle w:val="Sourcewithforeground"/>
        <w:jc w:val="left"/>
      </w:pPr>
      <w:r w:rsidRPr="00A30882">
        <w:t>            ),</w:t>
      </w:r>
    </w:p>
    <w:p w14:paraId="0E5093AB" w14:textId="77777777" w:rsidR="00F30F05" w:rsidRPr="00A30882" w:rsidRDefault="00F30F05" w:rsidP="00F30F05">
      <w:pPr>
        <w:pStyle w:val="Sourcewithforeground"/>
        <w:jc w:val="left"/>
      </w:pPr>
      <w:r w:rsidRPr="00A30882">
        <w:t>            'ChannelVersionURN' =&gt; $channel_version_URN,            </w:t>
      </w:r>
    </w:p>
    <w:p w14:paraId="443DC430" w14:textId="77777777" w:rsidR="00F30F05" w:rsidRPr="00A30882" w:rsidRDefault="00F30F05" w:rsidP="00F30F05">
      <w:pPr>
        <w:pStyle w:val="Sourcewithforeground"/>
        <w:jc w:val="left"/>
      </w:pPr>
      <w:r w:rsidRPr="00A30882">
        <w:t>            '</w:t>
      </w:r>
      <w:proofErr w:type="spellStart"/>
      <w:r w:rsidRPr="00A30882">
        <w:t>BussinesMessage</w:t>
      </w:r>
      <w:proofErr w:type="spellEnd"/>
      <w:r w:rsidRPr="00A30882">
        <w:t>' =&gt; </w:t>
      </w:r>
      <w:proofErr w:type="spellStart"/>
      <w:r w:rsidRPr="00A30882">
        <w:t>array</w:t>
      </w:r>
      <w:proofErr w:type="spellEnd"/>
      <w:r w:rsidRPr="00A30882">
        <w:t>(</w:t>
      </w:r>
    </w:p>
    <w:p w14:paraId="109C40B4" w14:textId="77777777" w:rsidR="00F30F05" w:rsidRPr="00A30882" w:rsidRDefault="00F30F05" w:rsidP="00F30F05">
      <w:pPr>
        <w:pStyle w:val="Sourcewithforeground"/>
        <w:jc w:val="left"/>
      </w:pPr>
      <w:r w:rsidRPr="00A30882">
        <w:t>                '</w:t>
      </w:r>
      <w:proofErr w:type="spellStart"/>
      <w:r w:rsidRPr="00A30882">
        <w:t>any</w:t>
      </w:r>
      <w:proofErr w:type="spellEnd"/>
      <w:r w:rsidRPr="00A30882">
        <w:t>' =&gt; </w:t>
      </w:r>
      <w:proofErr w:type="spellStart"/>
      <w:r w:rsidRPr="00A30882">
        <w:t>array</w:t>
      </w:r>
      <w:proofErr w:type="spellEnd"/>
      <w:r w:rsidRPr="00A30882">
        <w:t>(</w:t>
      </w:r>
    </w:p>
    <w:p w14:paraId="556AF602" w14:textId="77777777" w:rsidR="00F30F05" w:rsidRPr="00A30882" w:rsidRDefault="00F30F05" w:rsidP="00F30F05">
      <w:pPr>
        <w:pStyle w:val="Sourcewithforeground"/>
        <w:jc w:val="left"/>
      </w:pPr>
      <w:r w:rsidRPr="00A30882">
        <w:t>                    $dom-&gt;</w:t>
      </w:r>
      <w:proofErr w:type="spellStart"/>
      <w:r w:rsidRPr="00A30882">
        <w:t>saveXML</w:t>
      </w:r>
      <w:proofErr w:type="spellEnd"/>
      <w:r w:rsidRPr="00A30882">
        <w:t>($dom-&gt;</w:t>
      </w:r>
      <w:proofErr w:type="spellStart"/>
      <w:r w:rsidRPr="00A30882">
        <w:t>documentElement</w:t>
      </w:r>
      <w:proofErr w:type="spellEnd"/>
      <w:r w:rsidRPr="00A30882">
        <w:t>)</w:t>
      </w:r>
    </w:p>
    <w:p w14:paraId="036C828C" w14:textId="77777777" w:rsidR="00F30F05" w:rsidRPr="00A30882" w:rsidRDefault="00F30F05" w:rsidP="00F30F05">
      <w:pPr>
        <w:pStyle w:val="Sourcewithforeground"/>
        <w:jc w:val="left"/>
      </w:pPr>
      <w:r w:rsidRPr="00A30882">
        <w:t>                )</w:t>
      </w:r>
    </w:p>
    <w:p w14:paraId="74D8E3D6" w14:textId="77777777" w:rsidR="00F30F05" w:rsidRPr="00A30882" w:rsidRDefault="00F30F05" w:rsidP="00F30F05">
      <w:pPr>
        <w:pStyle w:val="Sourcewithforeground"/>
        <w:jc w:val="left"/>
      </w:pPr>
      <w:r w:rsidRPr="00A30882">
        <w:t>            )</w:t>
      </w:r>
    </w:p>
    <w:p w14:paraId="3FA984AD" w14:textId="77777777" w:rsidR="00F30F05" w:rsidRPr="00A30882" w:rsidRDefault="00F30F05" w:rsidP="00F30F05">
      <w:pPr>
        <w:pStyle w:val="Sourcewithforeground"/>
        <w:jc w:val="left"/>
      </w:pPr>
      <w:r w:rsidRPr="00A30882">
        <w:t>        )</w:t>
      </w:r>
    </w:p>
    <w:p w14:paraId="6553A51B" w14:textId="77777777" w:rsidR="00F30F05" w:rsidRPr="00A30882" w:rsidRDefault="00F30F05" w:rsidP="00F30F05">
      <w:pPr>
        <w:pStyle w:val="Sourcewithforeground"/>
        <w:jc w:val="left"/>
      </w:pPr>
      <w:r w:rsidRPr="00A30882">
        <w:t>    );</w:t>
      </w:r>
    </w:p>
    <w:p w14:paraId="54F1E8DB" w14:textId="77777777" w:rsidR="00F30F05" w:rsidRPr="00A30882" w:rsidRDefault="00F30F05" w:rsidP="00F30F05">
      <w:pPr>
        <w:pStyle w:val="Sourcewithforeground"/>
        <w:jc w:val="left"/>
      </w:pPr>
    </w:p>
    <w:p w14:paraId="5F7EF08C" w14:textId="77777777" w:rsidR="00F30F05" w:rsidRPr="00A30882" w:rsidRDefault="00F30F05" w:rsidP="00F30F05">
      <w:pPr>
        <w:pStyle w:val="Sourcewithforeground"/>
        <w:jc w:val="left"/>
      </w:pPr>
      <w:r w:rsidRPr="00A30882">
        <w:t>    $</w:t>
      </w:r>
      <w:proofErr w:type="spellStart"/>
      <w:r w:rsidRPr="00A30882">
        <w:t>method_name</w:t>
      </w:r>
      <w:proofErr w:type="spellEnd"/>
      <w:r w:rsidRPr="00A30882">
        <w:t> = 'SendMessage2';</w:t>
      </w:r>
    </w:p>
    <w:p w14:paraId="23DF26A5" w14:textId="77777777" w:rsidR="00F30F05" w:rsidRPr="00A30882" w:rsidRDefault="00F30F05" w:rsidP="00F30F05">
      <w:pPr>
        <w:pStyle w:val="Sourcewithforeground"/>
        <w:jc w:val="left"/>
      </w:pPr>
      <w:r w:rsidRPr="00A30882">
        <w:t>    $result2 = $service2-&gt;__</w:t>
      </w:r>
      <w:proofErr w:type="spellStart"/>
      <w:r w:rsidRPr="00A30882">
        <w:t>soapCall</w:t>
      </w:r>
      <w:proofErr w:type="spellEnd"/>
      <w:r w:rsidRPr="00A30882">
        <w:t>($</w:t>
      </w:r>
      <w:proofErr w:type="spellStart"/>
      <w:r w:rsidRPr="00A30882">
        <w:t>method_name</w:t>
      </w:r>
      <w:proofErr w:type="spellEnd"/>
      <w:r w:rsidRPr="00A30882">
        <w:t>, </w:t>
      </w:r>
      <w:proofErr w:type="spellStart"/>
      <w:r w:rsidRPr="00A30882">
        <w:t>array</w:t>
      </w:r>
      <w:proofErr w:type="spellEnd"/>
      <w:r w:rsidRPr="00A30882">
        <w:t>($</w:t>
      </w:r>
      <w:proofErr w:type="spellStart"/>
      <w:r w:rsidRPr="00A30882">
        <w:t>req</w:t>
      </w:r>
      <w:proofErr w:type="spellEnd"/>
      <w:r w:rsidRPr="00A30882">
        <w:t>));</w:t>
      </w:r>
    </w:p>
    <w:p w14:paraId="42DA3E1D" w14:textId="77777777" w:rsidR="00F30F05" w:rsidRPr="00A30882" w:rsidRDefault="00F30F05" w:rsidP="00F30F05">
      <w:pPr>
        <w:pStyle w:val="Sourcewithforeground"/>
        <w:jc w:val="left"/>
      </w:pPr>
      <w:r w:rsidRPr="00A30882">
        <w:t>    $ms-&gt;addServiceCallMilestone($service2, $DIT_WCF_service_addr, $method_name);</w:t>
      </w:r>
    </w:p>
    <w:p w14:paraId="498DC4E3" w14:textId="77777777" w:rsidR="00F30F05" w:rsidRPr="00A30882" w:rsidRDefault="00F30F05" w:rsidP="00F30F05">
      <w:pPr>
        <w:pStyle w:val="Sourcewithforeground"/>
        <w:jc w:val="left"/>
      </w:pPr>
      <w:r w:rsidRPr="00A30882">
        <w:t>        </w:t>
      </w:r>
    </w:p>
    <w:p w14:paraId="5EC716F3" w14:textId="77777777" w:rsidR="00F30F05" w:rsidRPr="00A30882" w:rsidRDefault="00F30F05" w:rsidP="00F30F05">
      <w:pPr>
        <w:pStyle w:val="Sourcewithforeground"/>
        <w:jc w:val="left"/>
      </w:pPr>
      <w:r w:rsidRPr="00A30882">
        <w:t>    </w:t>
      </w:r>
    </w:p>
    <w:p w14:paraId="16C843FE" w14:textId="77777777" w:rsidR="00F30F05" w:rsidRPr="00A30882" w:rsidRDefault="00F30F05" w:rsidP="00F30F05">
      <w:pPr>
        <w:pStyle w:val="Sourcewithforeground"/>
        <w:jc w:val="left"/>
      </w:pPr>
      <w:r w:rsidRPr="00A30882">
        <w:t>    $ms-&gt;</w:t>
      </w:r>
      <w:proofErr w:type="spellStart"/>
      <w:r w:rsidRPr="00A30882">
        <w:t>fromatXML</w:t>
      </w:r>
      <w:proofErr w:type="spellEnd"/>
      <w:r w:rsidRPr="00A30882">
        <w:t>();</w:t>
      </w:r>
    </w:p>
    <w:p w14:paraId="1BE52757" w14:textId="77777777" w:rsidR="00F30F05" w:rsidRPr="00A30882" w:rsidRDefault="00F30F05" w:rsidP="00F30F05">
      <w:pPr>
        <w:pStyle w:val="Sourcewithforeground"/>
        <w:jc w:val="left"/>
      </w:pPr>
      <w:r w:rsidRPr="00A30882">
        <w:t>    </w:t>
      </w:r>
      <w:proofErr w:type="spellStart"/>
      <w:r w:rsidRPr="00A30882">
        <w:t>echo</w:t>
      </w:r>
      <w:proofErr w:type="spellEnd"/>
      <w:r w:rsidRPr="00A30882">
        <w:t> $ms-&gt;</w:t>
      </w:r>
      <w:proofErr w:type="spellStart"/>
      <w:r w:rsidRPr="00A30882">
        <w:t>getJSON</w:t>
      </w:r>
      <w:proofErr w:type="spellEnd"/>
      <w:r w:rsidRPr="00A30882">
        <w:t>();</w:t>
      </w:r>
    </w:p>
    <w:p w14:paraId="4122F3B2" w14:textId="77777777" w:rsidR="00F30F05" w:rsidRPr="00A30882" w:rsidRDefault="00F30F05" w:rsidP="00F30F05">
      <w:pPr>
        <w:pStyle w:val="Sourcewithforeground"/>
        <w:jc w:val="left"/>
      </w:pPr>
      <w:r w:rsidRPr="00A30882">
        <w:t>    </w:t>
      </w:r>
    </w:p>
    <w:p w14:paraId="74EBCB41" w14:textId="77777777" w:rsidR="00F30F05" w:rsidRPr="00A30882" w:rsidRDefault="00F30F05" w:rsidP="00F30F05">
      <w:pPr>
        <w:pStyle w:val="Sourcewithforeground"/>
        <w:jc w:val="left"/>
      </w:pPr>
      <w:r w:rsidRPr="00A30882">
        <w:t>} </w:t>
      </w:r>
      <w:proofErr w:type="spellStart"/>
      <w:r w:rsidRPr="00A30882">
        <w:t>catch</w:t>
      </w:r>
      <w:proofErr w:type="spellEnd"/>
      <w:r w:rsidRPr="00A30882">
        <w:t> (</w:t>
      </w:r>
      <w:proofErr w:type="spellStart"/>
      <w:r w:rsidRPr="00A30882">
        <w:t>SoapFault</w:t>
      </w:r>
      <w:proofErr w:type="spellEnd"/>
      <w:r w:rsidRPr="00A30882">
        <w:t> $</w:t>
      </w:r>
      <w:proofErr w:type="spellStart"/>
      <w:r w:rsidRPr="00A30882">
        <w:t>fault</w:t>
      </w:r>
      <w:proofErr w:type="spellEnd"/>
      <w:r w:rsidRPr="00A30882">
        <w:t>) {</w:t>
      </w:r>
    </w:p>
    <w:p w14:paraId="14E1636B" w14:textId="77777777" w:rsidR="00F30F05" w:rsidRPr="00A30882" w:rsidRDefault="00F30F05" w:rsidP="00F30F05">
      <w:pPr>
        <w:pStyle w:val="Sourcewithforeground"/>
        <w:jc w:val="left"/>
      </w:pPr>
      <w:r w:rsidRPr="00A30882">
        <w:t>    </w:t>
      </w:r>
      <w:proofErr w:type="spellStart"/>
      <w:r w:rsidRPr="00A30882">
        <w:t>echo</w:t>
      </w:r>
      <w:proofErr w:type="spellEnd"/>
      <w:r w:rsidRPr="00A30882">
        <w:t> $</w:t>
      </w:r>
      <w:proofErr w:type="spellStart"/>
      <w:r w:rsidRPr="00A30882">
        <w:t>fault</w:t>
      </w:r>
      <w:proofErr w:type="spellEnd"/>
      <w:r w:rsidRPr="00A30882">
        <w:t>;</w:t>
      </w:r>
    </w:p>
    <w:p w14:paraId="25AFBB71" w14:textId="77777777" w:rsidR="00F30F05" w:rsidRPr="00A30882" w:rsidRDefault="00F30F05" w:rsidP="00F30F05">
      <w:pPr>
        <w:pStyle w:val="Sourcewithforeground"/>
        <w:jc w:val="left"/>
      </w:pPr>
      <w:r w:rsidRPr="00A30882">
        <w:t>}</w:t>
      </w:r>
    </w:p>
    <w:p w14:paraId="61B6A109" w14:textId="77777777" w:rsidR="00F30F05" w:rsidRPr="00A30882" w:rsidRDefault="00F30F05" w:rsidP="00F30F05">
      <w:pPr>
        <w:pStyle w:val="Sourcewithforeground"/>
        <w:jc w:val="left"/>
      </w:pPr>
      <w:r w:rsidRPr="00A30882">
        <w:t>} </w:t>
      </w:r>
      <w:proofErr w:type="spellStart"/>
      <w:r w:rsidRPr="00A30882">
        <w:t>catch</w:t>
      </w:r>
      <w:proofErr w:type="spellEnd"/>
      <w:r w:rsidRPr="00A30882">
        <w:t> (</w:t>
      </w:r>
      <w:proofErr w:type="spellStart"/>
      <w:r w:rsidRPr="00A30882">
        <w:t>Exception</w:t>
      </w:r>
      <w:proofErr w:type="spellEnd"/>
      <w:r w:rsidRPr="00A30882">
        <w:t> $</w:t>
      </w:r>
      <w:proofErr w:type="spellStart"/>
      <w:r w:rsidRPr="00A30882">
        <w:t>ex</w:t>
      </w:r>
      <w:proofErr w:type="spellEnd"/>
      <w:r w:rsidRPr="00A30882">
        <w:t>)  {</w:t>
      </w:r>
    </w:p>
    <w:p w14:paraId="364CBEF2" w14:textId="77777777" w:rsidR="00F30F05" w:rsidRPr="00A30882" w:rsidRDefault="00F30F05" w:rsidP="00F30F05">
      <w:pPr>
        <w:pStyle w:val="Sourcewithforeground"/>
        <w:jc w:val="left"/>
      </w:pPr>
      <w:r w:rsidRPr="00A30882">
        <w:t>    </w:t>
      </w:r>
      <w:proofErr w:type="spellStart"/>
      <w:r w:rsidRPr="00A30882">
        <w:t>var_dump</w:t>
      </w:r>
      <w:proofErr w:type="spellEnd"/>
      <w:r w:rsidRPr="00A30882">
        <w:t>($</w:t>
      </w:r>
      <w:proofErr w:type="spellStart"/>
      <w:r w:rsidRPr="00A30882">
        <w:t>ex</w:t>
      </w:r>
      <w:proofErr w:type="spellEnd"/>
      <w:r w:rsidRPr="00A30882">
        <w:t>);</w:t>
      </w:r>
    </w:p>
    <w:p w14:paraId="39461A3D" w14:textId="77777777" w:rsidR="00F30F05" w:rsidRPr="00A30882" w:rsidRDefault="00F30F05" w:rsidP="00F30F05">
      <w:pPr>
        <w:pStyle w:val="Sourcewithforeground"/>
        <w:jc w:val="left"/>
      </w:pPr>
      <w:r w:rsidRPr="00A30882">
        <w:t>}</w:t>
      </w:r>
    </w:p>
    <w:p w14:paraId="51696535" w14:textId="77777777" w:rsidR="00F30F05" w:rsidRPr="00A30882" w:rsidRDefault="00F30F05" w:rsidP="00F30F05">
      <w:pPr>
        <w:pStyle w:val="Sourcewithforeground"/>
        <w:jc w:val="left"/>
      </w:pPr>
    </w:p>
    <w:p w14:paraId="3EDBCB40" w14:textId="6808C663" w:rsidR="00F30F05" w:rsidRPr="00A30882" w:rsidRDefault="00F30F05" w:rsidP="006C2408">
      <w:pPr>
        <w:pStyle w:val="Sourcewithforeground"/>
        <w:jc w:val="left"/>
      </w:pPr>
      <w:r w:rsidRPr="00A30882">
        <w:t>?&gt;</w:t>
      </w:r>
    </w:p>
    <w:p w14:paraId="610B333E" w14:textId="1D3EF570" w:rsidR="00D42D37" w:rsidRPr="00A30882" w:rsidRDefault="00D42D37" w:rsidP="00D42D37">
      <w:pPr>
        <w:pStyle w:val="Heading4"/>
      </w:pPr>
      <w:bookmarkStart w:id="194" w:name="_Toc110419744"/>
      <w:r w:rsidRPr="00A30882">
        <w:t xml:space="preserve">Ziņojuma </w:t>
      </w:r>
      <w:proofErr w:type="spellStart"/>
      <w:r w:rsidRPr="00A30882">
        <w:t>nosutīšana</w:t>
      </w:r>
      <w:proofErr w:type="spellEnd"/>
      <w:r w:rsidRPr="00A30882">
        <w:t xml:space="preserve"> vienam kanāla </w:t>
      </w:r>
      <w:proofErr w:type="spellStart"/>
      <w:r w:rsidRPr="00A30882">
        <w:t>dalibniekam</w:t>
      </w:r>
      <w:proofErr w:type="spellEnd"/>
      <w:r w:rsidRPr="00A30882">
        <w:t xml:space="preserve"> (</w:t>
      </w:r>
      <w:proofErr w:type="spellStart"/>
      <w:r w:rsidRPr="00A30882">
        <w:t>SendReplay</w:t>
      </w:r>
      <w:proofErr w:type="spellEnd"/>
      <w:r w:rsidRPr="00A30882">
        <w:t>)</w:t>
      </w:r>
      <w:bookmarkEnd w:id="194"/>
    </w:p>
    <w:p w14:paraId="7AE3C17D" w14:textId="77777777" w:rsidR="00B84052" w:rsidRPr="00A30882" w:rsidRDefault="00B84052" w:rsidP="00B84052">
      <w:pPr>
        <w:pStyle w:val="Sourcewithforeground"/>
        <w:jc w:val="left"/>
      </w:pPr>
      <w:r w:rsidRPr="00A30882">
        <w:t>&lt;?</w:t>
      </w:r>
      <w:proofErr w:type="spellStart"/>
      <w:r w:rsidRPr="00A30882">
        <w:t>php</w:t>
      </w:r>
      <w:proofErr w:type="spellEnd"/>
    </w:p>
    <w:p w14:paraId="0E82D159" w14:textId="77777777" w:rsidR="00B84052" w:rsidRPr="00A30882" w:rsidRDefault="00B84052" w:rsidP="00B84052">
      <w:pPr>
        <w:pStyle w:val="Sourcewithforeground"/>
        <w:jc w:val="left"/>
      </w:pPr>
      <w:proofErr w:type="spellStart"/>
      <w:r w:rsidRPr="00A30882">
        <w:t>header</w:t>
      </w:r>
      <w:proofErr w:type="spellEnd"/>
      <w:r w:rsidRPr="00A30882">
        <w:t>("</w:t>
      </w:r>
      <w:proofErr w:type="spellStart"/>
      <w:r w:rsidRPr="00A30882">
        <w:t>Content-Type</w:t>
      </w:r>
      <w:proofErr w:type="spellEnd"/>
      <w:r w:rsidRPr="00A30882">
        <w:t>: </w:t>
      </w:r>
      <w:proofErr w:type="spellStart"/>
      <w:r w:rsidRPr="00A30882">
        <w:t>application</w:t>
      </w:r>
      <w:proofErr w:type="spellEnd"/>
      <w:r w:rsidRPr="00A30882">
        <w:t>/</w:t>
      </w:r>
      <w:proofErr w:type="spellStart"/>
      <w:r w:rsidRPr="00A30882">
        <w:t>json</w:t>
      </w:r>
      <w:proofErr w:type="spellEnd"/>
      <w:r w:rsidRPr="00A30882">
        <w:t>; </w:t>
      </w:r>
      <w:proofErr w:type="spellStart"/>
      <w:r w:rsidRPr="00A30882">
        <w:t>charset</w:t>
      </w:r>
      <w:proofErr w:type="spellEnd"/>
      <w:r w:rsidRPr="00A30882">
        <w:t>=UTF-8");</w:t>
      </w:r>
    </w:p>
    <w:p w14:paraId="4BA5FD67" w14:textId="77777777" w:rsidR="00B84052" w:rsidRPr="00A30882" w:rsidRDefault="00B84052" w:rsidP="00B84052">
      <w:pPr>
        <w:pStyle w:val="Sourcewithforeground"/>
        <w:jc w:val="left"/>
      </w:pPr>
    </w:p>
    <w:p w14:paraId="39F7297E" w14:textId="77777777" w:rsidR="00B84052" w:rsidRPr="00A30882" w:rsidRDefault="00B84052" w:rsidP="00B84052">
      <w:pPr>
        <w:pStyle w:val="Sourcewithforeground"/>
        <w:jc w:val="left"/>
      </w:pPr>
      <w:proofErr w:type="spellStart"/>
      <w:r w:rsidRPr="00A30882">
        <w:t>require_once</w:t>
      </w:r>
      <w:proofErr w:type="spellEnd"/>
      <w:r w:rsidRPr="00A30882">
        <w:t>('</w:t>
      </w:r>
      <w:proofErr w:type="spellStart"/>
      <w:r w:rsidRPr="00A30882">
        <w:t>lib</w:t>
      </w:r>
      <w:proofErr w:type="spellEnd"/>
      <w:r w:rsidRPr="00A30882">
        <w:t>/</w:t>
      </w:r>
      <w:proofErr w:type="spellStart"/>
      <w:r w:rsidRPr="00A30882">
        <w:t>milestone.php</w:t>
      </w:r>
      <w:proofErr w:type="spellEnd"/>
      <w:r w:rsidRPr="00A30882">
        <w:t>'); </w:t>
      </w:r>
    </w:p>
    <w:p w14:paraId="59FF8EC7" w14:textId="77777777" w:rsidR="00B84052" w:rsidRPr="00A30882" w:rsidRDefault="00B84052" w:rsidP="00B84052">
      <w:pPr>
        <w:pStyle w:val="Sourcewithforeground"/>
        <w:jc w:val="left"/>
      </w:pPr>
      <w:proofErr w:type="spellStart"/>
      <w:r w:rsidRPr="00A30882">
        <w:t>require_once</w:t>
      </w:r>
      <w:proofErr w:type="spellEnd"/>
      <w:r w:rsidRPr="00A30882">
        <w:t>('</w:t>
      </w:r>
      <w:proofErr w:type="spellStart"/>
      <w:r w:rsidRPr="00A30882">
        <w:t>client.my.php</w:t>
      </w:r>
      <w:proofErr w:type="spellEnd"/>
      <w:r w:rsidRPr="00A30882">
        <w:t>');</w:t>
      </w:r>
    </w:p>
    <w:p w14:paraId="3C15577D" w14:textId="77777777" w:rsidR="00B84052" w:rsidRPr="00A30882" w:rsidRDefault="00B84052" w:rsidP="00B84052">
      <w:pPr>
        <w:pStyle w:val="Sourcewithforeground"/>
        <w:jc w:val="left"/>
      </w:pPr>
    </w:p>
    <w:p w14:paraId="19CA1F2B" w14:textId="77777777" w:rsidR="00B84052" w:rsidRPr="00A30882" w:rsidRDefault="00B84052" w:rsidP="00B84052">
      <w:pPr>
        <w:pStyle w:val="Sourcewithforeground"/>
        <w:jc w:val="left"/>
      </w:pPr>
      <w:proofErr w:type="spellStart"/>
      <w:r w:rsidRPr="00A30882">
        <w:t>require_once</w:t>
      </w:r>
      <w:proofErr w:type="spellEnd"/>
      <w:r w:rsidRPr="00A30882">
        <w:t>('</w:t>
      </w:r>
      <w:proofErr w:type="spellStart"/>
      <w:r w:rsidRPr="00A30882">
        <w:t>config.php</w:t>
      </w:r>
      <w:proofErr w:type="spellEnd"/>
      <w:r w:rsidRPr="00A30882">
        <w:t>');</w:t>
      </w:r>
    </w:p>
    <w:p w14:paraId="7A1A7668" w14:textId="77777777" w:rsidR="00B84052" w:rsidRPr="00A30882" w:rsidRDefault="00B84052" w:rsidP="00B84052">
      <w:pPr>
        <w:pStyle w:val="Sourcewithforeground"/>
        <w:jc w:val="left"/>
      </w:pPr>
    </w:p>
    <w:p w14:paraId="643D600D" w14:textId="77777777" w:rsidR="00B84052" w:rsidRPr="00A30882" w:rsidRDefault="00B84052" w:rsidP="00B84052">
      <w:pPr>
        <w:pStyle w:val="Sourcewithforeground"/>
        <w:jc w:val="left"/>
      </w:pPr>
      <w:r w:rsidRPr="00A30882">
        <w:lastRenderedPageBreak/>
        <w:t>$</w:t>
      </w:r>
      <w:proofErr w:type="spellStart"/>
      <w:r w:rsidRPr="00A30882">
        <w:t>sts</w:t>
      </w:r>
      <w:proofErr w:type="spellEnd"/>
      <w:r w:rsidRPr="00A30882">
        <w:t> = </w:t>
      </w:r>
      <w:proofErr w:type="spellStart"/>
      <w:r w:rsidRPr="00A30882">
        <w:t>new</w:t>
      </w:r>
      <w:proofErr w:type="spellEnd"/>
      <w:r w:rsidRPr="00A30882">
        <w:t> </w:t>
      </w:r>
      <w:proofErr w:type="spellStart"/>
      <w:r w:rsidRPr="00A30882">
        <w:t>STSClient</w:t>
      </w:r>
      <w:proofErr w:type="spellEnd"/>
      <w:r w:rsidRPr="00A30882">
        <w:t>(NULL, </w:t>
      </w:r>
      <w:proofErr w:type="spellStart"/>
      <w:r w:rsidRPr="00A30882">
        <w:t>array</w:t>
      </w:r>
      <w:proofErr w:type="spellEnd"/>
      <w:r w:rsidRPr="00A30882">
        <w:t>(</w:t>
      </w:r>
    </w:p>
    <w:p w14:paraId="219ABEB2" w14:textId="77777777" w:rsidR="00B84052" w:rsidRPr="00A30882" w:rsidRDefault="00B84052" w:rsidP="00B84052">
      <w:pPr>
        <w:pStyle w:val="Sourcewithforeground"/>
        <w:jc w:val="left"/>
      </w:pPr>
      <w:r w:rsidRPr="00A30882">
        <w:t>                            '</w:t>
      </w:r>
      <w:proofErr w:type="spellStart"/>
      <w:r w:rsidRPr="00A30882">
        <w:t>trace</w:t>
      </w:r>
      <w:proofErr w:type="spellEnd"/>
      <w:r w:rsidRPr="00A30882">
        <w:t>' =&gt; 1,</w:t>
      </w:r>
    </w:p>
    <w:p w14:paraId="489282B0" w14:textId="77777777" w:rsidR="00B84052" w:rsidRPr="00A30882" w:rsidRDefault="00B84052" w:rsidP="00B84052">
      <w:pPr>
        <w:pStyle w:val="Sourcewithforeground"/>
        <w:jc w:val="left"/>
      </w:pPr>
      <w:r w:rsidRPr="00A30882">
        <w:t>                            'location' =&gt; $sts_address.'/trust/13/certificatemixed',</w:t>
      </w:r>
    </w:p>
    <w:p w14:paraId="37AC737A" w14:textId="77777777" w:rsidR="00B84052" w:rsidRPr="00A30882" w:rsidRDefault="00B84052" w:rsidP="00B84052">
      <w:pPr>
        <w:pStyle w:val="Sourcewithforeground"/>
        <w:jc w:val="left"/>
      </w:pPr>
      <w:r w:rsidRPr="00A30882">
        <w:t>                            'uri' =&gt; 'http://docs.oasis-open.org/ws-sx/ws-trust/200512',</w:t>
      </w:r>
    </w:p>
    <w:p w14:paraId="6DD6EB7B" w14:textId="77777777" w:rsidR="00B84052" w:rsidRPr="00A30882" w:rsidRDefault="00B84052" w:rsidP="00B84052">
      <w:pPr>
        <w:pStyle w:val="Sourcewithforeground"/>
        <w:jc w:val="left"/>
      </w:pPr>
      <w:r w:rsidRPr="00A30882">
        <w:t>                            '</w:t>
      </w:r>
      <w:proofErr w:type="spellStart"/>
      <w:r w:rsidRPr="00A30882">
        <w:t>exceptions</w:t>
      </w:r>
      <w:proofErr w:type="spellEnd"/>
      <w:r w:rsidRPr="00A30882">
        <w:t>' =&gt; TRUE,</w:t>
      </w:r>
    </w:p>
    <w:p w14:paraId="6914B78E" w14:textId="77777777" w:rsidR="00B84052" w:rsidRPr="00A30882" w:rsidRDefault="00B84052" w:rsidP="00B84052">
      <w:pPr>
        <w:pStyle w:val="Sourcewithforeground"/>
        <w:jc w:val="left"/>
      </w:pPr>
      <w:r w:rsidRPr="00A30882">
        <w:t>                            '</w:t>
      </w:r>
      <w:proofErr w:type="spellStart"/>
      <w:r w:rsidRPr="00A30882">
        <w:t>style</w:t>
      </w:r>
      <w:proofErr w:type="spellEnd"/>
      <w:r w:rsidRPr="00A30882">
        <w:t>'    =&gt; SOAP_DOCUMENT,</w:t>
      </w:r>
    </w:p>
    <w:p w14:paraId="5AD2B5C0" w14:textId="77777777" w:rsidR="00B84052" w:rsidRPr="00A30882" w:rsidRDefault="00B84052" w:rsidP="00B84052">
      <w:pPr>
        <w:pStyle w:val="Sourcewithforeground"/>
        <w:jc w:val="left"/>
      </w:pPr>
      <w:r w:rsidRPr="00A30882">
        <w:t>                            '</w:t>
      </w:r>
      <w:proofErr w:type="spellStart"/>
      <w:r w:rsidRPr="00A30882">
        <w:t>use</w:t>
      </w:r>
      <w:proofErr w:type="spellEnd"/>
      <w:r w:rsidRPr="00A30882">
        <w:t>'      =&gt; SOAP_LITERAL,</w:t>
      </w:r>
    </w:p>
    <w:p w14:paraId="6093678E" w14:textId="77777777" w:rsidR="00B84052" w:rsidRPr="00A30882" w:rsidRDefault="00B84052" w:rsidP="00B84052">
      <w:pPr>
        <w:pStyle w:val="Sourcewithforeground"/>
        <w:jc w:val="left"/>
      </w:pPr>
      <w:r w:rsidRPr="00A30882">
        <w:t>                            '</w:t>
      </w:r>
      <w:proofErr w:type="spellStart"/>
      <w:r w:rsidRPr="00A30882">
        <w:t>soap_version</w:t>
      </w:r>
      <w:proofErr w:type="spellEnd"/>
      <w:r w:rsidRPr="00A30882">
        <w:t>' =&gt; SOAP_1_2</w:t>
      </w:r>
    </w:p>
    <w:p w14:paraId="11F8A681" w14:textId="77777777" w:rsidR="00B84052" w:rsidRPr="00A30882" w:rsidRDefault="00B84052" w:rsidP="00B84052">
      <w:pPr>
        <w:pStyle w:val="Sourcewithforeground"/>
        <w:jc w:val="left"/>
      </w:pPr>
      <w:r w:rsidRPr="00A30882">
        <w:t>                            ));</w:t>
      </w:r>
    </w:p>
    <w:p w14:paraId="0B185645" w14:textId="77777777" w:rsidR="00B84052" w:rsidRPr="00A30882" w:rsidRDefault="00B84052" w:rsidP="00B84052">
      <w:pPr>
        <w:pStyle w:val="Sourcewithforeground"/>
        <w:jc w:val="left"/>
      </w:pPr>
      <w:r w:rsidRPr="00A30882">
        <w:t>$sts2 = </w:t>
      </w:r>
      <w:proofErr w:type="spellStart"/>
      <w:r w:rsidRPr="00A30882">
        <w:t>new</w:t>
      </w:r>
      <w:proofErr w:type="spellEnd"/>
      <w:r w:rsidRPr="00A30882">
        <w:t> </w:t>
      </w:r>
      <w:proofErr w:type="spellStart"/>
      <w:r w:rsidRPr="00A30882">
        <w:t>STSClient</w:t>
      </w:r>
      <w:proofErr w:type="spellEnd"/>
      <w:r w:rsidRPr="00A30882">
        <w:t>(NULL, </w:t>
      </w:r>
      <w:proofErr w:type="spellStart"/>
      <w:r w:rsidRPr="00A30882">
        <w:t>array</w:t>
      </w:r>
      <w:proofErr w:type="spellEnd"/>
      <w:r w:rsidRPr="00A30882">
        <w:t>(</w:t>
      </w:r>
    </w:p>
    <w:p w14:paraId="3FB23968" w14:textId="77777777" w:rsidR="00B84052" w:rsidRPr="00A30882" w:rsidRDefault="00B84052" w:rsidP="00B84052">
      <w:pPr>
        <w:pStyle w:val="Sourcewithforeground"/>
        <w:jc w:val="left"/>
      </w:pPr>
      <w:r w:rsidRPr="00A30882">
        <w:t>                                '</w:t>
      </w:r>
      <w:proofErr w:type="spellStart"/>
      <w:r w:rsidRPr="00A30882">
        <w:t>trace</w:t>
      </w:r>
      <w:proofErr w:type="spellEnd"/>
      <w:r w:rsidRPr="00A30882">
        <w:t>' =&gt; 1,</w:t>
      </w:r>
    </w:p>
    <w:p w14:paraId="3351284B" w14:textId="77777777" w:rsidR="00B84052" w:rsidRPr="00A30882" w:rsidRDefault="00B84052" w:rsidP="00B84052">
      <w:pPr>
        <w:pStyle w:val="Sourcewithforeground"/>
        <w:jc w:val="left"/>
      </w:pPr>
      <w:r w:rsidRPr="00A30882">
        <w:t>                                'location' =&gt; $sts_address.'/trust/13/usernamemixed',</w:t>
      </w:r>
    </w:p>
    <w:p w14:paraId="4B839319" w14:textId="77777777" w:rsidR="00B84052" w:rsidRPr="00A30882" w:rsidRDefault="00B84052" w:rsidP="00B84052">
      <w:pPr>
        <w:pStyle w:val="Sourcewithforeground"/>
        <w:jc w:val="left"/>
      </w:pPr>
      <w:r w:rsidRPr="00A30882">
        <w:t>                                'uri' =&gt; 'http://docs.oasis-open.org/ws-sx/ws-trust/200512',</w:t>
      </w:r>
    </w:p>
    <w:p w14:paraId="11AEF55C" w14:textId="77777777" w:rsidR="00B84052" w:rsidRPr="00A30882" w:rsidRDefault="00B84052" w:rsidP="00B84052">
      <w:pPr>
        <w:pStyle w:val="Sourcewithforeground"/>
        <w:jc w:val="left"/>
      </w:pPr>
      <w:r w:rsidRPr="00A30882">
        <w:t>                                '</w:t>
      </w:r>
      <w:proofErr w:type="spellStart"/>
      <w:r w:rsidRPr="00A30882">
        <w:t>exceptions</w:t>
      </w:r>
      <w:proofErr w:type="spellEnd"/>
      <w:r w:rsidRPr="00A30882">
        <w:t>' =&gt; TRUE,</w:t>
      </w:r>
    </w:p>
    <w:p w14:paraId="000784A5" w14:textId="77777777" w:rsidR="00B84052" w:rsidRPr="00A30882" w:rsidRDefault="00B84052" w:rsidP="00B84052">
      <w:pPr>
        <w:pStyle w:val="Sourcewithforeground"/>
        <w:jc w:val="left"/>
      </w:pPr>
      <w:r w:rsidRPr="00A30882">
        <w:t>                                '</w:t>
      </w:r>
      <w:proofErr w:type="spellStart"/>
      <w:r w:rsidRPr="00A30882">
        <w:t>style</w:t>
      </w:r>
      <w:proofErr w:type="spellEnd"/>
      <w:r w:rsidRPr="00A30882">
        <w:t>'    =&gt; SOAP_DOCUMENT,</w:t>
      </w:r>
    </w:p>
    <w:p w14:paraId="3B786696" w14:textId="77777777" w:rsidR="00B84052" w:rsidRPr="00A30882" w:rsidRDefault="00B84052" w:rsidP="00B84052">
      <w:pPr>
        <w:pStyle w:val="Sourcewithforeground"/>
        <w:jc w:val="left"/>
      </w:pPr>
      <w:r w:rsidRPr="00A30882">
        <w:t>                                '</w:t>
      </w:r>
      <w:proofErr w:type="spellStart"/>
      <w:r w:rsidRPr="00A30882">
        <w:t>use</w:t>
      </w:r>
      <w:proofErr w:type="spellEnd"/>
      <w:r w:rsidRPr="00A30882">
        <w:t>'      =&gt; SOAP_LITERAL,</w:t>
      </w:r>
    </w:p>
    <w:p w14:paraId="15046EA0" w14:textId="77777777" w:rsidR="00B84052" w:rsidRPr="00A30882" w:rsidRDefault="00B84052" w:rsidP="00B84052">
      <w:pPr>
        <w:pStyle w:val="Sourcewithforeground"/>
        <w:jc w:val="left"/>
      </w:pPr>
      <w:r w:rsidRPr="00A30882">
        <w:t>                                '</w:t>
      </w:r>
      <w:proofErr w:type="spellStart"/>
      <w:r w:rsidRPr="00A30882">
        <w:t>soap_version</w:t>
      </w:r>
      <w:proofErr w:type="spellEnd"/>
      <w:r w:rsidRPr="00A30882">
        <w:t>' =&gt; SOAP_1_2</w:t>
      </w:r>
    </w:p>
    <w:p w14:paraId="6614A0FA" w14:textId="77777777" w:rsidR="00B84052" w:rsidRPr="00A30882" w:rsidRDefault="00B84052" w:rsidP="00B84052">
      <w:pPr>
        <w:pStyle w:val="Sourcewithforeground"/>
        <w:jc w:val="left"/>
      </w:pPr>
      <w:r w:rsidRPr="00A30882">
        <w:t>                                ));</w:t>
      </w:r>
    </w:p>
    <w:p w14:paraId="40708125" w14:textId="77777777" w:rsidR="00B84052" w:rsidRPr="00A30882" w:rsidRDefault="00B84052" w:rsidP="00B84052">
      <w:pPr>
        <w:pStyle w:val="Sourcewithforeground"/>
        <w:jc w:val="left"/>
      </w:pPr>
      <w:r w:rsidRPr="00A30882">
        <w:t>                                         </w:t>
      </w:r>
    </w:p>
    <w:p w14:paraId="3717389E" w14:textId="77777777" w:rsidR="00B84052" w:rsidRPr="00A30882" w:rsidRDefault="00B84052" w:rsidP="00B84052">
      <w:pPr>
        <w:pStyle w:val="Sourcewithforeground"/>
        <w:jc w:val="left"/>
      </w:pPr>
      <w:r w:rsidRPr="00A30882">
        <w:t>$</w:t>
      </w:r>
      <w:proofErr w:type="spellStart"/>
      <w:r w:rsidRPr="00A30882">
        <w:t>service</w:t>
      </w:r>
      <w:proofErr w:type="spellEnd"/>
      <w:r w:rsidRPr="00A30882">
        <w:t> = </w:t>
      </w:r>
      <w:proofErr w:type="spellStart"/>
      <w:r w:rsidRPr="00A30882">
        <w:t>new</w:t>
      </w:r>
      <w:proofErr w:type="spellEnd"/>
      <w:r w:rsidRPr="00A30882">
        <w:t> </w:t>
      </w:r>
      <w:proofErr w:type="spellStart"/>
      <w:r w:rsidRPr="00A30882">
        <w:t>mySOAP</w:t>
      </w:r>
      <w:proofErr w:type="spellEnd"/>
      <w:r w:rsidRPr="00A30882">
        <w:t>($DIT_WCF_service_</w:t>
      </w:r>
      <w:proofErr w:type="spellStart"/>
      <w:r w:rsidRPr="00A30882">
        <w:t>addr</w:t>
      </w:r>
      <w:proofErr w:type="spellEnd"/>
      <w:r w:rsidRPr="00A30882">
        <w:t>.'?</w:t>
      </w:r>
      <w:proofErr w:type="spellStart"/>
      <w:r w:rsidRPr="00A30882">
        <w:t>wsdl</w:t>
      </w:r>
      <w:proofErr w:type="spellEnd"/>
      <w:r w:rsidRPr="00A30882">
        <w:t>', </w:t>
      </w:r>
      <w:proofErr w:type="spellStart"/>
      <w:r w:rsidRPr="00A30882">
        <w:t>array</w:t>
      </w:r>
      <w:proofErr w:type="spellEnd"/>
      <w:r w:rsidRPr="00A30882">
        <w:t>(</w:t>
      </w:r>
    </w:p>
    <w:p w14:paraId="10E3C684" w14:textId="77777777" w:rsidR="00B84052" w:rsidRPr="00A30882" w:rsidRDefault="00B84052" w:rsidP="00B84052">
      <w:pPr>
        <w:pStyle w:val="Sourcewithforeground"/>
        <w:jc w:val="left"/>
      </w:pPr>
      <w:r w:rsidRPr="00A30882">
        <w:t>                            '</w:t>
      </w:r>
      <w:proofErr w:type="spellStart"/>
      <w:r w:rsidRPr="00A30882">
        <w:t>exceptions</w:t>
      </w:r>
      <w:proofErr w:type="spellEnd"/>
      <w:r w:rsidRPr="00A30882">
        <w:t>' =&gt; TRUE,</w:t>
      </w:r>
    </w:p>
    <w:p w14:paraId="0D436383" w14:textId="77777777" w:rsidR="00B84052" w:rsidRPr="00A30882" w:rsidRDefault="00B84052" w:rsidP="00B84052">
      <w:pPr>
        <w:pStyle w:val="Sourcewithforeground"/>
        <w:jc w:val="left"/>
      </w:pPr>
      <w:r w:rsidRPr="00A30882">
        <w:t>                            '</w:t>
      </w:r>
      <w:proofErr w:type="spellStart"/>
      <w:r w:rsidRPr="00A30882">
        <w:t>soap_version</w:t>
      </w:r>
      <w:proofErr w:type="spellEnd"/>
      <w:r w:rsidRPr="00A30882">
        <w:t>' =&gt; SOAP_1_2,</w:t>
      </w:r>
    </w:p>
    <w:p w14:paraId="6D4D5CD9" w14:textId="77777777" w:rsidR="00B84052" w:rsidRPr="00A30882" w:rsidRDefault="00B84052" w:rsidP="00B84052">
      <w:pPr>
        <w:pStyle w:val="Sourcewithforeground"/>
        <w:jc w:val="left"/>
      </w:pPr>
      <w:r w:rsidRPr="00A30882">
        <w:t>                            'location' =&gt; $DIT_WCF_service_addr.'/ws2007FederationNoSct',</w:t>
      </w:r>
    </w:p>
    <w:p w14:paraId="4BEFDCE1" w14:textId="77777777" w:rsidR="00B84052" w:rsidRPr="00A30882" w:rsidRDefault="00B84052" w:rsidP="00B84052">
      <w:pPr>
        <w:pStyle w:val="Sourcewithforeground"/>
        <w:jc w:val="left"/>
      </w:pPr>
      <w:r w:rsidRPr="00A30882">
        <w:t>                            '</w:t>
      </w:r>
      <w:proofErr w:type="spellStart"/>
      <w:r w:rsidRPr="00A30882">
        <w:t>trace</w:t>
      </w:r>
      <w:proofErr w:type="spellEnd"/>
      <w:r w:rsidRPr="00A30882">
        <w:t>' =&gt; 1));</w:t>
      </w:r>
    </w:p>
    <w:p w14:paraId="4BF97AE1" w14:textId="77777777" w:rsidR="00B84052" w:rsidRPr="00A30882" w:rsidRDefault="00B84052" w:rsidP="00B84052">
      <w:pPr>
        <w:pStyle w:val="Sourcewithforeground"/>
        <w:jc w:val="left"/>
      </w:pPr>
      <w:r w:rsidRPr="00A30882">
        <w:t>                            </w:t>
      </w:r>
    </w:p>
    <w:p w14:paraId="3CEBED18" w14:textId="77777777" w:rsidR="00B84052" w:rsidRPr="00A30882" w:rsidRDefault="00B84052" w:rsidP="00B84052">
      <w:pPr>
        <w:pStyle w:val="Sourcewithforeground"/>
        <w:jc w:val="left"/>
      </w:pPr>
      <w:r w:rsidRPr="00A30882">
        <w:t>$service2 = </w:t>
      </w:r>
      <w:proofErr w:type="spellStart"/>
      <w:r w:rsidRPr="00A30882">
        <w:t>new</w:t>
      </w:r>
      <w:proofErr w:type="spellEnd"/>
      <w:r w:rsidRPr="00A30882">
        <w:t> </w:t>
      </w:r>
      <w:proofErr w:type="spellStart"/>
      <w:r w:rsidRPr="00A30882">
        <w:t>mySOAP</w:t>
      </w:r>
      <w:proofErr w:type="spellEnd"/>
      <w:r w:rsidRPr="00A30882">
        <w:t>($DIT_WCF_service_</w:t>
      </w:r>
      <w:proofErr w:type="spellStart"/>
      <w:r w:rsidRPr="00A30882">
        <w:t>addr</w:t>
      </w:r>
      <w:proofErr w:type="spellEnd"/>
      <w:r w:rsidRPr="00A30882">
        <w:t>.'?</w:t>
      </w:r>
      <w:proofErr w:type="spellStart"/>
      <w:r w:rsidRPr="00A30882">
        <w:t>wsdl</w:t>
      </w:r>
      <w:proofErr w:type="spellEnd"/>
      <w:r w:rsidRPr="00A30882">
        <w:t>', </w:t>
      </w:r>
      <w:proofErr w:type="spellStart"/>
      <w:r w:rsidRPr="00A30882">
        <w:t>array</w:t>
      </w:r>
      <w:proofErr w:type="spellEnd"/>
      <w:r w:rsidRPr="00A30882">
        <w:t>(</w:t>
      </w:r>
    </w:p>
    <w:p w14:paraId="41F38603" w14:textId="77777777" w:rsidR="00B84052" w:rsidRPr="00A30882" w:rsidRDefault="00B84052" w:rsidP="00B84052">
      <w:pPr>
        <w:pStyle w:val="Sourcewithforeground"/>
        <w:jc w:val="left"/>
      </w:pPr>
      <w:r w:rsidRPr="00A30882">
        <w:t>                                '</w:t>
      </w:r>
      <w:proofErr w:type="spellStart"/>
      <w:r w:rsidRPr="00A30882">
        <w:t>exceptions</w:t>
      </w:r>
      <w:proofErr w:type="spellEnd"/>
      <w:r w:rsidRPr="00A30882">
        <w:t>' =&gt; TRUE,</w:t>
      </w:r>
    </w:p>
    <w:p w14:paraId="36690831" w14:textId="77777777" w:rsidR="00B84052" w:rsidRPr="00A30882" w:rsidRDefault="00B84052" w:rsidP="00B84052">
      <w:pPr>
        <w:pStyle w:val="Sourcewithforeground"/>
        <w:jc w:val="left"/>
      </w:pPr>
      <w:r w:rsidRPr="00A30882">
        <w:t>                                '</w:t>
      </w:r>
      <w:proofErr w:type="spellStart"/>
      <w:r w:rsidRPr="00A30882">
        <w:t>soap_version</w:t>
      </w:r>
      <w:proofErr w:type="spellEnd"/>
      <w:r w:rsidRPr="00A30882">
        <w:t>' =&gt; SOAP_1_2,</w:t>
      </w:r>
    </w:p>
    <w:p w14:paraId="766C173D" w14:textId="77777777" w:rsidR="00B84052" w:rsidRPr="00A30882" w:rsidRDefault="00B84052" w:rsidP="00B84052">
      <w:pPr>
        <w:pStyle w:val="Sourcewithforeground"/>
        <w:jc w:val="left"/>
      </w:pPr>
      <w:r w:rsidRPr="00A30882">
        <w:t>                                'location' =&gt; $DIT_WCF_service_addr.'/ws2007FederationNoSct',</w:t>
      </w:r>
    </w:p>
    <w:p w14:paraId="2BC47E64" w14:textId="77777777" w:rsidR="00B84052" w:rsidRPr="00A30882" w:rsidRDefault="00B84052" w:rsidP="00B84052">
      <w:pPr>
        <w:pStyle w:val="Sourcewithforeground"/>
        <w:jc w:val="left"/>
      </w:pPr>
      <w:r w:rsidRPr="00A30882">
        <w:t>                                '</w:t>
      </w:r>
      <w:proofErr w:type="spellStart"/>
      <w:r w:rsidRPr="00A30882">
        <w:t>trace</w:t>
      </w:r>
      <w:proofErr w:type="spellEnd"/>
      <w:r w:rsidRPr="00A30882">
        <w:t>' =&gt; 1));</w:t>
      </w:r>
    </w:p>
    <w:p w14:paraId="2C31864A" w14:textId="77777777" w:rsidR="00B84052" w:rsidRPr="00A30882" w:rsidRDefault="00B84052" w:rsidP="00B84052">
      <w:pPr>
        <w:pStyle w:val="Sourcewithforeground"/>
        <w:jc w:val="left"/>
      </w:pPr>
      <w:r w:rsidRPr="00A30882">
        <w:t>                                         </w:t>
      </w:r>
    </w:p>
    <w:p w14:paraId="02F9950F" w14:textId="77777777" w:rsidR="00B84052" w:rsidRPr="00A30882" w:rsidRDefault="00B84052" w:rsidP="00B84052">
      <w:pPr>
        <w:pStyle w:val="Sourcewithforeground"/>
        <w:jc w:val="left"/>
      </w:pPr>
      <w:r w:rsidRPr="00A30882">
        <w:t>$ms = </w:t>
      </w:r>
      <w:proofErr w:type="spellStart"/>
      <w:r w:rsidRPr="00A30882">
        <w:t>Milestone</w:t>
      </w:r>
      <w:proofErr w:type="spellEnd"/>
      <w:r w:rsidRPr="00A30882">
        <w:t>::</w:t>
      </w:r>
      <w:proofErr w:type="spellStart"/>
      <w:r w:rsidRPr="00A30882">
        <w:t>getInstance</w:t>
      </w:r>
      <w:proofErr w:type="spellEnd"/>
      <w:r w:rsidRPr="00A30882">
        <w:t>();</w:t>
      </w:r>
    </w:p>
    <w:p w14:paraId="3BD82190" w14:textId="77777777" w:rsidR="00B84052" w:rsidRPr="00A30882" w:rsidRDefault="00B84052" w:rsidP="00B84052">
      <w:pPr>
        <w:pStyle w:val="Sourcewithforeground"/>
        <w:jc w:val="left"/>
      </w:pPr>
      <w:r w:rsidRPr="00A30882">
        <w:t>                                        </w:t>
      </w:r>
    </w:p>
    <w:p w14:paraId="6D8C653B" w14:textId="77777777" w:rsidR="00B84052" w:rsidRPr="00A30882" w:rsidRDefault="00B84052" w:rsidP="00B84052">
      <w:pPr>
        <w:pStyle w:val="Sourcewithforeground"/>
        <w:jc w:val="left"/>
      </w:pPr>
      <w:proofErr w:type="spellStart"/>
      <w:r w:rsidRPr="00A30882">
        <w:t>try</w:t>
      </w:r>
      <w:proofErr w:type="spellEnd"/>
      <w:r w:rsidRPr="00A30882">
        <w:t> {                                         </w:t>
      </w:r>
    </w:p>
    <w:p w14:paraId="3E148A0F" w14:textId="77777777" w:rsidR="00B84052" w:rsidRPr="00A30882" w:rsidRDefault="00B84052" w:rsidP="00B84052">
      <w:pPr>
        <w:pStyle w:val="Sourcewithforeground"/>
        <w:jc w:val="left"/>
      </w:pPr>
      <w:proofErr w:type="spellStart"/>
      <w:r w:rsidRPr="00A30882">
        <w:t>try</w:t>
      </w:r>
      <w:proofErr w:type="spellEnd"/>
      <w:r w:rsidRPr="00A30882">
        <w:t> {</w:t>
      </w:r>
    </w:p>
    <w:p w14:paraId="35014495" w14:textId="77777777" w:rsidR="00B84052" w:rsidRPr="00A30882" w:rsidRDefault="00B84052" w:rsidP="00B84052">
      <w:pPr>
        <w:pStyle w:val="Sourcewithforeground"/>
        <w:jc w:val="left"/>
      </w:pPr>
      <w:r w:rsidRPr="00A30882">
        <w:t>    $claims[] = array('uri' =&gt; "http://www.oasis-open.org/RSA2004/attributes/AUTHORITY");</w:t>
      </w:r>
    </w:p>
    <w:p w14:paraId="0CB0C786" w14:textId="77777777" w:rsidR="00B84052" w:rsidRPr="00A30882" w:rsidRDefault="00B84052" w:rsidP="00B84052">
      <w:pPr>
        <w:pStyle w:val="Sourcewithforeground"/>
        <w:jc w:val="left"/>
      </w:pPr>
      <w:r w:rsidRPr="00A30882">
        <w:t>    $claims[] = array('uri' =&gt; "http://docs.oasis-open.org/wsfed/authorization/200706/claims/action");</w:t>
      </w:r>
    </w:p>
    <w:p w14:paraId="74E3066A" w14:textId="77777777" w:rsidR="00B84052" w:rsidRPr="00A30882" w:rsidRDefault="00B84052" w:rsidP="00B84052">
      <w:pPr>
        <w:pStyle w:val="Sourcewithforeground"/>
        <w:jc w:val="left"/>
      </w:pPr>
      <w:r w:rsidRPr="00A30882">
        <w:lastRenderedPageBreak/>
        <w:t>    $claims[] = array('uri' =&gt; "http://schemas.xmlsoap.org/ws/2005/05/identity/claims/privatepersonalidentifier");</w:t>
      </w:r>
    </w:p>
    <w:p w14:paraId="447A0D30" w14:textId="77777777" w:rsidR="00B84052" w:rsidRPr="00A30882" w:rsidRDefault="00B84052" w:rsidP="00B84052">
      <w:pPr>
        <w:pStyle w:val="Sourcewithforeground"/>
        <w:jc w:val="left"/>
      </w:pPr>
      <w:r w:rsidRPr="00A30882">
        <w:t>    $claims[] = array('uri' =&gt; "http://schemas.xmlsoap.org/ws/2005/05/identity/claims/sid");</w:t>
      </w:r>
    </w:p>
    <w:p w14:paraId="1958CDDF" w14:textId="77777777" w:rsidR="00B84052" w:rsidRPr="00A30882" w:rsidRDefault="00B84052" w:rsidP="00B84052">
      <w:pPr>
        <w:pStyle w:val="Sourcewithforeground"/>
        <w:jc w:val="left"/>
      </w:pPr>
      <w:r w:rsidRPr="00A30882">
        <w:t>    $claims[] = array('uri' =&gt; "http://ivis.eps.gov.lv/schema/identity/claims/employeegroup");</w:t>
      </w:r>
    </w:p>
    <w:p w14:paraId="7EDE98E8" w14:textId="77777777" w:rsidR="00B84052" w:rsidRPr="00A30882" w:rsidRDefault="00B84052" w:rsidP="00B84052">
      <w:pPr>
        <w:pStyle w:val="Sourcewithforeground"/>
        <w:jc w:val="left"/>
      </w:pPr>
      <w:r w:rsidRPr="00A30882">
        <w:t>    $claims[] = array('uri' =&gt; "http://schemas.xmlsoap.org/ws/2005/05/identity/claims/surname");</w:t>
      </w:r>
    </w:p>
    <w:p w14:paraId="3C9D05A0" w14:textId="77777777" w:rsidR="00B84052" w:rsidRPr="00A30882" w:rsidRDefault="00B84052" w:rsidP="00B84052">
      <w:pPr>
        <w:pStyle w:val="Sourcewithforeground"/>
        <w:jc w:val="left"/>
      </w:pPr>
      <w:r w:rsidRPr="00A30882">
        <w:t>    $claims[] = array('uri' =&gt; "http://schemas.xmlsoap.org/ws/2005/05/identity/claims/givenname");</w:t>
      </w:r>
    </w:p>
    <w:p w14:paraId="6EEDA303" w14:textId="77777777" w:rsidR="00B84052" w:rsidRPr="00A30882" w:rsidRDefault="00B84052" w:rsidP="00B84052">
      <w:pPr>
        <w:pStyle w:val="Sourcewithforeground"/>
        <w:jc w:val="left"/>
      </w:pPr>
      <w:r w:rsidRPr="00A30882">
        <w:t>    $claims[] = array('uri' =&gt; "http://schemas.xmlsoap.org/ws/2005/05/identity/claims/name");</w:t>
      </w:r>
    </w:p>
    <w:p w14:paraId="2D93ACC4" w14:textId="77777777" w:rsidR="00B84052" w:rsidRPr="00A30882" w:rsidRDefault="00B84052" w:rsidP="00B84052">
      <w:pPr>
        <w:pStyle w:val="Sourcewithforeground"/>
        <w:jc w:val="left"/>
      </w:pPr>
      <w:r w:rsidRPr="00A30882">
        <w:t>    $</w:t>
      </w:r>
      <w:proofErr w:type="spellStart"/>
      <w:r w:rsidRPr="00A30882">
        <w:t>claims</w:t>
      </w:r>
      <w:proofErr w:type="spellEnd"/>
      <w:r w:rsidRPr="00A30882">
        <w:t>[] = </w:t>
      </w:r>
      <w:proofErr w:type="spellStart"/>
      <w:r w:rsidRPr="00A30882">
        <w:t>array</w:t>
      </w:r>
      <w:proofErr w:type="spellEnd"/>
      <w:r w:rsidRPr="00A30882">
        <w:t>('</w:t>
      </w:r>
      <w:proofErr w:type="spellStart"/>
      <w:r w:rsidRPr="00A30882">
        <w:t>uri</w:t>
      </w:r>
      <w:proofErr w:type="spellEnd"/>
      <w:r w:rsidRPr="00A30882">
        <w:t>' =&gt; "urn:ivis:100001:name.id-viss");</w:t>
      </w:r>
    </w:p>
    <w:p w14:paraId="1557ACA7" w14:textId="77777777" w:rsidR="00B84052" w:rsidRPr="00A30882" w:rsidRDefault="00B84052" w:rsidP="00B84052">
      <w:pPr>
        <w:pStyle w:val="Sourcewithforeground"/>
        <w:jc w:val="left"/>
      </w:pPr>
      <w:r w:rsidRPr="00A30882">
        <w:t>    </w:t>
      </w:r>
    </w:p>
    <w:p w14:paraId="5F874727" w14:textId="77777777" w:rsidR="00B84052" w:rsidRPr="00A30882" w:rsidRDefault="00B84052" w:rsidP="00B84052">
      <w:pPr>
        <w:pStyle w:val="Sourcewithforeground"/>
        <w:jc w:val="left"/>
      </w:pPr>
      <w:r w:rsidRPr="00A30882">
        <w:t>    $</w:t>
      </w:r>
      <w:proofErr w:type="spellStart"/>
      <w:r w:rsidRPr="00A30882">
        <w:t>cert</w:t>
      </w:r>
      <w:proofErr w:type="spellEnd"/>
      <w:r w:rsidRPr="00A30882">
        <w:t> = </w:t>
      </w:r>
      <w:proofErr w:type="spellStart"/>
      <w:r w:rsidRPr="00A30882">
        <w:t>file_get_contents</w:t>
      </w:r>
      <w:proofErr w:type="spellEnd"/>
      <w:r w:rsidRPr="00A30882">
        <w:t>('</w:t>
      </w:r>
      <w:proofErr w:type="spellStart"/>
      <w:r w:rsidRPr="00A30882">
        <w:t>cert</w:t>
      </w:r>
      <w:proofErr w:type="spellEnd"/>
      <w:r w:rsidRPr="00A30882">
        <w:t>/</w:t>
      </w:r>
      <w:proofErr w:type="spellStart"/>
      <w:r w:rsidRPr="00A30882">
        <w:t>public.pem</w:t>
      </w:r>
      <w:proofErr w:type="spellEnd"/>
      <w:r w:rsidRPr="00A30882">
        <w:t>');</w:t>
      </w:r>
    </w:p>
    <w:p w14:paraId="63C17DC1" w14:textId="77777777" w:rsidR="00B84052" w:rsidRPr="00A30882" w:rsidRDefault="00B84052" w:rsidP="00B84052">
      <w:pPr>
        <w:pStyle w:val="Sourcewithforeground"/>
        <w:jc w:val="left"/>
      </w:pPr>
      <w:r w:rsidRPr="00A30882">
        <w:t>    $</w:t>
      </w:r>
      <w:proofErr w:type="spellStart"/>
      <w:r w:rsidRPr="00A30882">
        <w:t>private_key</w:t>
      </w:r>
      <w:proofErr w:type="spellEnd"/>
      <w:r w:rsidRPr="00A30882">
        <w:t> = </w:t>
      </w:r>
      <w:proofErr w:type="spellStart"/>
      <w:r w:rsidRPr="00A30882">
        <w:t>file_get_contents</w:t>
      </w:r>
      <w:proofErr w:type="spellEnd"/>
      <w:r w:rsidRPr="00A30882">
        <w:t>('</w:t>
      </w:r>
      <w:proofErr w:type="spellStart"/>
      <w:r w:rsidRPr="00A30882">
        <w:t>cert</w:t>
      </w:r>
      <w:proofErr w:type="spellEnd"/>
      <w:r w:rsidRPr="00A30882">
        <w:t>/</w:t>
      </w:r>
      <w:proofErr w:type="spellStart"/>
      <w:r w:rsidRPr="00A30882">
        <w:t>not_enc.pem</w:t>
      </w:r>
      <w:proofErr w:type="spellEnd"/>
      <w:r w:rsidRPr="00A30882">
        <w:t>');</w:t>
      </w:r>
    </w:p>
    <w:p w14:paraId="1102461C" w14:textId="77777777" w:rsidR="00B84052" w:rsidRPr="00A30882" w:rsidRDefault="00B84052" w:rsidP="00B84052">
      <w:pPr>
        <w:pStyle w:val="Sourcewithforeground"/>
        <w:jc w:val="left"/>
      </w:pPr>
      <w:r w:rsidRPr="00A30882">
        <w:t>    </w:t>
      </w:r>
    </w:p>
    <w:p w14:paraId="1F48505A" w14:textId="77777777" w:rsidR="00B84052" w:rsidRPr="00A30882" w:rsidRDefault="00B84052" w:rsidP="00B84052">
      <w:pPr>
        <w:pStyle w:val="Sourcewithforeground"/>
        <w:jc w:val="left"/>
      </w:pPr>
      <w:r w:rsidRPr="00A30882">
        <w:t>    $tokens = $sts-&gt;issueTokenCert($cert, $private_key, $apply_to, $claims);</w:t>
      </w:r>
    </w:p>
    <w:p w14:paraId="343F5EAB" w14:textId="77777777" w:rsidR="00B84052" w:rsidRPr="00A30882" w:rsidRDefault="00B84052" w:rsidP="00B84052">
      <w:pPr>
        <w:pStyle w:val="Sourcewithforeground"/>
        <w:jc w:val="left"/>
      </w:pPr>
      <w:r w:rsidRPr="00A30882">
        <w:t>          </w:t>
      </w:r>
    </w:p>
    <w:p w14:paraId="7E1F9504" w14:textId="77777777" w:rsidR="00B84052" w:rsidRPr="00A30882" w:rsidRDefault="00B84052" w:rsidP="00B84052">
      <w:pPr>
        <w:pStyle w:val="Sourcewithforeground"/>
        <w:jc w:val="left"/>
      </w:pPr>
      <w:r w:rsidRPr="00A30882">
        <w:t>    $ms-&gt;</w:t>
      </w:r>
      <w:proofErr w:type="spellStart"/>
      <w:r w:rsidRPr="00A30882">
        <w:t>addSTSCallmilestone</w:t>
      </w:r>
      <w:proofErr w:type="spellEnd"/>
      <w:r w:rsidRPr="00A30882">
        <w:t>($</w:t>
      </w:r>
      <w:proofErr w:type="spellStart"/>
      <w:r w:rsidRPr="00A30882">
        <w:t>sts</w:t>
      </w:r>
      <w:proofErr w:type="spellEnd"/>
      <w:r w:rsidRPr="00A30882">
        <w:t>, $</w:t>
      </w:r>
      <w:proofErr w:type="spellStart"/>
      <w:r w:rsidRPr="00A30882">
        <w:t>sts_address</w:t>
      </w:r>
      <w:proofErr w:type="spellEnd"/>
      <w:r w:rsidRPr="00A30882">
        <w:t>);</w:t>
      </w:r>
    </w:p>
    <w:p w14:paraId="1CA4C4EC" w14:textId="77777777" w:rsidR="00B84052" w:rsidRPr="00A30882" w:rsidRDefault="00B84052" w:rsidP="00B84052">
      <w:pPr>
        <w:pStyle w:val="Sourcewithforeground"/>
        <w:jc w:val="left"/>
      </w:pPr>
      <w:r w:rsidRPr="00A30882">
        <w:t>        </w:t>
      </w:r>
    </w:p>
    <w:p w14:paraId="78235EFB" w14:textId="77777777" w:rsidR="00B84052" w:rsidRPr="00A30882" w:rsidRDefault="00B84052" w:rsidP="00B84052">
      <w:pPr>
        <w:pStyle w:val="Sourcewithforeground"/>
        <w:jc w:val="left"/>
      </w:pPr>
      <w:r w:rsidRPr="00A30882">
        <w:t>    // set Token for service call - we use only first token from collection if many returned</w:t>
      </w:r>
    </w:p>
    <w:p w14:paraId="7FFFCDCC" w14:textId="77777777" w:rsidR="00B84052" w:rsidRPr="00A30882" w:rsidRDefault="00B84052" w:rsidP="00B84052">
      <w:pPr>
        <w:pStyle w:val="Sourcewithforeground"/>
        <w:jc w:val="left"/>
      </w:pPr>
      <w:r w:rsidRPr="00A30882">
        <w:t>    $</w:t>
      </w:r>
      <w:proofErr w:type="spellStart"/>
      <w:r w:rsidRPr="00A30882">
        <w:t>service</w:t>
      </w:r>
      <w:proofErr w:type="spellEnd"/>
      <w:r w:rsidRPr="00A30882">
        <w:t>-&gt;</w:t>
      </w:r>
      <w:proofErr w:type="spellStart"/>
      <w:r w:rsidRPr="00A30882">
        <w:t>customtoken</w:t>
      </w:r>
      <w:proofErr w:type="spellEnd"/>
      <w:r w:rsidRPr="00A30882">
        <w:t> = $</w:t>
      </w:r>
      <w:proofErr w:type="spellStart"/>
      <w:r w:rsidRPr="00A30882">
        <w:t>tokens</w:t>
      </w:r>
      <w:proofErr w:type="spellEnd"/>
      <w:r w:rsidRPr="00A30882">
        <w:t>[0];</w:t>
      </w:r>
    </w:p>
    <w:p w14:paraId="13870CD0" w14:textId="77777777" w:rsidR="00B84052" w:rsidRPr="00A30882" w:rsidRDefault="00B84052" w:rsidP="00B84052">
      <w:pPr>
        <w:pStyle w:val="Sourcewithforeground"/>
        <w:jc w:val="left"/>
      </w:pPr>
      <w:r w:rsidRPr="00A30882">
        <w:t>    </w:t>
      </w:r>
    </w:p>
    <w:p w14:paraId="3F034B39" w14:textId="77777777" w:rsidR="00B84052" w:rsidRPr="00A30882" w:rsidRDefault="00B84052" w:rsidP="00B84052">
      <w:pPr>
        <w:pStyle w:val="Sourcewithforeground"/>
        <w:jc w:val="left"/>
      </w:pPr>
      <w:r w:rsidRPr="00A30882">
        <w:t>    $</w:t>
      </w:r>
      <w:proofErr w:type="spellStart"/>
      <w:r w:rsidRPr="00A30882">
        <w:t>channel_name</w:t>
      </w:r>
      <w:proofErr w:type="spellEnd"/>
      <w:r w:rsidRPr="00A30882">
        <w:t> = '</w:t>
      </w:r>
      <w:proofErr w:type="spellStart"/>
      <w:r w:rsidRPr="00A30882">
        <w:t>SampleChannel</w:t>
      </w:r>
      <w:proofErr w:type="spellEnd"/>
      <w:r w:rsidRPr="00A30882">
        <w:t>';</w:t>
      </w:r>
    </w:p>
    <w:p w14:paraId="7C69A45E" w14:textId="77777777" w:rsidR="00B84052" w:rsidRPr="00A30882" w:rsidRDefault="00B84052" w:rsidP="00B84052">
      <w:pPr>
        <w:pStyle w:val="Sourcewithforeground"/>
        <w:jc w:val="left"/>
      </w:pPr>
      <w:r w:rsidRPr="00A30882">
        <w:t>    $channel_urn = 'URN:IVIS:100001:CHA-'.$channel_name.'-TYPE-DIK';</w:t>
      </w:r>
    </w:p>
    <w:p w14:paraId="7BD3A21B" w14:textId="77777777" w:rsidR="00B84052" w:rsidRPr="00A30882" w:rsidRDefault="00B84052" w:rsidP="00B84052">
      <w:pPr>
        <w:pStyle w:val="Sourcewithforeground"/>
        <w:jc w:val="left"/>
      </w:pPr>
      <w:r w:rsidRPr="00A30882">
        <w:t>    $</w:t>
      </w:r>
      <w:proofErr w:type="spellStart"/>
      <w:r w:rsidRPr="00A30882">
        <w:t>minor_v</w:t>
      </w:r>
      <w:proofErr w:type="spellEnd"/>
      <w:r w:rsidRPr="00A30882">
        <w:t> = 0; //</w:t>
      </w:r>
      <w:proofErr w:type="spellStart"/>
      <w:r w:rsidRPr="00A30882">
        <w:t>version</w:t>
      </w:r>
      <w:proofErr w:type="spellEnd"/>
      <w:r w:rsidRPr="00A30882">
        <w:t> minor </w:t>
      </w:r>
      <w:proofErr w:type="spellStart"/>
      <w:r w:rsidRPr="00A30882">
        <w:t>value</w:t>
      </w:r>
      <w:proofErr w:type="spellEnd"/>
    </w:p>
    <w:p w14:paraId="00FEDEAC" w14:textId="77777777" w:rsidR="00B84052" w:rsidRPr="00A30882" w:rsidRDefault="00B84052" w:rsidP="00B84052">
      <w:pPr>
        <w:pStyle w:val="Sourcewithforeground"/>
        <w:jc w:val="left"/>
      </w:pPr>
      <w:r w:rsidRPr="00A30882">
        <w:t>    $</w:t>
      </w:r>
      <w:proofErr w:type="spellStart"/>
      <w:r w:rsidRPr="00A30882">
        <w:t>major_v</w:t>
      </w:r>
      <w:proofErr w:type="spellEnd"/>
      <w:r w:rsidRPr="00A30882">
        <w:t> = 1; //</w:t>
      </w:r>
      <w:proofErr w:type="spellStart"/>
      <w:r w:rsidRPr="00A30882">
        <w:t>version</w:t>
      </w:r>
      <w:proofErr w:type="spellEnd"/>
      <w:r w:rsidRPr="00A30882">
        <w:t> major </w:t>
      </w:r>
      <w:proofErr w:type="spellStart"/>
      <w:r w:rsidRPr="00A30882">
        <w:t>value</w:t>
      </w:r>
      <w:proofErr w:type="spellEnd"/>
    </w:p>
    <w:p w14:paraId="4CB11F83" w14:textId="77777777" w:rsidR="00B84052" w:rsidRPr="00A30882" w:rsidRDefault="00B84052" w:rsidP="00B84052">
      <w:pPr>
        <w:pStyle w:val="Sourcewithforeground"/>
        <w:jc w:val="left"/>
      </w:pPr>
      <w:r w:rsidRPr="00A30882">
        <w:t>    $channel_version_URN = 'URN:IVIS:100001:CHA-'  .$channel_name. '-v' . $major_v . "-" . $minor_v . '-TYPE-DIK';</w:t>
      </w:r>
    </w:p>
    <w:p w14:paraId="4212B2D1" w14:textId="77777777" w:rsidR="00B84052" w:rsidRPr="00A30882" w:rsidRDefault="00B84052" w:rsidP="00B84052">
      <w:pPr>
        <w:pStyle w:val="Sourcewithforeground"/>
        <w:jc w:val="left"/>
      </w:pPr>
      <w:r w:rsidRPr="00A30882">
        <w:t>    </w:t>
      </w:r>
    </w:p>
    <w:p w14:paraId="6262D324" w14:textId="77777777" w:rsidR="00B84052" w:rsidRPr="00A30882" w:rsidRDefault="00B84052" w:rsidP="00B84052">
      <w:pPr>
        <w:pStyle w:val="Sourcewithforeground"/>
        <w:jc w:val="left"/>
      </w:pPr>
      <w:r w:rsidRPr="00A30882">
        <w:t>    </w:t>
      </w:r>
    </w:p>
    <w:p w14:paraId="044AF668" w14:textId="77777777" w:rsidR="00B84052" w:rsidRPr="00A30882" w:rsidRDefault="00B84052" w:rsidP="00B84052">
      <w:pPr>
        <w:pStyle w:val="Sourcewithforeground"/>
        <w:jc w:val="left"/>
      </w:pPr>
      <w:r w:rsidRPr="00A30882">
        <w:t>    $dom = </w:t>
      </w:r>
      <w:proofErr w:type="spellStart"/>
      <w:r w:rsidRPr="00A30882">
        <w:t>new</w:t>
      </w:r>
      <w:proofErr w:type="spellEnd"/>
      <w:r w:rsidRPr="00A30882">
        <w:t> </w:t>
      </w:r>
      <w:proofErr w:type="spellStart"/>
      <w:r w:rsidRPr="00A30882">
        <w:t>DOMDocument</w:t>
      </w:r>
      <w:proofErr w:type="spellEnd"/>
      <w:r w:rsidRPr="00A30882">
        <w:t>('1.0', 'UTF-8');</w:t>
      </w:r>
    </w:p>
    <w:p w14:paraId="4ADB9D97" w14:textId="77777777" w:rsidR="00B84052" w:rsidRPr="00A30882" w:rsidRDefault="00B84052" w:rsidP="00B84052">
      <w:pPr>
        <w:pStyle w:val="Sourcewithforeground"/>
        <w:jc w:val="left"/>
      </w:pPr>
      <w:r w:rsidRPr="00A30882">
        <w:t>    $dom-&gt;</w:t>
      </w:r>
      <w:proofErr w:type="spellStart"/>
      <w:r w:rsidRPr="00A30882">
        <w:t>loadXML</w:t>
      </w:r>
      <w:proofErr w:type="spellEnd"/>
      <w:r w:rsidRPr="00A30882">
        <w:t>(</w:t>
      </w:r>
      <w:proofErr w:type="spellStart"/>
      <w:r w:rsidRPr="00A30882">
        <w:t>file_get_contents</w:t>
      </w:r>
      <w:proofErr w:type="spellEnd"/>
      <w:r w:rsidRPr="00A30882">
        <w:t>('</w:t>
      </w:r>
      <w:proofErr w:type="spellStart"/>
      <w:r w:rsidRPr="00A30882">
        <w:t>xml</w:t>
      </w:r>
      <w:proofErr w:type="spellEnd"/>
      <w:r w:rsidRPr="00A30882">
        <w:t>/data.xml')); </w:t>
      </w:r>
    </w:p>
    <w:p w14:paraId="66399154" w14:textId="77777777" w:rsidR="00B84052" w:rsidRPr="00A30882" w:rsidRDefault="00B84052" w:rsidP="00B84052">
      <w:pPr>
        <w:pStyle w:val="Sourcewithforeground"/>
        <w:jc w:val="left"/>
      </w:pPr>
    </w:p>
    <w:p w14:paraId="49893DCC" w14:textId="77777777" w:rsidR="00B84052" w:rsidRPr="00A30882" w:rsidRDefault="00B84052" w:rsidP="00B84052">
      <w:pPr>
        <w:pStyle w:val="Sourcewithforeground"/>
        <w:jc w:val="left"/>
      </w:pPr>
      <w:r w:rsidRPr="00A30882">
        <w:t>    $</w:t>
      </w:r>
      <w:proofErr w:type="spellStart"/>
      <w:r w:rsidRPr="00A30882">
        <w:t>req</w:t>
      </w:r>
      <w:proofErr w:type="spellEnd"/>
      <w:r w:rsidRPr="00A30882">
        <w:t> =  </w:t>
      </w:r>
      <w:proofErr w:type="spellStart"/>
      <w:r w:rsidRPr="00A30882">
        <w:t>array</w:t>
      </w:r>
      <w:proofErr w:type="spellEnd"/>
      <w:r w:rsidRPr="00A30882">
        <w:t>( </w:t>
      </w:r>
    </w:p>
    <w:p w14:paraId="3114A5BC" w14:textId="77777777" w:rsidR="00B84052" w:rsidRPr="00A30882" w:rsidRDefault="00B84052" w:rsidP="00B84052">
      <w:pPr>
        <w:pStyle w:val="Sourcewithforeground"/>
        <w:jc w:val="left"/>
      </w:pPr>
      <w:r w:rsidRPr="00A30882">
        <w:t>        'MessageSave2' =&gt; </w:t>
      </w:r>
      <w:proofErr w:type="spellStart"/>
      <w:r w:rsidRPr="00A30882">
        <w:t>array</w:t>
      </w:r>
      <w:proofErr w:type="spellEnd"/>
      <w:r w:rsidRPr="00A30882">
        <w:t>(</w:t>
      </w:r>
    </w:p>
    <w:p w14:paraId="0026E2FC" w14:textId="77777777" w:rsidR="00B84052" w:rsidRPr="00A30882" w:rsidRDefault="00B84052" w:rsidP="00B84052">
      <w:pPr>
        <w:pStyle w:val="Sourcewithforeground"/>
        <w:jc w:val="left"/>
      </w:pPr>
      <w:r w:rsidRPr="00A30882">
        <w:t>            '</w:t>
      </w:r>
      <w:proofErr w:type="spellStart"/>
      <w:r w:rsidRPr="00A30882">
        <w:t>ReceiverFilter</w:t>
      </w:r>
      <w:proofErr w:type="spellEnd"/>
      <w:r w:rsidRPr="00A30882">
        <w:t>' =&gt; </w:t>
      </w:r>
      <w:proofErr w:type="spellStart"/>
      <w:r w:rsidRPr="00A30882">
        <w:t>array</w:t>
      </w:r>
      <w:proofErr w:type="spellEnd"/>
      <w:r w:rsidRPr="00A30882">
        <w:t>(</w:t>
      </w:r>
    </w:p>
    <w:p w14:paraId="6EDE8E2C" w14:textId="77777777" w:rsidR="00B84052" w:rsidRPr="00A30882" w:rsidRDefault="00B84052" w:rsidP="00B84052">
      <w:pPr>
        <w:pStyle w:val="Sourcewithforeground"/>
        <w:jc w:val="left"/>
      </w:pPr>
      <w:r w:rsidRPr="00A30882">
        <w:t>                '</w:t>
      </w:r>
      <w:proofErr w:type="spellStart"/>
      <w:r w:rsidRPr="00A30882">
        <w:t>Authority</w:t>
      </w:r>
      <w:proofErr w:type="spellEnd"/>
      <w:r w:rsidRPr="00A30882">
        <w:t>' =&gt; </w:t>
      </w:r>
      <w:proofErr w:type="spellStart"/>
      <w:r w:rsidRPr="00A30882">
        <w:t>array</w:t>
      </w:r>
      <w:proofErr w:type="spellEnd"/>
      <w:r w:rsidRPr="00A30882">
        <w:t>('100001')</w:t>
      </w:r>
    </w:p>
    <w:p w14:paraId="6B0129C4" w14:textId="77777777" w:rsidR="00B84052" w:rsidRPr="00A30882" w:rsidRDefault="00B84052" w:rsidP="00B84052">
      <w:pPr>
        <w:pStyle w:val="Sourcewithforeground"/>
        <w:jc w:val="left"/>
      </w:pPr>
      <w:r w:rsidRPr="00A30882">
        <w:t>            ),</w:t>
      </w:r>
    </w:p>
    <w:p w14:paraId="26AC2F21" w14:textId="77777777" w:rsidR="00B84052" w:rsidRPr="00A30882" w:rsidRDefault="00B84052" w:rsidP="00B84052">
      <w:pPr>
        <w:pStyle w:val="Sourcewithforeground"/>
        <w:jc w:val="left"/>
      </w:pPr>
      <w:r w:rsidRPr="00A30882">
        <w:t>            'ChannelVersionURN' =&gt; $channel_version_URN,            </w:t>
      </w:r>
    </w:p>
    <w:p w14:paraId="3698C042" w14:textId="77777777" w:rsidR="00B84052" w:rsidRPr="00A30882" w:rsidRDefault="00B84052" w:rsidP="00B84052">
      <w:pPr>
        <w:pStyle w:val="Sourcewithforeground"/>
        <w:jc w:val="left"/>
      </w:pPr>
      <w:r w:rsidRPr="00A30882">
        <w:t>            '</w:t>
      </w:r>
      <w:proofErr w:type="spellStart"/>
      <w:r w:rsidRPr="00A30882">
        <w:t>BussinesMessage</w:t>
      </w:r>
      <w:proofErr w:type="spellEnd"/>
      <w:r w:rsidRPr="00A30882">
        <w:t>' =&gt; </w:t>
      </w:r>
      <w:proofErr w:type="spellStart"/>
      <w:r w:rsidRPr="00A30882">
        <w:t>array</w:t>
      </w:r>
      <w:proofErr w:type="spellEnd"/>
      <w:r w:rsidRPr="00A30882">
        <w:t>(</w:t>
      </w:r>
    </w:p>
    <w:p w14:paraId="1D147174" w14:textId="77777777" w:rsidR="00B84052" w:rsidRPr="00A30882" w:rsidRDefault="00B84052" w:rsidP="00B84052">
      <w:pPr>
        <w:pStyle w:val="Sourcewithforeground"/>
        <w:jc w:val="left"/>
      </w:pPr>
      <w:r w:rsidRPr="00A30882">
        <w:t>                '</w:t>
      </w:r>
      <w:proofErr w:type="spellStart"/>
      <w:r w:rsidRPr="00A30882">
        <w:t>any</w:t>
      </w:r>
      <w:proofErr w:type="spellEnd"/>
      <w:r w:rsidRPr="00A30882">
        <w:t>' =&gt; </w:t>
      </w:r>
      <w:proofErr w:type="spellStart"/>
      <w:r w:rsidRPr="00A30882">
        <w:t>array</w:t>
      </w:r>
      <w:proofErr w:type="spellEnd"/>
      <w:r w:rsidRPr="00A30882">
        <w:t>(</w:t>
      </w:r>
    </w:p>
    <w:p w14:paraId="345141F0" w14:textId="77777777" w:rsidR="00B84052" w:rsidRPr="00A30882" w:rsidRDefault="00B84052" w:rsidP="00B84052">
      <w:pPr>
        <w:pStyle w:val="Sourcewithforeground"/>
        <w:jc w:val="left"/>
      </w:pPr>
      <w:r w:rsidRPr="00A30882">
        <w:t>                    $dom-&gt;</w:t>
      </w:r>
      <w:proofErr w:type="spellStart"/>
      <w:r w:rsidRPr="00A30882">
        <w:t>saveXML</w:t>
      </w:r>
      <w:proofErr w:type="spellEnd"/>
      <w:r w:rsidRPr="00A30882">
        <w:t>($dom-&gt;</w:t>
      </w:r>
      <w:proofErr w:type="spellStart"/>
      <w:r w:rsidRPr="00A30882">
        <w:t>documentElement</w:t>
      </w:r>
      <w:proofErr w:type="spellEnd"/>
      <w:r w:rsidRPr="00A30882">
        <w:t>)</w:t>
      </w:r>
    </w:p>
    <w:p w14:paraId="2C5B6303" w14:textId="77777777" w:rsidR="00B84052" w:rsidRPr="00A30882" w:rsidRDefault="00B84052" w:rsidP="00B84052">
      <w:pPr>
        <w:pStyle w:val="Sourcewithforeground"/>
        <w:jc w:val="left"/>
      </w:pPr>
      <w:r w:rsidRPr="00A30882">
        <w:lastRenderedPageBreak/>
        <w:t>                )</w:t>
      </w:r>
    </w:p>
    <w:p w14:paraId="48F2473A" w14:textId="77777777" w:rsidR="00B84052" w:rsidRPr="00A30882" w:rsidRDefault="00B84052" w:rsidP="00B84052">
      <w:pPr>
        <w:pStyle w:val="Sourcewithforeground"/>
        <w:jc w:val="left"/>
      </w:pPr>
      <w:r w:rsidRPr="00A30882">
        <w:t>            )</w:t>
      </w:r>
    </w:p>
    <w:p w14:paraId="11A34D72" w14:textId="77777777" w:rsidR="00B84052" w:rsidRPr="00A30882" w:rsidRDefault="00B84052" w:rsidP="00B84052">
      <w:pPr>
        <w:pStyle w:val="Sourcewithforeground"/>
        <w:jc w:val="left"/>
      </w:pPr>
      <w:r w:rsidRPr="00A30882">
        <w:t>        )</w:t>
      </w:r>
    </w:p>
    <w:p w14:paraId="40DECBEE" w14:textId="77777777" w:rsidR="00B84052" w:rsidRPr="00A30882" w:rsidRDefault="00B84052" w:rsidP="00B84052">
      <w:pPr>
        <w:pStyle w:val="Sourcewithforeground"/>
        <w:jc w:val="left"/>
      </w:pPr>
      <w:r w:rsidRPr="00A30882">
        <w:t>    );</w:t>
      </w:r>
    </w:p>
    <w:p w14:paraId="3E42482C" w14:textId="77777777" w:rsidR="00B84052" w:rsidRPr="00A30882" w:rsidRDefault="00B84052" w:rsidP="00B84052">
      <w:pPr>
        <w:pStyle w:val="Sourcewithforeground"/>
        <w:jc w:val="left"/>
      </w:pPr>
    </w:p>
    <w:p w14:paraId="0FD78A3E" w14:textId="77777777" w:rsidR="00B84052" w:rsidRPr="00A30882" w:rsidRDefault="00B84052" w:rsidP="00B84052">
      <w:pPr>
        <w:pStyle w:val="Sourcewithforeground"/>
        <w:jc w:val="left"/>
      </w:pPr>
      <w:r w:rsidRPr="00A30882">
        <w:t>    $</w:t>
      </w:r>
      <w:proofErr w:type="spellStart"/>
      <w:r w:rsidRPr="00A30882">
        <w:t>method_name</w:t>
      </w:r>
      <w:proofErr w:type="spellEnd"/>
      <w:r w:rsidRPr="00A30882">
        <w:t> = 'SendMessage2';</w:t>
      </w:r>
    </w:p>
    <w:p w14:paraId="5ADF2039" w14:textId="77777777" w:rsidR="00B84052" w:rsidRPr="00A30882" w:rsidRDefault="00B84052" w:rsidP="00B84052">
      <w:pPr>
        <w:pStyle w:val="Sourcewithforeground"/>
        <w:jc w:val="left"/>
      </w:pPr>
      <w:r w:rsidRPr="00A30882">
        <w:t>    $result2 = $</w:t>
      </w:r>
      <w:proofErr w:type="spellStart"/>
      <w:r w:rsidRPr="00A30882">
        <w:t>service</w:t>
      </w:r>
      <w:proofErr w:type="spellEnd"/>
      <w:r w:rsidRPr="00A30882">
        <w:t>-&gt;__</w:t>
      </w:r>
      <w:proofErr w:type="spellStart"/>
      <w:r w:rsidRPr="00A30882">
        <w:t>soapCall</w:t>
      </w:r>
      <w:proofErr w:type="spellEnd"/>
      <w:r w:rsidRPr="00A30882">
        <w:t>($</w:t>
      </w:r>
      <w:proofErr w:type="spellStart"/>
      <w:r w:rsidRPr="00A30882">
        <w:t>method_name</w:t>
      </w:r>
      <w:proofErr w:type="spellEnd"/>
      <w:r w:rsidRPr="00A30882">
        <w:t>, </w:t>
      </w:r>
      <w:proofErr w:type="spellStart"/>
      <w:r w:rsidRPr="00A30882">
        <w:t>array</w:t>
      </w:r>
      <w:proofErr w:type="spellEnd"/>
      <w:r w:rsidRPr="00A30882">
        <w:t>($</w:t>
      </w:r>
      <w:proofErr w:type="spellStart"/>
      <w:r w:rsidRPr="00A30882">
        <w:t>req</w:t>
      </w:r>
      <w:proofErr w:type="spellEnd"/>
      <w:r w:rsidRPr="00A30882">
        <w:t>));</w:t>
      </w:r>
    </w:p>
    <w:p w14:paraId="3CE41149" w14:textId="77777777" w:rsidR="00B84052" w:rsidRPr="00A30882" w:rsidRDefault="00B84052" w:rsidP="00B84052">
      <w:pPr>
        <w:pStyle w:val="Sourcewithforeground"/>
        <w:jc w:val="left"/>
      </w:pPr>
      <w:r w:rsidRPr="00A30882">
        <w:t>    $ms-&gt;addServiceCallMilestone($service, $DIT_WCF_service_addr, $method_name);</w:t>
      </w:r>
    </w:p>
    <w:p w14:paraId="1477EA8C" w14:textId="77777777" w:rsidR="00B84052" w:rsidRPr="00A30882" w:rsidRDefault="00B84052" w:rsidP="00B84052">
      <w:pPr>
        <w:pStyle w:val="Sourcewithforeground"/>
        <w:jc w:val="left"/>
      </w:pPr>
      <w:r w:rsidRPr="00A30882">
        <w:br/>
      </w:r>
    </w:p>
    <w:p w14:paraId="576DCC35" w14:textId="77777777" w:rsidR="00B84052" w:rsidRPr="00A30882" w:rsidRDefault="00B84052" w:rsidP="00B84052">
      <w:pPr>
        <w:pStyle w:val="Sourcewithforeground"/>
        <w:jc w:val="left"/>
      </w:pPr>
      <w:r w:rsidRPr="00A30882">
        <w:t>    // set </w:t>
      </w:r>
      <w:proofErr w:type="spellStart"/>
      <w:r w:rsidRPr="00A30882">
        <w:t>UsernameToken</w:t>
      </w:r>
      <w:proofErr w:type="spellEnd"/>
      <w:r w:rsidRPr="00A30882">
        <w:t> </w:t>
      </w:r>
      <w:proofErr w:type="spellStart"/>
      <w:r w:rsidRPr="00A30882">
        <w:t>variables</w:t>
      </w:r>
      <w:proofErr w:type="spellEnd"/>
      <w:r w:rsidRPr="00A30882">
        <w:t> </w:t>
      </w:r>
      <w:proofErr w:type="spellStart"/>
      <w:r w:rsidRPr="00A30882">
        <w:t>and</w:t>
      </w:r>
      <w:proofErr w:type="spellEnd"/>
      <w:r w:rsidRPr="00A30882">
        <w:t> </w:t>
      </w:r>
      <w:proofErr w:type="spellStart"/>
      <w:r w:rsidRPr="00A30882">
        <w:t>request</w:t>
      </w:r>
      <w:proofErr w:type="spellEnd"/>
      <w:r w:rsidRPr="00A30882">
        <w:t> </w:t>
      </w:r>
      <w:proofErr w:type="spellStart"/>
      <w:r w:rsidRPr="00A30882">
        <w:t>for</w:t>
      </w:r>
      <w:proofErr w:type="spellEnd"/>
      <w:r w:rsidRPr="00A30882">
        <w:t> </w:t>
      </w:r>
      <w:proofErr w:type="spellStart"/>
      <w:r w:rsidRPr="00A30882">
        <w:t>tokens</w:t>
      </w:r>
      <w:proofErr w:type="spellEnd"/>
    </w:p>
    <w:p w14:paraId="2A3FF4CE" w14:textId="77777777" w:rsidR="00B84052" w:rsidRPr="00A30882" w:rsidRDefault="00B84052" w:rsidP="00B84052">
      <w:pPr>
        <w:pStyle w:val="Sourcewithforeground"/>
        <w:jc w:val="left"/>
      </w:pPr>
      <w:r w:rsidRPr="00A30882">
        <w:t>    $</w:t>
      </w:r>
      <w:proofErr w:type="spellStart"/>
      <w:r w:rsidRPr="00A30882">
        <w:t>username</w:t>
      </w:r>
      <w:proofErr w:type="spellEnd"/>
      <w:r w:rsidRPr="00A30882">
        <w:t> = '</w:t>
      </w:r>
      <w:proofErr w:type="spellStart"/>
      <w:r w:rsidRPr="00A30882">
        <w:t>usernamevraa</w:t>
      </w:r>
      <w:proofErr w:type="spellEnd"/>
      <w:r w:rsidRPr="00A30882">
        <w:t>';</w:t>
      </w:r>
    </w:p>
    <w:p w14:paraId="729F5DB9" w14:textId="69C95994" w:rsidR="00B84052" w:rsidRPr="00A30882" w:rsidRDefault="00B84052" w:rsidP="00B84052">
      <w:pPr>
        <w:pStyle w:val="Sourcewithforeground"/>
        <w:jc w:val="left"/>
      </w:pPr>
      <w:r w:rsidRPr="00A30882">
        <w:t>    $</w:t>
      </w:r>
      <w:proofErr w:type="spellStart"/>
      <w:r w:rsidRPr="00A30882">
        <w:t>password</w:t>
      </w:r>
      <w:proofErr w:type="spellEnd"/>
      <w:r w:rsidRPr="00A30882">
        <w:t> = '</w:t>
      </w:r>
      <w:proofErr w:type="spellStart"/>
      <w:r w:rsidR="004756B8">
        <w:t>Password</w:t>
      </w:r>
      <w:proofErr w:type="spellEnd"/>
      <w:r w:rsidRPr="00A30882">
        <w:t>';</w:t>
      </w:r>
    </w:p>
    <w:p w14:paraId="66DB68B5" w14:textId="77777777" w:rsidR="00B84052" w:rsidRPr="00A30882" w:rsidRDefault="00B84052" w:rsidP="00B84052">
      <w:pPr>
        <w:pStyle w:val="Sourcewithforeground"/>
        <w:jc w:val="left"/>
      </w:pPr>
      <w:r w:rsidRPr="00A30882">
        <w:t>     </w:t>
      </w:r>
    </w:p>
    <w:p w14:paraId="0A4CD42E" w14:textId="77777777" w:rsidR="00B84052" w:rsidRPr="00A30882" w:rsidRDefault="00B84052" w:rsidP="00B84052">
      <w:pPr>
        <w:pStyle w:val="Sourcewithforeground"/>
        <w:jc w:val="left"/>
      </w:pPr>
      <w:r w:rsidRPr="00A30882">
        <w:t>    $tokens = $sts2-&gt;issueToken($username, $password, $apply_to, $claims);</w:t>
      </w:r>
    </w:p>
    <w:p w14:paraId="407495D1" w14:textId="77777777" w:rsidR="00B84052" w:rsidRPr="00A30882" w:rsidRDefault="00B84052" w:rsidP="00B84052">
      <w:pPr>
        <w:pStyle w:val="Sourcewithforeground"/>
        <w:jc w:val="left"/>
      </w:pPr>
      <w:r w:rsidRPr="00A30882">
        <w:t>             </w:t>
      </w:r>
    </w:p>
    <w:p w14:paraId="53A45A1A" w14:textId="77777777" w:rsidR="00B84052" w:rsidRPr="00A30882" w:rsidRDefault="00B84052" w:rsidP="00B84052">
      <w:pPr>
        <w:pStyle w:val="Sourcewithforeground"/>
        <w:jc w:val="left"/>
      </w:pPr>
      <w:r w:rsidRPr="00A30882">
        <w:t>    $ms-&gt;</w:t>
      </w:r>
      <w:proofErr w:type="spellStart"/>
      <w:r w:rsidRPr="00A30882">
        <w:t>addSTSCallmilestone</w:t>
      </w:r>
      <w:proofErr w:type="spellEnd"/>
      <w:r w:rsidRPr="00A30882">
        <w:t>($sts2, $</w:t>
      </w:r>
      <w:proofErr w:type="spellStart"/>
      <w:r w:rsidRPr="00A30882">
        <w:t>sts_address</w:t>
      </w:r>
      <w:proofErr w:type="spellEnd"/>
      <w:r w:rsidRPr="00A30882">
        <w:t>);</w:t>
      </w:r>
    </w:p>
    <w:p w14:paraId="632175DA" w14:textId="77777777" w:rsidR="00B84052" w:rsidRPr="00A30882" w:rsidRDefault="00B84052" w:rsidP="00B84052">
      <w:pPr>
        <w:pStyle w:val="Sourcewithforeground"/>
        <w:jc w:val="left"/>
      </w:pPr>
      <w:r w:rsidRPr="00A30882">
        <w:t>         </w:t>
      </w:r>
    </w:p>
    <w:p w14:paraId="15B3274E" w14:textId="77777777" w:rsidR="00B84052" w:rsidRPr="00A30882" w:rsidRDefault="00B84052" w:rsidP="00B84052">
      <w:pPr>
        <w:pStyle w:val="Sourcewithforeground"/>
        <w:jc w:val="left"/>
      </w:pPr>
      <w:r w:rsidRPr="00A30882">
        <w:t>     // set Token for service call - we use only first token from collection if many returned</w:t>
      </w:r>
    </w:p>
    <w:p w14:paraId="14F79F86" w14:textId="77777777" w:rsidR="00B84052" w:rsidRPr="00A30882" w:rsidRDefault="00B84052" w:rsidP="00B84052">
      <w:pPr>
        <w:pStyle w:val="Sourcewithforeground"/>
        <w:jc w:val="left"/>
      </w:pPr>
      <w:r w:rsidRPr="00A30882">
        <w:t>    $service2-&gt;</w:t>
      </w:r>
      <w:proofErr w:type="spellStart"/>
      <w:r w:rsidRPr="00A30882">
        <w:t>customtoken</w:t>
      </w:r>
      <w:proofErr w:type="spellEnd"/>
      <w:r w:rsidRPr="00A30882">
        <w:t> = $</w:t>
      </w:r>
      <w:proofErr w:type="spellStart"/>
      <w:r w:rsidRPr="00A30882">
        <w:t>tokens</w:t>
      </w:r>
      <w:proofErr w:type="spellEnd"/>
      <w:r w:rsidRPr="00A30882">
        <w:t>[0];     </w:t>
      </w:r>
    </w:p>
    <w:p w14:paraId="7AAF9664" w14:textId="77777777" w:rsidR="00B84052" w:rsidRPr="00A30882" w:rsidRDefault="00B84052" w:rsidP="00B84052">
      <w:pPr>
        <w:pStyle w:val="Sourcewithforeground"/>
        <w:jc w:val="left"/>
      </w:pPr>
      <w:r w:rsidRPr="00A30882">
        <w:t> </w:t>
      </w:r>
    </w:p>
    <w:p w14:paraId="3D297BCE" w14:textId="77777777" w:rsidR="00B84052" w:rsidRPr="00A30882" w:rsidRDefault="00B84052" w:rsidP="00B84052">
      <w:pPr>
        <w:pStyle w:val="Sourcewithforeground"/>
        <w:jc w:val="left"/>
      </w:pPr>
      <w:r w:rsidRPr="00A30882">
        <w:t>    $</w:t>
      </w:r>
      <w:proofErr w:type="spellStart"/>
      <w:r w:rsidRPr="00A30882">
        <w:t>req</w:t>
      </w:r>
      <w:proofErr w:type="spellEnd"/>
      <w:r w:rsidRPr="00A30882">
        <w:t> = </w:t>
      </w:r>
      <w:proofErr w:type="spellStart"/>
      <w:r w:rsidRPr="00A30882">
        <w:t>array</w:t>
      </w:r>
      <w:proofErr w:type="spellEnd"/>
      <w:r w:rsidRPr="00A30882">
        <w:t>(</w:t>
      </w:r>
    </w:p>
    <w:p w14:paraId="7B7F62E0" w14:textId="77777777" w:rsidR="00B84052" w:rsidRPr="00A30882" w:rsidRDefault="00B84052" w:rsidP="00B84052">
      <w:pPr>
        <w:pStyle w:val="Sourcewithforeground"/>
        <w:jc w:val="left"/>
      </w:pPr>
      <w:r w:rsidRPr="00A30882">
        <w:t>         '</w:t>
      </w:r>
      <w:proofErr w:type="spellStart"/>
      <w:r w:rsidRPr="00A30882">
        <w:t>MessageRequest</w:t>
      </w:r>
      <w:proofErr w:type="spellEnd"/>
      <w:r w:rsidRPr="00A30882">
        <w:t>' =&gt; </w:t>
      </w:r>
      <w:proofErr w:type="spellStart"/>
      <w:r w:rsidRPr="00A30882">
        <w:t>array</w:t>
      </w:r>
      <w:proofErr w:type="spellEnd"/>
      <w:r w:rsidRPr="00A30882">
        <w:t>(</w:t>
      </w:r>
    </w:p>
    <w:p w14:paraId="610131CB" w14:textId="77777777" w:rsidR="00B84052" w:rsidRPr="00A30882" w:rsidRDefault="00B84052" w:rsidP="00B84052">
      <w:pPr>
        <w:pStyle w:val="Sourcewithforeground"/>
        <w:jc w:val="left"/>
      </w:pPr>
      <w:r w:rsidRPr="00A30882">
        <w:t>             '</w:t>
      </w:r>
      <w:proofErr w:type="spellStart"/>
      <w:r w:rsidRPr="00A30882">
        <w:t>ChannelURN</w:t>
      </w:r>
      <w:proofErr w:type="spellEnd"/>
      <w:r w:rsidRPr="00A30882">
        <w:t>' =&gt; $</w:t>
      </w:r>
      <w:proofErr w:type="spellStart"/>
      <w:r w:rsidRPr="00A30882">
        <w:t>channel_urn</w:t>
      </w:r>
      <w:proofErr w:type="spellEnd"/>
    </w:p>
    <w:p w14:paraId="05E033DB" w14:textId="77777777" w:rsidR="00B84052" w:rsidRPr="00A30882" w:rsidRDefault="00B84052" w:rsidP="00B84052">
      <w:pPr>
        <w:pStyle w:val="Sourcewithforeground"/>
        <w:jc w:val="left"/>
      </w:pPr>
      <w:r w:rsidRPr="00A30882">
        <w:t>        )</w:t>
      </w:r>
    </w:p>
    <w:p w14:paraId="05321CBF" w14:textId="77777777" w:rsidR="00B84052" w:rsidRPr="00A30882" w:rsidRDefault="00B84052" w:rsidP="00B84052">
      <w:pPr>
        <w:pStyle w:val="Sourcewithforeground"/>
        <w:jc w:val="left"/>
      </w:pPr>
      <w:r w:rsidRPr="00A30882">
        <w:t>    );</w:t>
      </w:r>
    </w:p>
    <w:p w14:paraId="6E858A19" w14:textId="77777777" w:rsidR="00B84052" w:rsidRPr="00A30882" w:rsidRDefault="00B84052" w:rsidP="00B84052">
      <w:pPr>
        <w:pStyle w:val="Sourcewithforeground"/>
        <w:jc w:val="left"/>
      </w:pPr>
      <w:r w:rsidRPr="00A30882">
        <w:t>     </w:t>
      </w:r>
    </w:p>
    <w:p w14:paraId="140FE290" w14:textId="77777777" w:rsidR="00B84052" w:rsidRPr="00A30882" w:rsidRDefault="00B84052" w:rsidP="00B84052">
      <w:pPr>
        <w:pStyle w:val="Sourcewithforeground"/>
        <w:jc w:val="left"/>
      </w:pPr>
      <w:r w:rsidRPr="00A30882">
        <w:t>    $method_name = 'ReceiveMessage2';                               </w:t>
      </w:r>
    </w:p>
    <w:p w14:paraId="40735CFE" w14:textId="77777777" w:rsidR="00B84052" w:rsidRPr="00A30882" w:rsidRDefault="00B84052" w:rsidP="00B84052">
      <w:pPr>
        <w:pStyle w:val="Sourcewithforeground"/>
        <w:jc w:val="left"/>
      </w:pPr>
      <w:r w:rsidRPr="00A30882">
        <w:t>    $</w:t>
      </w:r>
      <w:proofErr w:type="spellStart"/>
      <w:r w:rsidRPr="00A30882">
        <w:t>result</w:t>
      </w:r>
      <w:proofErr w:type="spellEnd"/>
      <w:r w:rsidRPr="00A30882">
        <w:t> = $service2-&gt;__</w:t>
      </w:r>
      <w:proofErr w:type="spellStart"/>
      <w:r w:rsidRPr="00A30882">
        <w:t>soapCall</w:t>
      </w:r>
      <w:proofErr w:type="spellEnd"/>
      <w:r w:rsidRPr="00A30882">
        <w:t>($</w:t>
      </w:r>
      <w:proofErr w:type="spellStart"/>
      <w:r w:rsidRPr="00A30882">
        <w:t>method_name</w:t>
      </w:r>
      <w:proofErr w:type="spellEnd"/>
      <w:r w:rsidRPr="00A30882">
        <w:t>, </w:t>
      </w:r>
      <w:proofErr w:type="spellStart"/>
      <w:r w:rsidRPr="00A30882">
        <w:t>array</w:t>
      </w:r>
      <w:proofErr w:type="spellEnd"/>
      <w:r w:rsidRPr="00A30882">
        <w:t>($</w:t>
      </w:r>
      <w:proofErr w:type="spellStart"/>
      <w:r w:rsidRPr="00A30882">
        <w:t>req</w:t>
      </w:r>
      <w:proofErr w:type="spellEnd"/>
      <w:r w:rsidRPr="00A30882">
        <w:t>));</w:t>
      </w:r>
    </w:p>
    <w:p w14:paraId="24C35C55" w14:textId="77777777" w:rsidR="00B84052" w:rsidRPr="00A30882" w:rsidRDefault="00B84052" w:rsidP="00B84052">
      <w:pPr>
        <w:pStyle w:val="Sourcewithforeground"/>
        <w:jc w:val="left"/>
      </w:pPr>
      <w:r w:rsidRPr="00A30882">
        <w:t>    $ms-&gt;addServiceCallMilestone($service2, $DIT_WCF_service_addr, $method_name);</w:t>
      </w:r>
    </w:p>
    <w:p w14:paraId="75B9FD78" w14:textId="77777777" w:rsidR="00B84052" w:rsidRPr="00A30882" w:rsidRDefault="00B84052" w:rsidP="00B84052">
      <w:pPr>
        <w:pStyle w:val="Sourcewithforeground"/>
        <w:jc w:val="left"/>
      </w:pPr>
    </w:p>
    <w:p w14:paraId="7B3DE791" w14:textId="77777777" w:rsidR="00B84052" w:rsidRPr="00A30882" w:rsidRDefault="00B84052" w:rsidP="00B84052">
      <w:pPr>
        <w:pStyle w:val="Sourcewithforeground"/>
        <w:jc w:val="left"/>
      </w:pPr>
      <w:r w:rsidRPr="00A30882">
        <w:t>    $</w:t>
      </w:r>
      <w:proofErr w:type="spellStart"/>
      <w:r w:rsidRPr="00A30882">
        <w:t>messageId</w:t>
      </w:r>
      <w:proofErr w:type="spellEnd"/>
      <w:r w:rsidRPr="00A30882">
        <w:t> = $</w:t>
      </w:r>
      <w:proofErr w:type="spellStart"/>
      <w:r w:rsidRPr="00A30882">
        <w:t>result</w:t>
      </w:r>
      <w:proofErr w:type="spellEnd"/>
      <w:r w:rsidRPr="00A30882">
        <w:t>-&gt;MessageResponse2-&gt;</w:t>
      </w:r>
      <w:proofErr w:type="spellStart"/>
      <w:r w:rsidRPr="00A30882">
        <w:t>Items</w:t>
      </w:r>
      <w:proofErr w:type="spellEnd"/>
      <w:r w:rsidRPr="00A30882">
        <w:t>[0]-&gt;</w:t>
      </w:r>
      <w:proofErr w:type="spellStart"/>
      <w:r w:rsidRPr="00A30882">
        <w:t>MessageID</w:t>
      </w:r>
      <w:proofErr w:type="spellEnd"/>
      <w:r w:rsidRPr="00A30882">
        <w:t>;</w:t>
      </w:r>
    </w:p>
    <w:p w14:paraId="10E99300" w14:textId="77777777" w:rsidR="00B84052" w:rsidRPr="00A30882" w:rsidRDefault="00B84052" w:rsidP="00B84052">
      <w:pPr>
        <w:pStyle w:val="Sourcewithforeground"/>
        <w:jc w:val="left"/>
      </w:pPr>
    </w:p>
    <w:p w14:paraId="6BB91B13" w14:textId="77777777" w:rsidR="00B84052" w:rsidRPr="00A30882" w:rsidRDefault="00B84052" w:rsidP="00B84052">
      <w:pPr>
        <w:pStyle w:val="Sourcewithforeground"/>
        <w:jc w:val="left"/>
      </w:pPr>
      <w:r w:rsidRPr="00A30882">
        <w:t>    $dom = </w:t>
      </w:r>
      <w:proofErr w:type="spellStart"/>
      <w:r w:rsidRPr="00A30882">
        <w:t>new</w:t>
      </w:r>
      <w:proofErr w:type="spellEnd"/>
      <w:r w:rsidRPr="00A30882">
        <w:t> </w:t>
      </w:r>
      <w:proofErr w:type="spellStart"/>
      <w:r w:rsidRPr="00A30882">
        <w:t>DOMDocument</w:t>
      </w:r>
      <w:proofErr w:type="spellEnd"/>
      <w:r w:rsidRPr="00A30882">
        <w:t>('1.0', 'UTF-8');</w:t>
      </w:r>
    </w:p>
    <w:p w14:paraId="37508AF5" w14:textId="77777777" w:rsidR="00B84052" w:rsidRPr="00A30882" w:rsidRDefault="00B84052" w:rsidP="00B84052">
      <w:pPr>
        <w:pStyle w:val="Sourcewithforeground"/>
        <w:jc w:val="left"/>
      </w:pPr>
      <w:r w:rsidRPr="00A30882">
        <w:t>    $dom-&gt;</w:t>
      </w:r>
      <w:proofErr w:type="spellStart"/>
      <w:r w:rsidRPr="00A30882">
        <w:t>loadXML</w:t>
      </w:r>
      <w:proofErr w:type="spellEnd"/>
      <w:r w:rsidRPr="00A30882">
        <w:t>(</w:t>
      </w:r>
      <w:proofErr w:type="spellStart"/>
      <w:r w:rsidRPr="00A30882">
        <w:t>file_get_contents</w:t>
      </w:r>
      <w:proofErr w:type="spellEnd"/>
      <w:r w:rsidRPr="00A30882">
        <w:t>('</w:t>
      </w:r>
      <w:proofErr w:type="spellStart"/>
      <w:r w:rsidRPr="00A30882">
        <w:t>xml</w:t>
      </w:r>
      <w:proofErr w:type="spellEnd"/>
      <w:r w:rsidRPr="00A30882">
        <w:t>/kluda.xml')); </w:t>
      </w:r>
    </w:p>
    <w:p w14:paraId="27EFB7F1" w14:textId="77777777" w:rsidR="00B84052" w:rsidRPr="00A30882" w:rsidRDefault="00B84052" w:rsidP="00B84052">
      <w:pPr>
        <w:pStyle w:val="Sourcewithforeground"/>
        <w:jc w:val="left"/>
      </w:pPr>
    </w:p>
    <w:p w14:paraId="32705159" w14:textId="77777777" w:rsidR="00B84052" w:rsidRPr="00A30882" w:rsidRDefault="00B84052" w:rsidP="00B84052">
      <w:pPr>
        <w:pStyle w:val="Sourcewithforeground"/>
        <w:jc w:val="left"/>
      </w:pPr>
      <w:r w:rsidRPr="00A30882">
        <w:t>    $</w:t>
      </w:r>
      <w:proofErr w:type="spellStart"/>
      <w:r w:rsidRPr="00A30882">
        <w:t>req</w:t>
      </w:r>
      <w:proofErr w:type="spellEnd"/>
      <w:r w:rsidRPr="00A30882">
        <w:t> =  </w:t>
      </w:r>
      <w:proofErr w:type="spellStart"/>
      <w:r w:rsidRPr="00A30882">
        <w:t>array</w:t>
      </w:r>
      <w:proofErr w:type="spellEnd"/>
      <w:r w:rsidRPr="00A30882">
        <w:t>( </w:t>
      </w:r>
    </w:p>
    <w:p w14:paraId="19ED9109" w14:textId="77777777" w:rsidR="00B84052" w:rsidRPr="00A30882" w:rsidRDefault="00B84052" w:rsidP="00B84052">
      <w:pPr>
        <w:pStyle w:val="Sourcewithforeground"/>
        <w:jc w:val="left"/>
      </w:pPr>
      <w:r w:rsidRPr="00A30882">
        <w:t>        'MessageSave2' =&gt; </w:t>
      </w:r>
      <w:proofErr w:type="spellStart"/>
      <w:r w:rsidRPr="00A30882">
        <w:t>array</w:t>
      </w:r>
      <w:proofErr w:type="spellEnd"/>
      <w:r w:rsidRPr="00A30882">
        <w:t>(</w:t>
      </w:r>
    </w:p>
    <w:p w14:paraId="49E1C79B" w14:textId="77777777" w:rsidR="00B84052" w:rsidRPr="00A30882" w:rsidRDefault="00B84052" w:rsidP="00B84052">
      <w:pPr>
        <w:pStyle w:val="Sourcewithforeground"/>
        <w:jc w:val="left"/>
      </w:pPr>
      <w:r w:rsidRPr="00A30882">
        <w:t>            'ChannelVersionURN' =&gt; $channel_version_URN,            </w:t>
      </w:r>
    </w:p>
    <w:p w14:paraId="75B36E21" w14:textId="77777777" w:rsidR="00B84052" w:rsidRPr="00A30882" w:rsidRDefault="00B84052" w:rsidP="00B84052">
      <w:pPr>
        <w:pStyle w:val="Sourcewithforeground"/>
        <w:jc w:val="left"/>
      </w:pPr>
      <w:r w:rsidRPr="00A30882">
        <w:t>            '</w:t>
      </w:r>
      <w:proofErr w:type="spellStart"/>
      <w:r w:rsidRPr="00A30882">
        <w:t>EventMessage</w:t>
      </w:r>
      <w:proofErr w:type="spellEnd"/>
      <w:r w:rsidRPr="00A30882">
        <w:t>' =&gt; </w:t>
      </w:r>
      <w:proofErr w:type="spellStart"/>
      <w:r w:rsidRPr="00A30882">
        <w:t>array</w:t>
      </w:r>
      <w:proofErr w:type="spellEnd"/>
      <w:r w:rsidRPr="00A30882">
        <w:t>(</w:t>
      </w:r>
    </w:p>
    <w:p w14:paraId="7F94EC9C" w14:textId="77777777" w:rsidR="00B84052" w:rsidRPr="00A30882" w:rsidRDefault="00B84052" w:rsidP="00B84052">
      <w:pPr>
        <w:pStyle w:val="Sourcewithforeground"/>
        <w:jc w:val="left"/>
      </w:pPr>
      <w:r w:rsidRPr="00A30882">
        <w:t>                '</w:t>
      </w:r>
      <w:proofErr w:type="spellStart"/>
      <w:r w:rsidRPr="00A30882">
        <w:t>any</w:t>
      </w:r>
      <w:proofErr w:type="spellEnd"/>
      <w:r w:rsidRPr="00A30882">
        <w:t>' =&gt; </w:t>
      </w:r>
      <w:proofErr w:type="spellStart"/>
      <w:r w:rsidRPr="00A30882">
        <w:t>array</w:t>
      </w:r>
      <w:proofErr w:type="spellEnd"/>
      <w:r w:rsidRPr="00A30882">
        <w:t>(</w:t>
      </w:r>
    </w:p>
    <w:p w14:paraId="0F4609FF" w14:textId="77777777" w:rsidR="00B84052" w:rsidRPr="00A30882" w:rsidRDefault="00B84052" w:rsidP="00B84052">
      <w:pPr>
        <w:pStyle w:val="Sourcewithforeground"/>
        <w:jc w:val="left"/>
      </w:pPr>
      <w:r w:rsidRPr="00A30882">
        <w:t>                    $dom-&gt;</w:t>
      </w:r>
      <w:proofErr w:type="spellStart"/>
      <w:r w:rsidRPr="00A30882">
        <w:t>saveXML</w:t>
      </w:r>
      <w:proofErr w:type="spellEnd"/>
      <w:r w:rsidRPr="00A30882">
        <w:t>($dom-&gt;</w:t>
      </w:r>
      <w:proofErr w:type="spellStart"/>
      <w:r w:rsidRPr="00A30882">
        <w:t>documentElement</w:t>
      </w:r>
      <w:proofErr w:type="spellEnd"/>
      <w:r w:rsidRPr="00A30882">
        <w:t>)</w:t>
      </w:r>
    </w:p>
    <w:p w14:paraId="0CFA2FB7" w14:textId="77777777" w:rsidR="00B84052" w:rsidRPr="00A30882" w:rsidRDefault="00B84052" w:rsidP="00B84052">
      <w:pPr>
        <w:pStyle w:val="Sourcewithforeground"/>
        <w:jc w:val="left"/>
      </w:pPr>
      <w:r w:rsidRPr="00A30882">
        <w:t>                ),</w:t>
      </w:r>
    </w:p>
    <w:p w14:paraId="75053C2B" w14:textId="77777777" w:rsidR="00B84052" w:rsidRPr="00A30882" w:rsidRDefault="00B84052" w:rsidP="00B84052">
      <w:pPr>
        <w:pStyle w:val="Sourcewithforeground"/>
        <w:jc w:val="left"/>
      </w:pPr>
      <w:r w:rsidRPr="00A30882">
        <w:lastRenderedPageBreak/>
        <w:t>                '</w:t>
      </w:r>
      <w:proofErr w:type="spellStart"/>
      <w:r w:rsidRPr="00A30882">
        <w:t>Name</w:t>
      </w:r>
      <w:proofErr w:type="spellEnd"/>
      <w:r w:rsidRPr="00A30882">
        <w:t>' =&gt; '</w:t>
      </w:r>
      <w:proofErr w:type="spellStart"/>
      <w:r w:rsidRPr="00A30882">
        <w:t>Error</w:t>
      </w:r>
      <w:proofErr w:type="spellEnd"/>
      <w:r w:rsidRPr="00A30882">
        <w:t>!',</w:t>
      </w:r>
    </w:p>
    <w:p w14:paraId="64E242C4" w14:textId="77777777" w:rsidR="00B84052" w:rsidRPr="00A30882" w:rsidRDefault="00B84052" w:rsidP="00B84052">
      <w:pPr>
        <w:pStyle w:val="Sourcewithforeground"/>
        <w:jc w:val="left"/>
      </w:pPr>
      <w:r w:rsidRPr="00A30882">
        <w:t>                '</w:t>
      </w:r>
      <w:proofErr w:type="spellStart"/>
      <w:r w:rsidRPr="00A30882">
        <w:t>RelatedMessageID</w:t>
      </w:r>
      <w:proofErr w:type="spellEnd"/>
      <w:r w:rsidRPr="00A30882">
        <w:t>' =&gt; $</w:t>
      </w:r>
      <w:proofErr w:type="spellStart"/>
      <w:r w:rsidRPr="00A30882">
        <w:t>messageId</w:t>
      </w:r>
      <w:proofErr w:type="spellEnd"/>
    </w:p>
    <w:p w14:paraId="572850DD" w14:textId="77777777" w:rsidR="00B84052" w:rsidRPr="00A30882" w:rsidRDefault="00B84052" w:rsidP="00B84052">
      <w:pPr>
        <w:pStyle w:val="Sourcewithforeground"/>
        <w:jc w:val="left"/>
      </w:pPr>
      <w:r w:rsidRPr="00A30882">
        <w:t>            )</w:t>
      </w:r>
    </w:p>
    <w:p w14:paraId="40B30B32" w14:textId="77777777" w:rsidR="00B84052" w:rsidRPr="00A30882" w:rsidRDefault="00B84052" w:rsidP="00B84052">
      <w:pPr>
        <w:pStyle w:val="Sourcewithforeground"/>
        <w:jc w:val="left"/>
      </w:pPr>
      <w:r w:rsidRPr="00A30882">
        <w:t>        )</w:t>
      </w:r>
    </w:p>
    <w:p w14:paraId="2FC15FFF" w14:textId="77777777" w:rsidR="00B84052" w:rsidRPr="00A30882" w:rsidRDefault="00B84052" w:rsidP="00B84052">
      <w:pPr>
        <w:pStyle w:val="Sourcewithforeground"/>
        <w:jc w:val="left"/>
      </w:pPr>
      <w:r w:rsidRPr="00A30882">
        <w:t>    );</w:t>
      </w:r>
    </w:p>
    <w:p w14:paraId="288C8385" w14:textId="77777777" w:rsidR="00B84052" w:rsidRPr="00A30882" w:rsidRDefault="00B84052" w:rsidP="00B84052">
      <w:pPr>
        <w:pStyle w:val="Sourcewithforeground"/>
        <w:jc w:val="left"/>
      </w:pPr>
    </w:p>
    <w:p w14:paraId="319E3C8A" w14:textId="77777777" w:rsidR="00B84052" w:rsidRPr="00A30882" w:rsidRDefault="00B84052" w:rsidP="00B84052">
      <w:pPr>
        <w:pStyle w:val="Sourcewithforeground"/>
        <w:jc w:val="left"/>
      </w:pPr>
      <w:r w:rsidRPr="00A30882">
        <w:t>    $</w:t>
      </w:r>
      <w:proofErr w:type="spellStart"/>
      <w:r w:rsidRPr="00A30882">
        <w:t>method_name</w:t>
      </w:r>
      <w:proofErr w:type="spellEnd"/>
      <w:r w:rsidRPr="00A30882">
        <w:t> = 'SendMessage2';</w:t>
      </w:r>
    </w:p>
    <w:p w14:paraId="1E854EF4" w14:textId="77777777" w:rsidR="00B84052" w:rsidRPr="00A30882" w:rsidRDefault="00B84052" w:rsidP="00B84052">
      <w:pPr>
        <w:pStyle w:val="Sourcewithforeground"/>
        <w:jc w:val="left"/>
      </w:pPr>
      <w:r w:rsidRPr="00A30882">
        <w:t>    //$result2 = $service-&gt;__soapCall($method_name, array($req));</w:t>
      </w:r>
    </w:p>
    <w:p w14:paraId="7B32B1CA" w14:textId="77777777" w:rsidR="00B84052" w:rsidRPr="00A30882" w:rsidRDefault="00B84052" w:rsidP="00B84052">
      <w:pPr>
        <w:pStyle w:val="Sourcewithforeground"/>
        <w:jc w:val="left"/>
      </w:pPr>
      <w:r w:rsidRPr="00A30882">
        <w:t>    //$ms-&gt;addServiceCallMilestone($service, $DIT_WCF_service_addr, $method_name);</w:t>
      </w:r>
    </w:p>
    <w:p w14:paraId="62DB99B4" w14:textId="77777777" w:rsidR="00B84052" w:rsidRPr="00A30882" w:rsidRDefault="00B84052" w:rsidP="00B84052">
      <w:pPr>
        <w:pStyle w:val="Sourcewithforeground"/>
        <w:jc w:val="left"/>
      </w:pPr>
    </w:p>
    <w:p w14:paraId="1DA46A08" w14:textId="77777777" w:rsidR="00B84052" w:rsidRPr="00A30882" w:rsidRDefault="00B84052" w:rsidP="00B84052">
      <w:pPr>
        <w:pStyle w:val="Sourcewithforeground"/>
        <w:jc w:val="left"/>
      </w:pPr>
      <w:r w:rsidRPr="00A30882">
        <w:t>    $ms-&gt;</w:t>
      </w:r>
      <w:proofErr w:type="spellStart"/>
      <w:r w:rsidRPr="00A30882">
        <w:t>fromatXML</w:t>
      </w:r>
      <w:proofErr w:type="spellEnd"/>
      <w:r w:rsidRPr="00A30882">
        <w:t>();</w:t>
      </w:r>
    </w:p>
    <w:p w14:paraId="47846E00" w14:textId="77777777" w:rsidR="00B84052" w:rsidRPr="00A30882" w:rsidRDefault="00B84052" w:rsidP="00B84052">
      <w:pPr>
        <w:pStyle w:val="Sourcewithforeground"/>
        <w:jc w:val="left"/>
      </w:pPr>
      <w:r w:rsidRPr="00A30882">
        <w:t>    </w:t>
      </w:r>
      <w:proofErr w:type="spellStart"/>
      <w:r w:rsidRPr="00A30882">
        <w:t>echo</w:t>
      </w:r>
      <w:proofErr w:type="spellEnd"/>
      <w:r w:rsidRPr="00A30882">
        <w:t> $ms-&gt;</w:t>
      </w:r>
      <w:proofErr w:type="spellStart"/>
      <w:r w:rsidRPr="00A30882">
        <w:t>getJSON</w:t>
      </w:r>
      <w:proofErr w:type="spellEnd"/>
      <w:r w:rsidRPr="00A30882">
        <w:t>();</w:t>
      </w:r>
    </w:p>
    <w:p w14:paraId="3E7CDF93" w14:textId="77777777" w:rsidR="00B84052" w:rsidRPr="00A30882" w:rsidRDefault="00B84052" w:rsidP="00B84052">
      <w:pPr>
        <w:pStyle w:val="Sourcewithforeground"/>
        <w:jc w:val="left"/>
      </w:pPr>
      <w:r w:rsidRPr="00A30882">
        <w:t>    </w:t>
      </w:r>
    </w:p>
    <w:p w14:paraId="5799E19E" w14:textId="77777777" w:rsidR="00B84052" w:rsidRPr="00A30882" w:rsidRDefault="00B84052" w:rsidP="00B84052">
      <w:pPr>
        <w:pStyle w:val="Sourcewithforeground"/>
        <w:jc w:val="left"/>
      </w:pPr>
      <w:r w:rsidRPr="00A30882">
        <w:t>} </w:t>
      </w:r>
      <w:proofErr w:type="spellStart"/>
      <w:r w:rsidRPr="00A30882">
        <w:t>catch</w:t>
      </w:r>
      <w:proofErr w:type="spellEnd"/>
      <w:r w:rsidRPr="00A30882">
        <w:t> (</w:t>
      </w:r>
      <w:proofErr w:type="spellStart"/>
      <w:r w:rsidRPr="00A30882">
        <w:t>SoapFault</w:t>
      </w:r>
      <w:proofErr w:type="spellEnd"/>
      <w:r w:rsidRPr="00A30882">
        <w:t> $</w:t>
      </w:r>
      <w:proofErr w:type="spellStart"/>
      <w:r w:rsidRPr="00A30882">
        <w:t>fault</w:t>
      </w:r>
      <w:proofErr w:type="spellEnd"/>
      <w:r w:rsidRPr="00A30882">
        <w:t>) {</w:t>
      </w:r>
    </w:p>
    <w:p w14:paraId="457154B9" w14:textId="77777777" w:rsidR="00B84052" w:rsidRPr="00A30882" w:rsidRDefault="00B84052" w:rsidP="00B84052">
      <w:pPr>
        <w:pStyle w:val="Sourcewithforeground"/>
        <w:jc w:val="left"/>
      </w:pPr>
      <w:r w:rsidRPr="00A30882">
        <w:t>    </w:t>
      </w:r>
      <w:proofErr w:type="spellStart"/>
      <w:r w:rsidRPr="00A30882">
        <w:t>echo</w:t>
      </w:r>
      <w:proofErr w:type="spellEnd"/>
      <w:r w:rsidRPr="00A30882">
        <w:t> $</w:t>
      </w:r>
      <w:proofErr w:type="spellStart"/>
      <w:r w:rsidRPr="00A30882">
        <w:t>fault</w:t>
      </w:r>
      <w:proofErr w:type="spellEnd"/>
      <w:r w:rsidRPr="00A30882">
        <w:t>;</w:t>
      </w:r>
    </w:p>
    <w:p w14:paraId="27CC0D62" w14:textId="77777777" w:rsidR="00B84052" w:rsidRPr="00A30882" w:rsidRDefault="00B84052" w:rsidP="00B84052">
      <w:pPr>
        <w:pStyle w:val="Sourcewithforeground"/>
        <w:jc w:val="left"/>
      </w:pPr>
      <w:r w:rsidRPr="00A30882">
        <w:t>}</w:t>
      </w:r>
    </w:p>
    <w:p w14:paraId="5A2A29B7" w14:textId="77777777" w:rsidR="00B84052" w:rsidRPr="00A30882" w:rsidRDefault="00B84052" w:rsidP="00B84052">
      <w:pPr>
        <w:pStyle w:val="Sourcewithforeground"/>
        <w:jc w:val="left"/>
      </w:pPr>
      <w:r w:rsidRPr="00A30882">
        <w:t>} </w:t>
      </w:r>
      <w:proofErr w:type="spellStart"/>
      <w:r w:rsidRPr="00A30882">
        <w:t>catch</w:t>
      </w:r>
      <w:proofErr w:type="spellEnd"/>
      <w:r w:rsidRPr="00A30882">
        <w:t> (</w:t>
      </w:r>
      <w:proofErr w:type="spellStart"/>
      <w:r w:rsidRPr="00A30882">
        <w:t>Exception</w:t>
      </w:r>
      <w:proofErr w:type="spellEnd"/>
      <w:r w:rsidRPr="00A30882">
        <w:t> $</w:t>
      </w:r>
      <w:proofErr w:type="spellStart"/>
      <w:r w:rsidRPr="00A30882">
        <w:t>ex</w:t>
      </w:r>
      <w:proofErr w:type="spellEnd"/>
      <w:r w:rsidRPr="00A30882">
        <w:t>)  {</w:t>
      </w:r>
    </w:p>
    <w:p w14:paraId="1E8F2567" w14:textId="77777777" w:rsidR="00B84052" w:rsidRPr="00A30882" w:rsidRDefault="00B84052" w:rsidP="00B84052">
      <w:pPr>
        <w:pStyle w:val="Sourcewithforeground"/>
        <w:jc w:val="left"/>
      </w:pPr>
      <w:r w:rsidRPr="00A30882">
        <w:t>    </w:t>
      </w:r>
      <w:proofErr w:type="spellStart"/>
      <w:r w:rsidRPr="00A30882">
        <w:t>var_dump</w:t>
      </w:r>
      <w:proofErr w:type="spellEnd"/>
      <w:r w:rsidRPr="00A30882">
        <w:t>($</w:t>
      </w:r>
      <w:proofErr w:type="spellStart"/>
      <w:r w:rsidRPr="00A30882">
        <w:t>ex</w:t>
      </w:r>
      <w:proofErr w:type="spellEnd"/>
      <w:r w:rsidRPr="00A30882">
        <w:t>);</w:t>
      </w:r>
    </w:p>
    <w:p w14:paraId="749AA4AD" w14:textId="77777777" w:rsidR="00B84052" w:rsidRPr="00A30882" w:rsidRDefault="00B84052" w:rsidP="00B84052">
      <w:pPr>
        <w:pStyle w:val="Sourcewithforeground"/>
        <w:jc w:val="left"/>
      </w:pPr>
      <w:r w:rsidRPr="00A30882">
        <w:t>}</w:t>
      </w:r>
    </w:p>
    <w:p w14:paraId="6BAC6CE4" w14:textId="77777777" w:rsidR="00B84052" w:rsidRPr="00A30882" w:rsidRDefault="00B84052" w:rsidP="00B84052">
      <w:pPr>
        <w:pStyle w:val="Sourcewithforeground"/>
        <w:jc w:val="left"/>
      </w:pPr>
    </w:p>
    <w:p w14:paraId="2E476726" w14:textId="56466BE1" w:rsidR="00D42D37" w:rsidRPr="00A30882" w:rsidRDefault="00B84052" w:rsidP="00C739DB">
      <w:pPr>
        <w:pStyle w:val="Sourcewithforeground"/>
        <w:jc w:val="left"/>
      </w:pPr>
      <w:r w:rsidRPr="00A30882">
        <w:t>?&gt;</w:t>
      </w:r>
    </w:p>
    <w:p w14:paraId="1CFDE301" w14:textId="2629D7C5" w:rsidR="00634DC3" w:rsidRPr="00A30882" w:rsidRDefault="00634DC3" w:rsidP="00634DC3">
      <w:pPr>
        <w:pStyle w:val="Heading3"/>
      </w:pPr>
      <w:bookmarkStart w:id="195" w:name="_Toc110419745"/>
      <w:r w:rsidRPr="00A30882">
        <w:t xml:space="preserve">FTP piemēri </w:t>
      </w:r>
      <w:r w:rsidR="008963A2" w:rsidRPr="00A30882">
        <w:t>PHP</w:t>
      </w:r>
      <w:bookmarkEnd w:id="195"/>
    </w:p>
    <w:p w14:paraId="52FA5974" w14:textId="5A5A3510" w:rsidR="00634DC3" w:rsidRPr="00A30882" w:rsidRDefault="00634DC3" w:rsidP="00634DC3">
      <w:r w:rsidRPr="00A30882">
        <w:t xml:space="preserve">DIT FTP </w:t>
      </w:r>
      <w:proofErr w:type="spellStart"/>
      <w:r w:rsidRPr="00A30882">
        <w:t>pieslēgumu</w:t>
      </w:r>
      <w:proofErr w:type="spellEnd"/>
      <w:r w:rsidRPr="00A30882">
        <w:t xml:space="preserve"> var pārbaudīt, izmantojot FTP klientu, piemēram</w:t>
      </w:r>
      <w:r w:rsidR="00957D4C" w:rsidRPr="00A30882">
        <w:t>,</w:t>
      </w:r>
      <w:r w:rsidRPr="00A30882">
        <w:t xml:space="preserve"> </w:t>
      </w:r>
      <w:proofErr w:type="spellStart"/>
      <w:r w:rsidRPr="00A30882">
        <w:rPr>
          <w:i/>
        </w:rPr>
        <w:t>FileZilla</w:t>
      </w:r>
      <w:proofErr w:type="spellEnd"/>
      <w:r w:rsidRPr="00A30882">
        <w:rPr>
          <w:i/>
        </w:rPr>
        <w:t xml:space="preserve">. </w:t>
      </w:r>
      <w:proofErr w:type="spellStart"/>
      <w:r w:rsidRPr="00A30882">
        <w:rPr>
          <w:i/>
        </w:rPr>
        <w:t>FileZilla</w:t>
      </w:r>
      <w:proofErr w:type="spellEnd"/>
      <w:r w:rsidRPr="00A30882">
        <w:rPr>
          <w:i/>
        </w:rPr>
        <w:t xml:space="preserve"> </w:t>
      </w:r>
      <w:proofErr w:type="spellStart"/>
      <w:r w:rsidRPr="00A30882">
        <w:rPr>
          <w:i/>
        </w:rPr>
        <w:t>ftp</w:t>
      </w:r>
      <w:proofErr w:type="spellEnd"/>
      <w:r w:rsidRPr="00A30882">
        <w:t xml:space="preserve"> kanāla konfigurācija ir redzama </w:t>
      </w:r>
      <w:r w:rsidRPr="00A30882">
        <w:fldChar w:fldCharType="begin"/>
      </w:r>
      <w:r w:rsidRPr="00A30882">
        <w:instrText xml:space="preserve"> REF _Ref334031948 \h </w:instrText>
      </w:r>
      <w:r w:rsidRPr="00A30882">
        <w:fldChar w:fldCharType="separate"/>
      </w:r>
      <w:r w:rsidR="00B93481">
        <w:rPr>
          <w:noProof/>
        </w:rPr>
        <w:t>20</w:t>
      </w:r>
      <w:r w:rsidRPr="00A30882">
        <w:fldChar w:fldCharType="end"/>
      </w:r>
      <w:r w:rsidRPr="00A30882">
        <w:t>.attēlā.</w:t>
      </w:r>
    </w:p>
    <w:p w14:paraId="6946AAE7" w14:textId="5C8E0A12" w:rsidR="00634DC3" w:rsidRPr="00A30882" w:rsidRDefault="00634DC3" w:rsidP="00634DC3">
      <w:pPr>
        <w:pStyle w:val="Pictureposition"/>
      </w:pPr>
      <w:r w:rsidRPr="00A30882">
        <w:rPr>
          <w:noProof/>
          <w:lang w:val="en-US"/>
        </w:rPr>
        <w:drawing>
          <wp:inline distT="0" distB="0" distL="0" distR="0" wp14:anchorId="502540A9" wp14:editId="402E715B">
            <wp:extent cx="2867025" cy="3219450"/>
            <wp:effectExtent l="0" t="0" r="9525" b="0"/>
            <wp:docPr id="48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2867025" cy="3219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17521C" w14:textId="4FCB52D7" w:rsidR="00634DC3" w:rsidRPr="00A30882" w:rsidRDefault="00A34CAE" w:rsidP="00634DC3">
      <w:pPr>
        <w:pStyle w:val="Picturecaption"/>
      </w:pPr>
      <w:r>
        <w:t>42</w:t>
      </w:r>
      <w:r w:rsidR="00634DC3" w:rsidRPr="00A30882">
        <w:t xml:space="preserve">.attēls. </w:t>
      </w:r>
      <w:proofErr w:type="spellStart"/>
      <w:r w:rsidR="00634DC3" w:rsidRPr="00A30882">
        <w:t>FileZilla</w:t>
      </w:r>
      <w:proofErr w:type="spellEnd"/>
      <w:r w:rsidR="00634DC3" w:rsidRPr="00A30882">
        <w:t xml:space="preserve"> </w:t>
      </w:r>
      <w:proofErr w:type="spellStart"/>
      <w:r w:rsidR="00634DC3" w:rsidRPr="00A30882">
        <w:t>FTPs</w:t>
      </w:r>
      <w:proofErr w:type="spellEnd"/>
      <w:r w:rsidR="00634DC3" w:rsidRPr="00A30882">
        <w:t xml:space="preserve"> kanāla konfigurācija</w:t>
      </w:r>
    </w:p>
    <w:p w14:paraId="3DD78EA9" w14:textId="77777777" w:rsidR="00634DC3" w:rsidRPr="00A30882" w:rsidRDefault="00634DC3" w:rsidP="00634DC3">
      <w:pPr>
        <w:pStyle w:val="Heading4"/>
      </w:pPr>
      <w:bookmarkStart w:id="196" w:name="_Toc110419746"/>
      <w:r w:rsidRPr="00A30882">
        <w:lastRenderedPageBreak/>
        <w:t>Datnes pievienošana (</w:t>
      </w:r>
      <w:proofErr w:type="spellStart"/>
      <w:r w:rsidRPr="00A30882">
        <w:t>FTPs_SendMessage</w:t>
      </w:r>
      <w:proofErr w:type="spellEnd"/>
      <w:r w:rsidRPr="00A30882">
        <w:t>)</w:t>
      </w:r>
      <w:bookmarkEnd w:id="196"/>
    </w:p>
    <w:p w14:paraId="1188BE4B" w14:textId="4B6CDD9E" w:rsidR="00634DC3" w:rsidRPr="00A30882" w:rsidRDefault="00634DC3" w:rsidP="00634DC3">
      <w:r w:rsidRPr="00A30882">
        <w:t xml:space="preserve">Tiek izveidots </w:t>
      </w:r>
      <w:proofErr w:type="spellStart"/>
      <w:r w:rsidRPr="00A30882">
        <w:t>pieslēgums</w:t>
      </w:r>
      <w:proofErr w:type="spellEnd"/>
      <w:r w:rsidRPr="00A30882">
        <w:t xml:space="preserve"> FTP</w:t>
      </w:r>
      <w:r w:rsidR="00957D4C" w:rsidRPr="00A30882">
        <w:t>,</w:t>
      </w:r>
      <w:r w:rsidRPr="00A30882">
        <w:t xml:space="preserve"> un tiek pievienota datne kanāla mapei, kura atbilst „URN:IVIS:100001:CHA-SampleChannel2-v1-0-TYPE-DIK” kanālam:</w:t>
      </w:r>
    </w:p>
    <w:p w14:paraId="07C50B86" w14:textId="77777777" w:rsidR="007A77FD" w:rsidRPr="00A30882" w:rsidRDefault="007A77FD" w:rsidP="007A77FD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&lt;?</w:t>
      </w:r>
      <w:proofErr w:type="spellStart"/>
      <w:r w:rsidRPr="00A30882">
        <w:rPr>
          <w:color w:val="000000"/>
        </w:rPr>
        <w:t>php</w:t>
      </w:r>
      <w:proofErr w:type="spellEnd"/>
    </w:p>
    <w:p w14:paraId="2D57C25D" w14:textId="77777777" w:rsidR="007A77FD" w:rsidRPr="00A30882" w:rsidRDefault="007A77FD" w:rsidP="007A77FD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                                    </w:t>
      </w:r>
    </w:p>
    <w:p w14:paraId="1AC8237C" w14:textId="77777777" w:rsidR="007A77FD" w:rsidRPr="00A30882" w:rsidRDefault="007A77FD" w:rsidP="007A77FD">
      <w:pPr>
        <w:pStyle w:val="Sourcewithforeground"/>
        <w:jc w:val="left"/>
        <w:rPr>
          <w:color w:val="000000"/>
        </w:rPr>
      </w:pPr>
      <w:proofErr w:type="spellStart"/>
      <w:r w:rsidRPr="00A30882">
        <w:rPr>
          <w:color w:val="000000"/>
        </w:rPr>
        <w:t>try</w:t>
      </w:r>
      <w:proofErr w:type="spellEnd"/>
      <w:r w:rsidRPr="00A30882">
        <w:rPr>
          <w:color w:val="000000"/>
        </w:rPr>
        <w:t> {                                      </w:t>
      </w:r>
    </w:p>
    <w:p w14:paraId="0B05FA48" w14:textId="77777777" w:rsidR="007A77FD" w:rsidRPr="00A30882" w:rsidRDefault="007A77FD" w:rsidP="007A77FD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// set </w:t>
      </w:r>
      <w:proofErr w:type="spellStart"/>
      <w:r w:rsidRPr="00A30882">
        <w:rPr>
          <w:color w:val="000000"/>
        </w:rPr>
        <w:t>UsernameToken</w:t>
      </w:r>
      <w:proofErr w:type="spellEnd"/>
      <w:r w:rsidRPr="00A30882">
        <w:rPr>
          <w:color w:val="000000"/>
        </w:rPr>
        <w:t> </w:t>
      </w:r>
      <w:proofErr w:type="spellStart"/>
      <w:r w:rsidRPr="00A30882">
        <w:rPr>
          <w:color w:val="000000"/>
        </w:rPr>
        <w:t>variables</w:t>
      </w:r>
      <w:proofErr w:type="spellEnd"/>
      <w:r w:rsidRPr="00A30882">
        <w:rPr>
          <w:color w:val="000000"/>
        </w:rPr>
        <w:t> </w:t>
      </w:r>
      <w:proofErr w:type="spellStart"/>
      <w:r w:rsidRPr="00A30882">
        <w:rPr>
          <w:color w:val="000000"/>
        </w:rPr>
        <w:t>and</w:t>
      </w:r>
      <w:proofErr w:type="spellEnd"/>
      <w:r w:rsidRPr="00A30882">
        <w:rPr>
          <w:color w:val="000000"/>
        </w:rPr>
        <w:t> </w:t>
      </w:r>
      <w:proofErr w:type="spellStart"/>
      <w:r w:rsidRPr="00A30882">
        <w:rPr>
          <w:color w:val="000000"/>
        </w:rPr>
        <w:t>request</w:t>
      </w:r>
      <w:proofErr w:type="spellEnd"/>
      <w:r w:rsidRPr="00A30882">
        <w:rPr>
          <w:color w:val="000000"/>
        </w:rPr>
        <w:t> </w:t>
      </w:r>
      <w:proofErr w:type="spellStart"/>
      <w:r w:rsidRPr="00A30882">
        <w:rPr>
          <w:color w:val="000000"/>
        </w:rPr>
        <w:t>for</w:t>
      </w:r>
      <w:proofErr w:type="spellEnd"/>
      <w:r w:rsidRPr="00A30882">
        <w:rPr>
          <w:color w:val="000000"/>
        </w:rPr>
        <w:t> </w:t>
      </w:r>
      <w:proofErr w:type="spellStart"/>
      <w:r w:rsidRPr="00A30882">
        <w:rPr>
          <w:color w:val="000000"/>
        </w:rPr>
        <w:t>ftp</w:t>
      </w:r>
      <w:proofErr w:type="spellEnd"/>
    </w:p>
    <w:p w14:paraId="7F5F5267" w14:textId="77777777" w:rsidR="007A77FD" w:rsidRPr="00A30882" w:rsidRDefault="007A77FD" w:rsidP="007A77FD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$</w:t>
      </w:r>
      <w:proofErr w:type="spellStart"/>
      <w:r w:rsidRPr="00A30882">
        <w:rPr>
          <w:color w:val="000000"/>
        </w:rPr>
        <w:t>username</w:t>
      </w:r>
      <w:proofErr w:type="spellEnd"/>
      <w:r w:rsidRPr="00A30882">
        <w:rPr>
          <w:color w:val="000000"/>
        </w:rPr>
        <w:t> = '</w:t>
      </w:r>
      <w:proofErr w:type="spellStart"/>
      <w:r w:rsidRPr="00A30882">
        <w:rPr>
          <w:color w:val="000000"/>
        </w:rPr>
        <w:t>DitAdmin</w:t>
      </w:r>
      <w:proofErr w:type="spellEnd"/>
      <w:r w:rsidRPr="00A30882">
        <w:rPr>
          <w:color w:val="000000"/>
        </w:rPr>
        <w:t>';</w:t>
      </w:r>
    </w:p>
    <w:p w14:paraId="06E926BE" w14:textId="72BF3F7B" w:rsidR="007A77FD" w:rsidRPr="00A30882" w:rsidRDefault="007A77FD" w:rsidP="007A77FD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$</w:t>
      </w:r>
      <w:proofErr w:type="spellStart"/>
      <w:r w:rsidRPr="00A30882">
        <w:rPr>
          <w:color w:val="000000"/>
        </w:rPr>
        <w:t>password</w:t>
      </w:r>
      <w:proofErr w:type="spellEnd"/>
      <w:r w:rsidRPr="00A30882">
        <w:rPr>
          <w:color w:val="000000"/>
        </w:rPr>
        <w:t> = '</w:t>
      </w:r>
      <w:proofErr w:type="spellStart"/>
      <w:r w:rsidR="004756B8">
        <w:rPr>
          <w:color w:val="000000"/>
        </w:rPr>
        <w:t>Password</w:t>
      </w:r>
      <w:proofErr w:type="spellEnd"/>
      <w:r w:rsidRPr="00A30882">
        <w:rPr>
          <w:color w:val="000000"/>
        </w:rPr>
        <w:t>';</w:t>
      </w:r>
    </w:p>
    <w:p w14:paraId="397FFB19" w14:textId="77777777" w:rsidR="007A77FD" w:rsidRPr="00A30882" w:rsidRDefault="007A77FD" w:rsidP="007A77FD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</w:t>
      </w:r>
    </w:p>
    <w:p w14:paraId="7DD0D122" w14:textId="78CD2C55" w:rsidR="007A77FD" w:rsidRPr="00A30882" w:rsidRDefault="007A77FD" w:rsidP="007A77FD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$</w:t>
      </w:r>
      <w:proofErr w:type="spellStart"/>
      <w:r w:rsidRPr="00A30882">
        <w:rPr>
          <w:color w:val="000000"/>
        </w:rPr>
        <w:t>ftp_host</w:t>
      </w:r>
      <w:proofErr w:type="spellEnd"/>
      <w:r w:rsidRPr="00A30882">
        <w:rPr>
          <w:color w:val="000000"/>
        </w:rPr>
        <w:t> = '</w:t>
      </w:r>
      <w:r w:rsidR="00527FCD" w:rsidRPr="00527FCD">
        <w:rPr>
          <w:color w:val="000000"/>
        </w:rPr>
        <w:t>dittest</w:t>
      </w:r>
      <w:r w:rsidRPr="00A30882">
        <w:rPr>
          <w:color w:val="000000"/>
        </w:rPr>
        <w:t>.vraa.gov.lv';</w:t>
      </w:r>
    </w:p>
    <w:p w14:paraId="4EF40A80" w14:textId="77777777" w:rsidR="007A77FD" w:rsidRPr="00A30882" w:rsidRDefault="007A77FD" w:rsidP="007A77FD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$</w:t>
      </w:r>
      <w:proofErr w:type="spellStart"/>
      <w:r w:rsidRPr="00A30882">
        <w:rPr>
          <w:color w:val="000000"/>
        </w:rPr>
        <w:t>ftp_port</w:t>
      </w:r>
      <w:proofErr w:type="spellEnd"/>
      <w:r w:rsidRPr="00A30882">
        <w:rPr>
          <w:color w:val="000000"/>
        </w:rPr>
        <w:t> = 2121;</w:t>
      </w:r>
    </w:p>
    <w:p w14:paraId="0343A1CD" w14:textId="77777777" w:rsidR="007A77FD" w:rsidRPr="00A30882" w:rsidRDefault="007A77FD" w:rsidP="007A77FD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</w:t>
      </w:r>
    </w:p>
    <w:p w14:paraId="54A2EC05" w14:textId="77777777" w:rsidR="007A77FD" w:rsidRPr="00A30882" w:rsidRDefault="007A77FD" w:rsidP="007A77FD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$</w:t>
      </w:r>
      <w:proofErr w:type="spellStart"/>
      <w:r w:rsidRPr="00A30882">
        <w:rPr>
          <w:color w:val="000000"/>
        </w:rPr>
        <w:t>channel_name</w:t>
      </w:r>
      <w:proofErr w:type="spellEnd"/>
      <w:r w:rsidRPr="00A30882">
        <w:rPr>
          <w:color w:val="000000"/>
        </w:rPr>
        <w:t> = 'AAPE';</w:t>
      </w:r>
    </w:p>
    <w:p w14:paraId="09455EA7" w14:textId="77777777" w:rsidR="007A77FD" w:rsidRPr="00A30882" w:rsidRDefault="007A77FD" w:rsidP="007A77FD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</w:t>
      </w:r>
    </w:p>
    <w:p w14:paraId="454CE730" w14:textId="77777777" w:rsidR="007A77FD" w:rsidRPr="00A30882" w:rsidRDefault="007A77FD" w:rsidP="007A77FD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// set </w:t>
      </w:r>
      <w:proofErr w:type="spellStart"/>
      <w:r w:rsidRPr="00A30882">
        <w:rPr>
          <w:color w:val="000000"/>
        </w:rPr>
        <w:t>up</w:t>
      </w:r>
      <w:proofErr w:type="spellEnd"/>
      <w:r w:rsidRPr="00A30882">
        <w:rPr>
          <w:color w:val="000000"/>
        </w:rPr>
        <w:t> </w:t>
      </w:r>
      <w:proofErr w:type="spellStart"/>
      <w:r w:rsidRPr="00A30882">
        <w:rPr>
          <w:color w:val="000000"/>
        </w:rPr>
        <w:t>basic</w:t>
      </w:r>
      <w:proofErr w:type="spellEnd"/>
      <w:r w:rsidRPr="00A30882">
        <w:rPr>
          <w:color w:val="000000"/>
        </w:rPr>
        <w:t> </w:t>
      </w:r>
      <w:proofErr w:type="spellStart"/>
      <w:r w:rsidRPr="00A30882">
        <w:rPr>
          <w:color w:val="000000"/>
        </w:rPr>
        <w:t>connection</w:t>
      </w:r>
      <w:proofErr w:type="spellEnd"/>
    </w:p>
    <w:p w14:paraId="324DF0F5" w14:textId="77777777" w:rsidR="007A77FD" w:rsidRPr="00A30882" w:rsidRDefault="007A77FD" w:rsidP="007A77FD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$</w:t>
      </w:r>
      <w:proofErr w:type="spellStart"/>
      <w:r w:rsidRPr="00A30882">
        <w:rPr>
          <w:color w:val="000000"/>
        </w:rPr>
        <w:t>conn_id</w:t>
      </w:r>
      <w:proofErr w:type="spellEnd"/>
      <w:r w:rsidRPr="00A30882">
        <w:rPr>
          <w:color w:val="000000"/>
        </w:rPr>
        <w:t> = </w:t>
      </w:r>
      <w:proofErr w:type="spellStart"/>
      <w:r w:rsidRPr="00A30882">
        <w:rPr>
          <w:color w:val="000000"/>
        </w:rPr>
        <w:t>ftp_ssl_connect</w:t>
      </w:r>
      <w:proofErr w:type="spellEnd"/>
      <w:r w:rsidRPr="00A30882">
        <w:rPr>
          <w:color w:val="000000"/>
        </w:rPr>
        <w:t>($</w:t>
      </w:r>
      <w:proofErr w:type="spellStart"/>
      <w:r w:rsidRPr="00A30882">
        <w:rPr>
          <w:color w:val="000000"/>
        </w:rPr>
        <w:t>ftp_host</w:t>
      </w:r>
      <w:proofErr w:type="spellEnd"/>
      <w:r w:rsidRPr="00A30882">
        <w:rPr>
          <w:color w:val="000000"/>
        </w:rPr>
        <w:t>, $</w:t>
      </w:r>
      <w:proofErr w:type="spellStart"/>
      <w:r w:rsidRPr="00A30882">
        <w:rPr>
          <w:color w:val="000000"/>
        </w:rPr>
        <w:t>ftp_port</w:t>
      </w:r>
      <w:proofErr w:type="spellEnd"/>
      <w:r w:rsidRPr="00A30882">
        <w:rPr>
          <w:color w:val="000000"/>
        </w:rPr>
        <w:t>); </w:t>
      </w:r>
    </w:p>
    <w:p w14:paraId="7321BCA5" w14:textId="77777777" w:rsidR="007A77FD" w:rsidRPr="00A30882" w:rsidRDefault="007A77FD" w:rsidP="007A77FD">
      <w:pPr>
        <w:pStyle w:val="Sourcewithforeground"/>
        <w:jc w:val="left"/>
        <w:rPr>
          <w:color w:val="000000"/>
        </w:rPr>
      </w:pPr>
    </w:p>
    <w:p w14:paraId="704EF761" w14:textId="77777777" w:rsidR="007A77FD" w:rsidRPr="00A30882" w:rsidRDefault="007A77FD" w:rsidP="007A77FD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// </w:t>
      </w:r>
      <w:proofErr w:type="spellStart"/>
      <w:r w:rsidRPr="00A30882">
        <w:rPr>
          <w:color w:val="000000"/>
        </w:rPr>
        <w:t>login</w:t>
      </w:r>
      <w:proofErr w:type="spellEnd"/>
      <w:r w:rsidRPr="00A30882">
        <w:rPr>
          <w:color w:val="000000"/>
        </w:rPr>
        <w:t> </w:t>
      </w:r>
      <w:proofErr w:type="spellStart"/>
      <w:r w:rsidRPr="00A30882">
        <w:rPr>
          <w:color w:val="000000"/>
        </w:rPr>
        <w:t>with</w:t>
      </w:r>
      <w:proofErr w:type="spellEnd"/>
      <w:r w:rsidRPr="00A30882">
        <w:rPr>
          <w:color w:val="000000"/>
        </w:rPr>
        <w:t> </w:t>
      </w:r>
      <w:proofErr w:type="spellStart"/>
      <w:r w:rsidRPr="00A30882">
        <w:rPr>
          <w:color w:val="000000"/>
        </w:rPr>
        <w:t>username</w:t>
      </w:r>
      <w:proofErr w:type="spellEnd"/>
      <w:r w:rsidRPr="00A30882">
        <w:rPr>
          <w:color w:val="000000"/>
        </w:rPr>
        <w:t> </w:t>
      </w:r>
      <w:proofErr w:type="spellStart"/>
      <w:r w:rsidRPr="00A30882">
        <w:rPr>
          <w:color w:val="000000"/>
        </w:rPr>
        <w:t>and</w:t>
      </w:r>
      <w:proofErr w:type="spellEnd"/>
      <w:r w:rsidRPr="00A30882">
        <w:rPr>
          <w:color w:val="000000"/>
        </w:rPr>
        <w:t> </w:t>
      </w:r>
      <w:proofErr w:type="spellStart"/>
      <w:r w:rsidRPr="00A30882">
        <w:rPr>
          <w:color w:val="000000"/>
        </w:rPr>
        <w:t>password</w:t>
      </w:r>
      <w:proofErr w:type="spellEnd"/>
    </w:p>
    <w:p w14:paraId="207544BE" w14:textId="77777777" w:rsidR="007A77FD" w:rsidRPr="00A30882" w:rsidRDefault="007A77FD" w:rsidP="007A77FD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$</w:t>
      </w:r>
      <w:proofErr w:type="spellStart"/>
      <w:r w:rsidRPr="00A30882">
        <w:rPr>
          <w:color w:val="000000"/>
        </w:rPr>
        <w:t>login_result</w:t>
      </w:r>
      <w:proofErr w:type="spellEnd"/>
      <w:r w:rsidRPr="00A30882">
        <w:rPr>
          <w:color w:val="000000"/>
        </w:rPr>
        <w:t> = </w:t>
      </w:r>
      <w:proofErr w:type="spellStart"/>
      <w:r w:rsidRPr="00A30882">
        <w:rPr>
          <w:color w:val="000000"/>
        </w:rPr>
        <w:t>ftp_login</w:t>
      </w:r>
      <w:proofErr w:type="spellEnd"/>
      <w:r w:rsidRPr="00A30882">
        <w:rPr>
          <w:color w:val="000000"/>
        </w:rPr>
        <w:t>($</w:t>
      </w:r>
      <w:proofErr w:type="spellStart"/>
      <w:r w:rsidRPr="00A30882">
        <w:rPr>
          <w:color w:val="000000"/>
        </w:rPr>
        <w:t>conn_id</w:t>
      </w:r>
      <w:proofErr w:type="spellEnd"/>
      <w:r w:rsidRPr="00A30882">
        <w:rPr>
          <w:color w:val="000000"/>
        </w:rPr>
        <w:t>, $</w:t>
      </w:r>
      <w:proofErr w:type="spellStart"/>
      <w:r w:rsidRPr="00A30882">
        <w:rPr>
          <w:color w:val="000000"/>
        </w:rPr>
        <w:t>username</w:t>
      </w:r>
      <w:proofErr w:type="spellEnd"/>
      <w:r w:rsidRPr="00A30882">
        <w:rPr>
          <w:color w:val="000000"/>
        </w:rPr>
        <w:t>, $</w:t>
      </w:r>
      <w:proofErr w:type="spellStart"/>
      <w:r w:rsidRPr="00A30882">
        <w:rPr>
          <w:color w:val="000000"/>
        </w:rPr>
        <w:t>password</w:t>
      </w:r>
      <w:proofErr w:type="spellEnd"/>
      <w:r w:rsidRPr="00A30882">
        <w:rPr>
          <w:color w:val="000000"/>
        </w:rPr>
        <w:t>); </w:t>
      </w:r>
    </w:p>
    <w:p w14:paraId="4DDAF448" w14:textId="77777777" w:rsidR="007A77FD" w:rsidRPr="00A30882" w:rsidRDefault="007A77FD" w:rsidP="007A77FD">
      <w:pPr>
        <w:pStyle w:val="Sourcewithforeground"/>
        <w:jc w:val="left"/>
        <w:rPr>
          <w:color w:val="000000"/>
        </w:rPr>
      </w:pPr>
    </w:p>
    <w:p w14:paraId="63DA3E07" w14:textId="77777777" w:rsidR="007A77FD" w:rsidRPr="00A30882" w:rsidRDefault="007A77FD" w:rsidP="007A77FD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// </w:t>
      </w:r>
      <w:proofErr w:type="spellStart"/>
      <w:r w:rsidRPr="00A30882">
        <w:rPr>
          <w:color w:val="000000"/>
        </w:rPr>
        <w:t>check</w:t>
      </w:r>
      <w:proofErr w:type="spellEnd"/>
      <w:r w:rsidRPr="00A30882">
        <w:rPr>
          <w:color w:val="000000"/>
        </w:rPr>
        <w:t> </w:t>
      </w:r>
      <w:proofErr w:type="spellStart"/>
      <w:r w:rsidRPr="00A30882">
        <w:rPr>
          <w:color w:val="000000"/>
        </w:rPr>
        <w:t>connection</w:t>
      </w:r>
      <w:proofErr w:type="spellEnd"/>
    </w:p>
    <w:p w14:paraId="468A8482" w14:textId="77777777" w:rsidR="007A77FD" w:rsidRPr="00A30882" w:rsidRDefault="007A77FD" w:rsidP="007A77FD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</w:t>
      </w:r>
      <w:proofErr w:type="spellStart"/>
      <w:r w:rsidRPr="00A30882">
        <w:rPr>
          <w:color w:val="000000"/>
        </w:rPr>
        <w:t>if</w:t>
      </w:r>
      <w:proofErr w:type="spellEnd"/>
      <w:r w:rsidRPr="00A30882">
        <w:rPr>
          <w:color w:val="000000"/>
        </w:rPr>
        <w:t> ((!$</w:t>
      </w:r>
      <w:proofErr w:type="spellStart"/>
      <w:r w:rsidRPr="00A30882">
        <w:rPr>
          <w:color w:val="000000"/>
        </w:rPr>
        <w:t>conn_id</w:t>
      </w:r>
      <w:proofErr w:type="spellEnd"/>
      <w:r w:rsidRPr="00A30882">
        <w:rPr>
          <w:color w:val="000000"/>
        </w:rPr>
        <w:t>) || (!$</w:t>
      </w:r>
      <w:proofErr w:type="spellStart"/>
      <w:r w:rsidRPr="00A30882">
        <w:rPr>
          <w:color w:val="000000"/>
        </w:rPr>
        <w:t>login_result</w:t>
      </w:r>
      <w:proofErr w:type="spellEnd"/>
      <w:r w:rsidRPr="00A30882">
        <w:rPr>
          <w:color w:val="000000"/>
        </w:rPr>
        <w:t>)) { </w:t>
      </w:r>
    </w:p>
    <w:p w14:paraId="4B0A53A1" w14:textId="77777777" w:rsidR="007A77FD" w:rsidRPr="00A30882" w:rsidRDefault="007A77FD" w:rsidP="007A77FD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    </w:t>
      </w:r>
      <w:proofErr w:type="spellStart"/>
      <w:r w:rsidRPr="00A30882">
        <w:rPr>
          <w:color w:val="000000"/>
        </w:rPr>
        <w:t>echo</w:t>
      </w:r>
      <w:proofErr w:type="spellEnd"/>
      <w:r w:rsidRPr="00A30882">
        <w:rPr>
          <w:color w:val="000000"/>
        </w:rPr>
        <w:t> "FTP </w:t>
      </w:r>
      <w:proofErr w:type="spellStart"/>
      <w:r w:rsidRPr="00A30882">
        <w:rPr>
          <w:color w:val="000000"/>
        </w:rPr>
        <w:t>connection</w:t>
      </w:r>
      <w:proofErr w:type="spellEnd"/>
      <w:r w:rsidRPr="00A30882">
        <w:rPr>
          <w:color w:val="000000"/>
        </w:rPr>
        <w:t> </w:t>
      </w:r>
      <w:proofErr w:type="spellStart"/>
      <w:r w:rsidRPr="00A30882">
        <w:rPr>
          <w:color w:val="000000"/>
        </w:rPr>
        <w:t>has</w:t>
      </w:r>
      <w:proofErr w:type="spellEnd"/>
      <w:r w:rsidRPr="00A30882">
        <w:rPr>
          <w:color w:val="000000"/>
        </w:rPr>
        <w:t> </w:t>
      </w:r>
      <w:proofErr w:type="spellStart"/>
      <w:r w:rsidRPr="00A30882">
        <w:rPr>
          <w:color w:val="000000"/>
        </w:rPr>
        <w:t>failed</w:t>
      </w:r>
      <w:proofErr w:type="spellEnd"/>
      <w:r w:rsidRPr="00A30882">
        <w:rPr>
          <w:color w:val="000000"/>
        </w:rPr>
        <w:t>!";</w:t>
      </w:r>
    </w:p>
    <w:p w14:paraId="6637309C" w14:textId="77777777" w:rsidR="007A77FD" w:rsidRPr="00A30882" w:rsidRDefault="007A77FD" w:rsidP="007A77FD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    echo "Attempted to connect to $ftp_host for user $username\n"; </w:t>
      </w:r>
    </w:p>
    <w:p w14:paraId="6E50CACD" w14:textId="77777777" w:rsidR="007A77FD" w:rsidRPr="00A30882" w:rsidRDefault="007A77FD" w:rsidP="007A77FD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    </w:t>
      </w:r>
      <w:proofErr w:type="spellStart"/>
      <w:r w:rsidRPr="00A30882">
        <w:rPr>
          <w:color w:val="000000"/>
        </w:rPr>
        <w:t>exit</w:t>
      </w:r>
      <w:proofErr w:type="spellEnd"/>
      <w:r w:rsidRPr="00A30882">
        <w:rPr>
          <w:color w:val="000000"/>
        </w:rPr>
        <w:t>; </w:t>
      </w:r>
    </w:p>
    <w:p w14:paraId="2C811D86" w14:textId="77777777" w:rsidR="007A77FD" w:rsidRPr="00A30882" w:rsidRDefault="007A77FD" w:rsidP="007A77FD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} </w:t>
      </w:r>
      <w:proofErr w:type="spellStart"/>
      <w:r w:rsidRPr="00A30882">
        <w:rPr>
          <w:color w:val="000000"/>
        </w:rPr>
        <w:t>else</w:t>
      </w:r>
      <w:proofErr w:type="spellEnd"/>
      <w:r w:rsidRPr="00A30882">
        <w:rPr>
          <w:color w:val="000000"/>
        </w:rPr>
        <w:t> {</w:t>
      </w:r>
    </w:p>
    <w:p w14:paraId="70566BAD" w14:textId="77777777" w:rsidR="007A77FD" w:rsidRPr="00A30882" w:rsidRDefault="007A77FD" w:rsidP="007A77FD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    </w:t>
      </w:r>
      <w:proofErr w:type="spellStart"/>
      <w:r w:rsidRPr="00A30882">
        <w:rPr>
          <w:color w:val="000000"/>
        </w:rPr>
        <w:t>echo</w:t>
      </w:r>
      <w:proofErr w:type="spellEnd"/>
      <w:r w:rsidRPr="00A30882">
        <w:rPr>
          <w:color w:val="000000"/>
        </w:rPr>
        <w:t> "</w:t>
      </w:r>
      <w:proofErr w:type="spellStart"/>
      <w:r w:rsidRPr="00A30882">
        <w:rPr>
          <w:color w:val="000000"/>
        </w:rPr>
        <w:t>Connected</w:t>
      </w:r>
      <w:proofErr w:type="spellEnd"/>
      <w:r w:rsidRPr="00A30882">
        <w:rPr>
          <w:color w:val="000000"/>
        </w:rPr>
        <w:t> to $</w:t>
      </w:r>
      <w:proofErr w:type="spellStart"/>
      <w:r w:rsidRPr="00A30882">
        <w:rPr>
          <w:color w:val="000000"/>
        </w:rPr>
        <w:t>ftp_host</w:t>
      </w:r>
      <w:proofErr w:type="spellEnd"/>
      <w:r w:rsidRPr="00A30882">
        <w:rPr>
          <w:color w:val="000000"/>
        </w:rPr>
        <w:t>, </w:t>
      </w:r>
      <w:proofErr w:type="spellStart"/>
      <w:r w:rsidRPr="00A30882">
        <w:rPr>
          <w:color w:val="000000"/>
        </w:rPr>
        <w:t>for</w:t>
      </w:r>
      <w:proofErr w:type="spellEnd"/>
      <w:r w:rsidRPr="00A30882">
        <w:rPr>
          <w:color w:val="000000"/>
        </w:rPr>
        <w:t> </w:t>
      </w:r>
      <w:proofErr w:type="spellStart"/>
      <w:r w:rsidRPr="00A30882">
        <w:rPr>
          <w:color w:val="000000"/>
        </w:rPr>
        <w:t>user</w:t>
      </w:r>
      <w:proofErr w:type="spellEnd"/>
      <w:r w:rsidRPr="00A30882">
        <w:rPr>
          <w:color w:val="000000"/>
        </w:rPr>
        <w:t> $</w:t>
      </w:r>
      <w:proofErr w:type="spellStart"/>
      <w:r w:rsidRPr="00A30882">
        <w:rPr>
          <w:color w:val="000000"/>
        </w:rPr>
        <w:t>username</w:t>
      </w:r>
      <w:proofErr w:type="spellEnd"/>
      <w:r w:rsidRPr="00A30882">
        <w:rPr>
          <w:color w:val="000000"/>
        </w:rPr>
        <w:t>\n";</w:t>
      </w:r>
    </w:p>
    <w:p w14:paraId="3E6DCF6C" w14:textId="77777777" w:rsidR="007A77FD" w:rsidRPr="00A30882" w:rsidRDefault="007A77FD" w:rsidP="007A77FD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}</w:t>
      </w:r>
    </w:p>
    <w:p w14:paraId="15BB3A94" w14:textId="77777777" w:rsidR="007A77FD" w:rsidRPr="00A30882" w:rsidRDefault="007A77FD" w:rsidP="007A77FD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</w:t>
      </w:r>
    </w:p>
    <w:p w14:paraId="4AC2F929" w14:textId="77777777" w:rsidR="007A77FD" w:rsidRPr="00A30882" w:rsidRDefault="007A77FD" w:rsidP="007A77FD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// </w:t>
      </w:r>
      <w:proofErr w:type="spellStart"/>
      <w:r w:rsidRPr="00A30882">
        <w:rPr>
          <w:color w:val="000000"/>
        </w:rPr>
        <w:t>upload</w:t>
      </w:r>
      <w:proofErr w:type="spellEnd"/>
      <w:r w:rsidRPr="00A30882">
        <w:rPr>
          <w:color w:val="000000"/>
        </w:rPr>
        <w:t> </w:t>
      </w:r>
      <w:proofErr w:type="spellStart"/>
      <w:r w:rsidRPr="00A30882">
        <w:rPr>
          <w:color w:val="000000"/>
        </w:rPr>
        <w:t>the</w:t>
      </w:r>
      <w:proofErr w:type="spellEnd"/>
      <w:r w:rsidRPr="00A30882">
        <w:rPr>
          <w:color w:val="000000"/>
        </w:rPr>
        <w:t> </w:t>
      </w:r>
      <w:proofErr w:type="spellStart"/>
      <w:r w:rsidRPr="00A30882">
        <w:rPr>
          <w:color w:val="000000"/>
        </w:rPr>
        <w:t>file</w:t>
      </w:r>
      <w:proofErr w:type="spellEnd"/>
    </w:p>
    <w:p w14:paraId="34DD78FB" w14:textId="77777777" w:rsidR="007A77FD" w:rsidRPr="00A30882" w:rsidRDefault="007A77FD" w:rsidP="007A77FD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$</w:t>
      </w:r>
      <w:proofErr w:type="spellStart"/>
      <w:r w:rsidRPr="00A30882">
        <w:rPr>
          <w:color w:val="000000"/>
        </w:rPr>
        <w:t>dest_folder</w:t>
      </w:r>
      <w:proofErr w:type="spellEnd"/>
      <w:r w:rsidRPr="00A30882">
        <w:rPr>
          <w:color w:val="000000"/>
        </w:rPr>
        <w:t> = $</w:t>
      </w:r>
      <w:proofErr w:type="spellStart"/>
      <w:r w:rsidRPr="00A30882">
        <w:rPr>
          <w:color w:val="000000"/>
        </w:rPr>
        <w:t>channel_name</w:t>
      </w:r>
      <w:proofErr w:type="spellEnd"/>
      <w:r w:rsidRPr="00A30882">
        <w:rPr>
          <w:color w:val="000000"/>
        </w:rPr>
        <w:t> . '/DIK-v2-3/</w:t>
      </w:r>
      <w:proofErr w:type="spellStart"/>
      <w:r w:rsidRPr="00A30882">
        <w:rPr>
          <w:color w:val="000000"/>
        </w:rPr>
        <w:t>Write</w:t>
      </w:r>
      <w:proofErr w:type="spellEnd"/>
      <w:r w:rsidRPr="00A30882">
        <w:rPr>
          <w:color w:val="000000"/>
        </w:rPr>
        <w:t>/';</w:t>
      </w:r>
    </w:p>
    <w:p w14:paraId="2F76FBEB" w14:textId="77777777" w:rsidR="007A77FD" w:rsidRPr="00A30882" w:rsidRDefault="007A77FD" w:rsidP="007A77FD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$upload = ftp_put($conn_id, $dest_folder.'message2.xml', 'xml/data.xml', FTP_ASCII); </w:t>
      </w:r>
    </w:p>
    <w:p w14:paraId="02AB2BD5" w14:textId="77777777" w:rsidR="007A77FD" w:rsidRPr="00A30882" w:rsidRDefault="007A77FD" w:rsidP="007A77FD">
      <w:pPr>
        <w:pStyle w:val="Sourcewithforeground"/>
        <w:jc w:val="left"/>
        <w:rPr>
          <w:color w:val="000000"/>
        </w:rPr>
      </w:pPr>
    </w:p>
    <w:p w14:paraId="7BBD4C76" w14:textId="77777777" w:rsidR="007A77FD" w:rsidRPr="00A30882" w:rsidRDefault="007A77FD" w:rsidP="007A77FD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// </w:t>
      </w:r>
      <w:proofErr w:type="spellStart"/>
      <w:r w:rsidRPr="00A30882">
        <w:rPr>
          <w:color w:val="000000"/>
        </w:rPr>
        <w:t>check</w:t>
      </w:r>
      <w:proofErr w:type="spellEnd"/>
      <w:r w:rsidRPr="00A30882">
        <w:rPr>
          <w:color w:val="000000"/>
        </w:rPr>
        <w:t> </w:t>
      </w:r>
      <w:proofErr w:type="spellStart"/>
      <w:r w:rsidRPr="00A30882">
        <w:rPr>
          <w:color w:val="000000"/>
        </w:rPr>
        <w:t>upload</w:t>
      </w:r>
      <w:proofErr w:type="spellEnd"/>
      <w:r w:rsidRPr="00A30882">
        <w:rPr>
          <w:color w:val="000000"/>
        </w:rPr>
        <w:t> status</w:t>
      </w:r>
    </w:p>
    <w:p w14:paraId="282B5304" w14:textId="77777777" w:rsidR="007A77FD" w:rsidRPr="00A30882" w:rsidRDefault="007A77FD" w:rsidP="007A77FD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</w:t>
      </w:r>
      <w:proofErr w:type="spellStart"/>
      <w:r w:rsidRPr="00A30882">
        <w:rPr>
          <w:color w:val="000000"/>
        </w:rPr>
        <w:t>if</w:t>
      </w:r>
      <w:proofErr w:type="spellEnd"/>
      <w:r w:rsidRPr="00A30882">
        <w:rPr>
          <w:color w:val="000000"/>
        </w:rPr>
        <w:t> (!$</w:t>
      </w:r>
      <w:proofErr w:type="spellStart"/>
      <w:r w:rsidRPr="00A30882">
        <w:rPr>
          <w:color w:val="000000"/>
        </w:rPr>
        <w:t>upload</w:t>
      </w:r>
      <w:proofErr w:type="spellEnd"/>
      <w:r w:rsidRPr="00A30882">
        <w:rPr>
          <w:color w:val="000000"/>
        </w:rPr>
        <w:t>) { </w:t>
      </w:r>
    </w:p>
    <w:p w14:paraId="211C8C82" w14:textId="77777777" w:rsidR="007A77FD" w:rsidRPr="00A30882" w:rsidRDefault="007A77FD" w:rsidP="007A77FD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    </w:t>
      </w:r>
      <w:proofErr w:type="spellStart"/>
      <w:r w:rsidRPr="00A30882">
        <w:rPr>
          <w:color w:val="000000"/>
        </w:rPr>
        <w:t>echo</w:t>
      </w:r>
      <w:proofErr w:type="spellEnd"/>
      <w:r w:rsidRPr="00A30882">
        <w:rPr>
          <w:color w:val="000000"/>
        </w:rPr>
        <w:t> "FTP </w:t>
      </w:r>
      <w:proofErr w:type="spellStart"/>
      <w:r w:rsidRPr="00A30882">
        <w:rPr>
          <w:color w:val="000000"/>
        </w:rPr>
        <w:t>upload</w:t>
      </w:r>
      <w:proofErr w:type="spellEnd"/>
      <w:r w:rsidRPr="00A30882">
        <w:rPr>
          <w:color w:val="000000"/>
        </w:rPr>
        <w:t> </w:t>
      </w:r>
      <w:proofErr w:type="spellStart"/>
      <w:r w:rsidRPr="00A30882">
        <w:rPr>
          <w:color w:val="000000"/>
        </w:rPr>
        <w:t>has</w:t>
      </w:r>
      <w:proofErr w:type="spellEnd"/>
      <w:r w:rsidRPr="00A30882">
        <w:rPr>
          <w:color w:val="000000"/>
        </w:rPr>
        <w:t> </w:t>
      </w:r>
      <w:proofErr w:type="spellStart"/>
      <w:r w:rsidRPr="00A30882">
        <w:rPr>
          <w:color w:val="000000"/>
        </w:rPr>
        <w:t>failed</w:t>
      </w:r>
      <w:proofErr w:type="spellEnd"/>
      <w:r w:rsidRPr="00A30882">
        <w:rPr>
          <w:color w:val="000000"/>
        </w:rPr>
        <w:t>!";</w:t>
      </w:r>
    </w:p>
    <w:p w14:paraId="5F4718B6" w14:textId="77777777" w:rsidR="007A77FD" w:rsidRPr="00A30882" w:rsidRDefault="007A77FD" w:rsidP="007A77FD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} </w:t>
      </w:r>
      <w:proofErr w:type="spellStart"/>
      <w:r w:rsidRPr="00A30882">
        <w:rPr>
          <w:color w:val="000000"/>
        </w:rPr>
        <w:t>else</w:t>
      </w:r>
      <w:proofErr w:type="spellEnd"/>
      <w:r w:rsidRPr="00A30882">
        <w:rPr>
          <w:color w:val="000000"/>
        </w:rPr>
        <w:t> {</w:t>
      </w:r>
    </w:p>
    <w:p w14:paraId="458BF4E1" w14:textId="77777777" w:rsidR="007A77FD" w:rsidRPr="00A30882" w:rsidRDefault="007A77FD" w:rsidP="007A77FD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    </w:t>
      </w:r>
      <w:proofErr w:type="spellStart"/>
      <w:r w:rsidRPr="00A30882">
        <w:rPr>
          <w:color w:val="000000"/>
        </w:rPr>
        <w:t>echo</w:t>
      </w:r>
      <w:proofErr w:type="spellEnd"/>
      <w:r w:rsidRPr="00A30882">
        <w:rPr>
          <w:color w:val="000000"/>
        </w:rPr>
        <w:t> "</w:t>
      </w:r>
      <w:proofErr w:type="spellStart"/>
      <w:r w:rsidRPr="00A30882">
        <w:rPr>
          <w:color w:val="000000"/>
        </w:rPr>
        <w:t>Uploaded</w:t>
      </w:r>
      <w:proofErr w:type="spellEnd"/>
      <w:r w:rsidRPr="00A30882">
        <w:rPr>
          <w:color w:val="000000"/>
        </w:rPr>
        <w:t> </w:t>
      </w:r>
      <w:proofErr w:type="spellStart"/>
      <w:r w:rsidRPr="00A30882">
        <w:rPr>
          <w:color w:val="000000"/>
        </w:rPr>
        <w:t>succesfull</w:t>
      </w:r>
      <w:proofErr w:type="spellEnd"/>
      <w:r w:rsidRPr="00A30882">
        <w:rPr>
          <w:color w:val="000000"/>
        </w:rPr>
        <w:t>";</w:t>
      </w:r>
    </w:p>
    <w:p w14:paraId="253E31C2" w14:textId="77777777" w:rsidR="007A77FD" w:rsidRPr="00A30882" w:rsidRDefault="007A77FD" w:rsidP="007A77FD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}</w:t>
      </w:r>
    </w:p>
    <w:p w14:paraId="5E07A708" w14:textId="77777777" w:rsidR="007A77FD" w:rsidRPr="00A30882" w:rsidRDefault="007A77FD" w:rsidP="007A77FD">
      <w:pPr>
        <w:pStyle w:val="Sourcewithforeground"/>
        <w:jc w:val="left"/>
        <w:rPr>
          <w:color w:val="000000"/>
        </w:rPr>
      </w:pPr>
    </w:p>
    <w:p w14:paraId="669FC9A7" w14:textId="77777777" w:rsidR="007A77FD" w:rsidRPr="00A30882" w:rsidRDefault="007A77FD" w:rsidP="007A77FD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// </w:t>
      </w:r>
      <w:proofErr w:type="spellStart"/>
      <w:r w:rsidRPr="00A30882">
        <w:rPr>
          <w:color w:val="000000"/>
        </w:rPr>
        <w:t>close</w:t>
      </w:r>
      <w:proofErr w:type="spellEnd"/>
      <w:r w:rsidRPr="00A30882">
        <w:rPr>
          <w:color w:val="000000"/>
        </w:rPr>
        <w:t> </w:t>
      </w:r>
      <w:proofErr w:type="spellStart"/>
      <w:r w:rsidRPr="00A30882">
        <w:rPr>
          <w:color w:val="000000"/>
        </w:rPr>
        <w:t>the</w:t>
      </w:r>
      <w:proofErr w:type="spellEnd"/>
      <w:r w:rsidRPr="00A30882">
        <w:rPr>
          <w:color w:val="000000"/>
        </w:rPr>
        <w:t> FTP </w:t>
      </w:r>
      <w:proofErr w:type="spellStart"/>
      <w:r w:rsidRPr="00A30882">
        <w:rPr>
          <w:color w:val="000000"/>
        </w:rPr>
        <w:t>stream</w:t>
      </w:r>
      <w:proofErr w:type="spellEnd"/>
      <w:r w:rsidRPr="00A30882">
        <w:rPr>
          <w:color w:val="000000"/>
        </w:rPr>
        <w:t> </w:t>
      </w:r>
    </w:p>
    <w:p w14:paraId="1B07ED27" w14:textId="77777777" w:rsidR="007A77FD" w:rsidRPr="00A30882" w:rsidRDefault="007A77FD" w:rsidP="007A77FD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</w:t>
      </w:r>
      <w:proofErr w:type="spellStart"/>
      <w:r w:rsidRPr="00A30882">
        <w:rPr>
          <w:color w:val="000000"/>
        </w:rPr>
        <w:t>ftp_close</w:t>
      </w:r>
      <w:proofErr w:type="spellEnd"/>
      <w:r w:rsidRPr="00A30882">
        <w:rPr>
          <w:color w:val="000000"/>
        </w:rPr>
        <w:t>($</w:t>
      </w:r>
      <w:proofErr w:type="spellStart"/>
      <w:r w:rsidRPr="00A30882">
        <w:rPr>
          <w:color w:val="000000"/>
        </w:rPr>
        <w:t>conn_id</w:t>
      </w:r>
      <w:proofErr w:type="spellEnd"/>
      <w:r w:rsidRPr="00A30882">
        <w:rPr>
          <w:color w:val="000000"/>
        </w:rPr>
        <w:t>); </w:t>
      </w:r>
    </w:p>
    <w:p w14:paraId="1A21B0B6" w14:textId="77777777" w:rsidR="007A77FD" w:rsidRPr="00A30882" w:rsidRDefault="007A77FD" w:rsidP="007A77FD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lastRenderedPageBreak/>
        <w:t>    </w:t>
      </w:r>
    </w:p>
    <w:p w14:paraId="1984EACB" w14:textId="77777777" w:rsidR="007A77FD" w:rsidRPr="00A30882" w:rsidRDefault="007A77FD" w:rsidP="007A77FD">
      <w:pPr>
        <w:pStyle w:val="Sourcewithforeground"/>
        <w:jc w:val="left"/>
        <w:rPr>
          <w:color w:val="000000"/>
        </w:rPr>
      </w:pPr>
    </w:p>
    <w:p w14:paraId="1B303BD3" w14:textId="77777777" w:rsidR="007A77FD" w:rsidRPr="00A30882" w:rsidRDefault="007A77FD" w:rsidP="007A77FD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} </w:t>
      </w:r>
      <w:proofErr w:type="spellStart"/>
      <w:r w:rsidRPr="00A30882">
        <w:rPr>
          <w:color w:val="000000"/>
        </w:rPr>
        <w:t>catch</w:t>
      </w:r>
      <w:proofErr w:type="spellEnd"/>
      <w:r w:rsidRPr="00A30882">
        <w:rPr>
          <w:color w:val="000000"/>
        </w:rPr>
        <w:t> (</w:t>
      </w:r>
      <w:proofErr w:type="spellStart"/>
      <w:r w:rsidRPr="00A30882">
        <w:rPr>
          <w:color w:val="000000"/>
        </w:rPr>
        <w:t>Exception</w:t>
      </w:r>
      <w:proofErr w:type="spellEnd"/>
      <w:r w:rsidRPr="00A30882">
        <w:rPr>
          <w:color w:val="000000"/>
        </w:rPr>
        <w:t> $</w:t>
      </w:r>
      <w:proofErr w:type="spellStart"/>
      <w:r w:rsidRPr="00A30882">
        <w:rPr>
          <w:color w:val="000000"/>
        </w:rPr>
        <w:t>ex</w:t>
      </w:r>
      <w:proofErr w:type="spellEnd"/>
      <w:r w:rsidRPr="00A30882">
        <w:rPr>
          <w:color w:val="000000"/>
        </w:rPr>
        <w:t>)  {</w:t>
      </w:r>
    </w:p>
    <w:p w14:paraId="2473CB78" w14:textId="77777777" w:rsidR="007A77FD" w:rsidRPr="00A30882" w:rsidRDefault="007A77FD" w:rsidP="007A77FD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//</w:t>
      </w:r>
      <w:proofErr w:type="spellStart"/>
      <w:r w:rsidRPr="00A30882">
        <w:rPr>
          <w:color w:val="000000"/>
        </w:rPr>
        <w:t>echo</w:t>
      </w:r>
      <w:proofErr w:type="spellEnd"/>
      <w:r w:rsidRPr="00A30882">
        <w:rPr>
          <w:color w:val="000000"/>
        </w:rPr>
        <w:t> $</w:t>
      </w:r>
      <w:proofErr w:type="spellStart"/>
      <w:r w:rsidRPr="00A30882">
        <w:rPr>
          <w:color w:val="000000"/>
        </w:rPr>
        <w:t>ex</w:t>
      </w:r>
      <w:proofErr w:type="spellEnd"/>
      <w:r w:rsidRPr="00A30882">
        <w:rPr>
          <w:color w:val="000000"/>
        </w:rPr>
        <w:t>-&gt;</w:t>
      </w:r>
      <w:proofErr w:type="spellStart"/>
      <w:r w:rsidRPr="00A30882">
        <w:rPr>
          <w:color w:val="000000"/>
        </w:rPr>
        <w:t>getMessage</w:t>
      </w:r>
      <w:proofErr w:type="spellEnd"/>
      <w:r w:rsidRPr="00A30882">
        <w:rPr>
          <w:color w:val="000000"/>
        </w:rPr>
        <w:t>();</w:t>
      </w:r>
    </w:p>
    <w:p w14:paraId="09518ED1" w14:textId="77777777" w:rsidR="007A77FD" w:rsidRPr="00A30882" w:rsidRDefault="007A77FD" w:rsidP="007A77FD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</w:t>
      </w:r>
      <w:proofErr w:type="spellStart"/>
      <w:r w:rsidRPr="00A30882">
        <w:rPr>
          <w:color w:val="000000"/>
        </w:rPr>
        <w:t>var_dump</w:t>
      </w:r>
      <w:proofErr w:type="spellEnd"/>
      <w:r w:rsidRPr="00A30882">
        <w:rPr>
          <w:color w:val="000000"/>
        </w:rPr>
        <w:t>($</w:t>
      </w:r>
      <w:proofErr w:type="spellStart"/>
      <w:r w:rsidRPr="00A30882">
        <w:rPr>
          <w:color w:val="000000"/>
        </w:rPr>
        <w:t>ex</w:t>
      </w:r>
      <w:proofErr w:type="spellEnd"/>
      <w:r w:rsidRPr="00A30882">
        <w:rPr>
          <w:color w:val="000000"/>
        </w:rPr>
        <w:t>);</w:t>
      </w:r>
    </w:p>
    <w:p w14:paraId="18E0A1B3" w14:textId="77777777" w:rsidR="007A77FD" w:rsidRPr="00A30882" w:rsidRDefault="007A77FD" w:rsidP="007A77FD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}</w:t>
      </w:r>
    </w:p>
    <w:p w14:paraId="7CA80539" w14:textId="77777777" w:rsidR="007A77FD" w:rsidRPr="00A30882" w:rsidRDefault="007A77FD" w:rsidP="007A77FD">
      <w:pPr>
        <w:pStyle w:val="Sourcewithforeground"/>
        <w:jc w:val="left"/>
        <w:rPr>
          <w:color w:val="000000"/>
        </w:rPr>
      </w:pPr>
    </w:p>
    <w:p w14:paraId="49536A1F" w14:textId="1ECEAD61" w:rsidR="007A77FD" w:rsidRPr="00A30882" w:rsidRDefault="007A77FD" w:rsidP="007A77FD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?&gt;</w:t>
      </w:r>
    </w:p>
    <w:p w14:paraId="355A14B9" w14:textId="460190E9" w:rsidR="00634DC3" w:rsidRPr="00A30882" w:rsidRDefault="00634DC3" w:rsidP="00634DC3">
      <w:pPr>
        <w:pStyle w:val="Heading4"/>
      </w:pPr>
      <w:bookmarkStart w:id="197" w:name="_Toc110419747"/>
      <w:r w:rsidRPr="00A30882">
        <w:t xml:space="preserve">Datnes nolasīšana un </w:t>
      </w:r>
      <w:r w:rsidR="000D20E8" w:rsidRPr="00A30882">
        <w:t>dzēšana</w:t>
      </w:r>
      <w:r w:rsidRPr="00A30882">
        <w:t xml:space="preserve"> (</w:t>
      </w:r>
      <w:proofErr w:type="spellStart"/>
      <w:r w:rsidRPr="00A30882">
        <w:t>FTPs_ReceiveMessage</w:t>
      </w:r>
      <w:proofErr w:type="spellEnd"/>
      <w:r w:rsidRPr="00A30882">
        <w:t>)</w:t>
      </w:r>
      <w:bookmarkEnd w:id="197"/>
    </w:p>
    <w:p w14:paraId="5BD9CDE7" w14:textId="2A7EC693" w:rsidR="00634DC3" w:rsidRPr="00A30882" w:rsidRDefault="00634DC3" w:rsidP="00634DC3">
      <w:r w:rsidRPr="00A30882">
        <w:t xml:space="preserve">Tiek izveidots </w:t>
      </w:r>
      <w:proofErr w:type="spellStart"/>
      <w:r w:rsidRPr="00A30882">
        <w:t>pieslēgums</w:t>
      </w:r>
      <w:proofErr w:type="spellEnd"/>
      <w:r w:rsidRPr="00A30882">
        <w:t xml:space="preserve"> FTP</w:t>
      </w:r>
      <w:r w:rsidR="00957D4C" w:rsidRPr="00A30882">
        <w:t>,</w:t>
      </w:r>
      <w:r w:rsidRPr="00A30882">
        <w:t xml:space="preserve"> un tiek nolasīta datne no kanāla mapes, kura atbilst „URN:IVIS:100001:CHA-SampleChannel2-v1-0-TYPE-DIK” kanālam:</w:t>
      </w:r>
    </w:p>
    <w:p w14:paraId="3ED92D70" w14:textId="77777777" w:rsidR="0098070D" w:rsidRPr="00A30882" w:rsidRDefault="0098070D" w:rsidP="0098070D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&lt;?</w:t>
      </w:r>
      <w:proofErr w:type="spellStart"/>
      <w:r w:rsidRPr="00A30882">
        <w:rPr>
          <w:color w:val="000000"/>
        </w:rPr>
        <w:t>php</w:t>
      </w:r>
      <w:proofErr w:type="spellEnd"/>
    </w:p>
    <w:p w14:paraId="2CB108B7" w14:textId="77777777" w:rsidR="0098070D" w:rsidRPr="00A30882" w:rsidRDefault="0098070D" w:rsidP="0098070D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                </w:t>
      </w:r>
    </w:p>
    <w:p w14:paraId="1EA824F5" w14:textId="77777777" w:rsidR="0098070D" w:rsidRPr="00A30882" w:rsidRDefault="0098070D" w:rsidP="0098070D">
      <w:pPr>
        <w:pStyle w:val="Sourcewithforeground"/>
        <w:jc w:val="left"/>
        <w:rPr>
          <w:color w:val="000000"/>
        </w:rPr>
      </w:pPr>
      <w:proofErr w:type="spellStart"/>
      <w:r w:rsidRPr="00A30882">
        <w:rPr>
          <w:color w:val="000000"/>
        </w:rPr>
        <w:t>try</w:t>
      </w:r>
      <w:proofErr w:type="spellEnd"/>
      <w:r w:rsidRPr="00A30882">
        <w:rPr>
          <w:color w:val="000000"/>
        </w:rPr>
        <w:t> {                                         </w:t>
      </w:r>
    </w:p>
    <w:p w14:paraId="339E81A1" w14:textId="77777777" w:rsidR="0098070D" w:rsidRPr="00A30882" w:rsidRDefault="0098070D" w:rsidP="0098070D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// set </w:t>
      </w:r>
      <w:proofErr w:type="spellStart"/>
      <w:r w:rsidRPr="00A30882">
        <w:rPr>
          <w:color w:val="000000"/>
        </w:rPr>
        <w:t>UsernameToken</w:t>
      </w:r>
      <w:proofErr w:type="spellEnd"/>
      <w:r w:rsidRPr="00A30882">
        <w:rPr>
          <w:color w:val="000000"/>
        </w:rPr>
        <w:t> </w:t>
      </w:r>
      <w:proofErr w:type="spellStart"/>
      <w:r w:rsidRPr="00A30882">
        <w:rPr>
          <w:color w:val="000000"/>
        </w:rPr>
        <w:t>variables</w:t>
      </w:r>
      <w:proofErr w:type="spellEnd"/>
      <w:r w:rsidRPr="00A30882">
        <w:rPr>
          <w:color w:val="000000"/>
        </w:rPr>
        <w:t> </w:t>
      </w:r>
      <w:proofErr w:type="spellStart"/>
      <w:r w:rsidRPr="00A30882">
        <w:rPr>
          <w:color w:val="000000"/>
        </w:rPr>
        <w:t>and</w:t>
      </w:r>
      <w:proofErr w:type="spellEnd"/>
      <w:r w:rsidRPr="00A30882">
        <w:rPr>
          <w:color w:val="000000"/>
        </w:rPr>
        <w:t> </w:t>
      </w:r>
      <w:proofErr w:type="spellStart"/>
      <w:r w:rsidRPr="00A30882">
        <w:rPr>
          <w:color w:val="000000"/>
        </w:rPr>
        <w:t>request</w:t>
      </w:r>
      <w:proofErr w:type="spellEnd"/>
      <w:r w:rsidRPr="00A30882">
        <w:rPr>
          <w:color w:val="000000"/>
        </w:rPr>
        <w:t> </w:t>
      </w:r>
      <w:proofErr w:type="spellStart"/>
      <w:r w:rsidRPr="00A30882">
        <w:rPr>
          <w:color w:val="000000"/>
        </w:rPr>
        <w:t>for</w:t>
      </w:r>
      <w:proofErr w:type="spellEnd"/>
      <w:r w:rsidRPr="00A30882">
        <w:rPr>
          <w:color w:val="000000"/>
        </w:rPr>
        <w:t> </w:t>
      </w:r>
      <w:proofErr w:type="spellStart"/>
      <w:r w:rsidRPr="00A30882">
        <w:rPr>
          <w:color w:val="000000"/>
        </w:rPr>
        <w:t>ftp</w:t>
      </w:r>
      <w:proofErr w:type="spellEnd"/>
    </w:p>
    <w:p w14:paraId="62DFC0EC" w14:textId="77777777" w:rsidR="0098070D" w:rsidRPr="00A30882" w:rsidRDefault="0098070D" w:rsidP="0098070D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$</w:t>
      </w:r>
      <w:proofErr w:type="spellStart"/>
      <w:r w:rsidRPr="00A30882">
        <w:rPr>
          <w:color w:val="000000"/>
        </w:rPr>
        <w:t>username</w:t>
      </w:r>
      <w:proofErr w:type="spellEnd"/>
      <w:r w:rsidRPr="00A30882">
        <w:rPr>
          <w:color w:val="000000"/>
        </w:rPr>
        <w:t> = '</w:t>
      </w:r>
      <w:proofErr w:type="spellStart"/>
      <w:r w:rsidRPr="00A30882">
        <w:rPr>
          <w:color w:val="000000"/>
        </w:rPr>
        <w:t>DitAdmin</w:t>
      </w:r>
      <w:proofErr w:type="spellEnd"/>
      <w:r w:rsidRPr="00A30882">
        <w:rPr>
          <w:color w:val="000000"/>
        </w:rPr>
        <w:t>';</w:t>
      </w:r>
    </w:p>
    <w:p w14:paraId="3CF909DB" w14:textId="66E1CDF1" w:rsidR="0098070D" w:rsidRPr="00A30882" w:rsidRDefault="0098070D" w:rsidP="0098070D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$</w:t>
      </w:r>
      <w:proofErr w:type="spellStart"/>
      <w:r w:rsidRPr="00A30882">
        <w:rPr>
          <w:color w:val="000000"/>
        </w:rPr>
        <w:t>password</w:t>
      </w:r>
      <w:proofErr w:type="spellEnd"/>
      <w:r w:rsidRPr="00A30882">
        <w:rPr>
          <w:color w:val="000000"/>
        </w:rPr>
        <w:t> = '</w:t>
      </w:r>
      <w:proofErr w:type="spellStart"/>
      <w:r w:rsidR="004756B8">
        <w:rPr>
          <w:color w:val="000000"/>
        </w:rPr>
        <w:t>Password</w:t>
      </w:r>
      <w:proofErr w:type="spellEnd"/>
      <w:r w:rsidRPr="00A30882">
        <w:rPr>
          <w:color w:val="000000"/>
        </w:rPr>
        <w:t>';</w:t>
      </w:r>
    </w:p>
    <w:p w14:paraId="38FBF485" w14:textId="77777777" w:rsidR="0098070D" w:rsidRPr="00A30882" w:rsidRDefault="0098070D" w:rsidP="0098070D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</w:t>
      </w:r>
    </w:p>
    <w:p w14:paraId="34E0639D" w14:textId="3FF28FEA" w:rsidR="0098070D" w:rsidRPr="00A30882" w:rsidRDefault="0098070D" w:rsidP="0098070D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$</w:t>
      </w:r>
      <w:proofErr w:type="spellStart"/>
      <w:r w:rsidRPr="00A30882">
        <w:rPr>
          <w:color w:val="000000"/>
        </w:rPr>
        <w:t>ftp_host</w:t>
      </w:r>
      <w:proofErr w:type="spellEnd"/>
      <w:r w:rsidRPr="00A30882">
        <w:rPr>
          <w:color w:val="000000"/>
        </w:rPr>
        <w:t> = '</w:t>
      </w:r>
      <w:r w:rsidR="00215157" w:rsidRPr="00215157">
        <w:rPr>
          <w:color w:val="000000"/>
        </w:rPr>
        <w:t>dittest</w:t>
      </w:r>
      <w:r w:rsidRPr="00A30882">
        <w:rPr>
          <w:color w:val="000000"/>
        </w:rPr>
        <w:t>.vraa.gov.lv';</w:t>
      </w:r>
    </w:p>
    <w:p w14:paraId="1F5A5AF3" w14:textId="77777777" w:rsidR="0098070D" w:rsidRPr="00A30882" w:rsidRDefault="0098070D" w:rsidP="0098070D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$</w:t>
      </w:r>
      <w:proofErr w:type="spellStart"/>
      <w:r w:rsidRPr="00A30882">
        <w:rPr>
          <w:color w:val="000000"/>
        </w:rPr>
        <w:t>ftp_port</w:t>
      </w:r>
      <w:proofErr w:type="spellEnd"/>
      <w:r w:rsidRPr="00A30882">
        <w:rPr>
          <w:color w:val="000000"/>
        </w:rPr>
        <w:t> = 2121;</w:t>
      </w:r>
    </w:p>
    <w:p w14:paraId="685FD8BE" w14:textId="77777777" w:rsidR="0098070D" w:rsidRPr="00A30882" w:rsidRDefault="0098070D" w:rsidP="0098070D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</w:t>
      </w:r>
    </w:p>
    <w:p w14:paraId="400AE144" w14:textId="77777777" w:rsidR="0098070D" w:rsidRPr="00A30882" w:rsidRDefault="0098070D" w:rsidP="0098070D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$</w:t>
      </w:r>
      <w:proofErr w:type="spellStart"/>
      <w:r w:rsidRPr="00A30882">
        <w:rPr>
          <w:color w:val="000000"/>
        </w:rPr>
        <w:t>channel_name</w:t>
      </w:r>
      <w:proofErr w:type="spellEnd"/>
      <w:r w:rsidRPr="00A30882">
        <w:rPr>
          <w:color w:val="000000"/>
        </w:rPr>
        <w:t> = '</w:t>
      </w:r>
      <w:proofErr w:type="spellStart"/>
      <w:r w:rsidRPr="00A30882">
        <w:rPr>
          <w:color w:val="000000"/>
        </w:rPr>
        <w:t>SampleChannel</w:t>
      </w:r>
      <w:proofErr w:type="spellEnd"/>
      <w:r w:rsidRPr="00A30882">
        <w:rPr>
          <w:color w:val="000000"/>
        </w:rPr>
        <w:t>';</w:t>
      </w:r>
    </w:p>
    <w:p w14:paraId="7C70CB49" w14:textId="77777777" w:rsidR="0098070D" w:rsidRPr="00A30882" w:rsidRDefault="0098070D" w:rsidP="0098070D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</w:t>
      </w:r>
    </w:p>
    <w:p w14:paraId="0E33AAB4" w14:textId="77777777" w:rsidR="0098070D" w:rsidRPr="00A30882" w:rsidRDefault="0098070D" w:rsidP="0098070D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// set </w:t>
      </w:r>
      <w:proofErr w:type="spellStart"/>
      <w:r w:rsidRPr="00A30882">
        <w:rPr>
          <w:color w:val="000000"/>
        </w:rPr>
        <w:t>up</w:t>
      </w:r>
      <w:proofErr w:type="spellEnd"/>
      <w:r w:rsidRPr="00A30882">
        <w:rPr>
          <w:color w:val="000000"/>
        </w:rPr>
        <w:t> </w:t>
      </w:r>
      <w:proofErr w:type="spellStart"/>
      <w:r w:rsidRPr="00A30882">
        <w:rPr>
          <w:color w:val="000000"/>
        </w:rPr>
        <w:t>basic</w:t>
      </w:r>
      <w:proofErr w:type="spellEnd"/>
      <w:r w:rsidRPr="00A30882">
        <w:rPr>
          <w:color w:val="000000"/>
        </w:rPr>
        <w:t> </w:t>
      </w:r>
      <w:proofErr w:type="spellStart"/>
      <w:r w:rsidRPr="00A30882">
        <w:rPr>
          <w:color w:val="000000"/>
        </w:rPr>
        <w:t>connection</w:t>
      </w:r>
      <w:proofErr w:type="spellEnd"/>
    </w:p>
    <w:p w14:paraId="6F28868B" w14:textId="77777777" w:rsidR="0098070D" w:rsidRPr="00A30882" w:rsidRDefault="0098070D" w:rsidP="0098070D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$</w:t>
      </w:r>
      <w:proofErr w:type="spellStart"/>
      <w:r w:rsidRPr="00A30882">
        <w:rPr>
          <w:color w:val="000000"/>
        </w:rPr>
        <w:t>conn_id</w:t>
      </w:r>
      <w:proofErr w:type="spellEnd"/>
      <w:r w:rsidRPr="00A30882">
        <w:rPr>
          <w:color w:val="000000"/>
        </w:rPr>
        <w:t> = </w:t>
      </w:r>
      <w:proofErr w:type="spellStart"/>
      <w:r w:rsidRPr="00A30882">
        <w:rPr>
          <w:color w:val="000000"/>
        </w:rPr>
        <w:t>ftp_ssl_connect</w:t>
      </w:r>
      <w:proofErr w:type="spellEnd"/>
      <w:r w:rsidRPr="00A30882">
        <w:rPr>
          <w:color w:val="000000"/>
        </w:rPr>
        <w:t>($</w:t>
      </w:r>
      <w:proofErr w:type="spellStart"/>
      <w:r w:rsidRPr="00A30882">
        <w:rPr>
          <w:color w:val="000000"/>
        </w:rPr>
        <w:t>ftp_host</w:t>
      </w:r>
      <w:proofErr w:type="spellEnd"/>
      <w:r w:rsidRPr="00A30882">
        <w:rPr>
          <w:color w:val="000000"/>
        </w:rPr>
        <w:t>, $</w:t>
      </w:r>
      <w:proofErr w:type="spellStart"/>
      <w:r w:rsidRPr="00A30882">
        <w:rPr>
          <w:color w:val="000000"/>
        </w:rPr>
        <w:t>ftp_port</w:t>
      </w:r>
      <w:proofErr w:type="spellEnd"/>
      <w:r w:rsidRPr="00A30882">
        <w:rPr>
          <w:color w:val="000000"/>
        </w:rPr>
        <w:t>); </w:t>
      </w:r>
    </w:p>
    <w:p w14:paraId="00BE6375" w14:textId="77777777" w:rsidR="0098070D" w:rsidRPr="00A30882" w:rsidRDefault="0098070D" w:rsidP="0098070D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</w:t>
      </w:r>
    </w:p>
    <w:p w14:paraId="22FA34C8" w14:textId="77777777" w:rsidR="0098070D" w:rsidRPr="00A30882" w:rsidRDefault="0098070D" w:rsidP="0098070D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// </w:t>
      </w:r>
      <w:proofErr w:type="spellStart"/>
      <w:r w:rsidRPr="00A30882">
        <w:rPr>
          <w:color w:val="000000"/>
        </w:rPr>
        <w:t>login</w:t>
      </w:r>
      <w:proofErr w:type="spellEnd"/>
      <w:r w:rsidRPr="00A30882">
        <w:rPr>
          <w:color w:val="000000"/>
        </w:rPr>
        <w:t> </w:t>
      </w:r>
      <w:proofErr w:type="spellStart"/>
      <w:r w:rsidRPr="00A30882">
        <w:rPr>
          <w:color w:val="000000"/>
        </w:rPr>
        <w:t>with</w:t>
      </w:r>
      <w:proofErr w:type="spellEnd"/>
      <w:r w:rsidRPr="00A30882">
        <w:rPr>
          <w:color w:val="000000"/>
        </w:rPr>
        <w:t> </w:t>
      </w:r>
      <w:proofErr w:type="spellStart"/>
      <w:r w:rsidRPr="00A30882">
        <w:rPr>
          <w:color w:val="000000"/>
        </w:rPr>
        <w:t>username</w:t>
      </w:r>
      <w:proofErr w:type="spellEnd"/>
      <w:r w:rsidRPr="00A30882">
        <w:rPr>
          <w:color w:val="000000"/>
        </w:rPr>
        <w:t> </w:t>
      </w:r>
      <w:proofErr w:type="spellStart"/>
      <w:r w:rsidRPr="00A30882">
        <w:rPr>
          <w:color w:val="000000"/>
        </w:rPr>
        <w:t>and</w:t>
      </w:r>
      <w:proofErr w:type="spellEnd"/>
      <w:r w:rsidRPr="00A30882">
        <w:rPr>
          <w:color w:val="000000"/>
        </w:rPr>
        <w:t> </w:t>
      </w:r>
      <w:proofErr w:type="spellStart"/>
      <w:r w:rsidRPr="00A30882">
        <w:rPr>
          <w:color w:val="000000"/>
        </w:rPr>
        <w:t>password</w:t>
      </w:r>
      <w:proofErr w:type="spellEnd"/>
    </w:p>
    <w:p w14:paraId="73C795C0" w14:textId="77777777" w:rsidR="0098070D" w:rsidRPr="00A30882" w:rsidRDefault="0098070D" w:rsidP="0098070D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$</w:t>
      </w:r>
      <w:proofErr w:type="spellStart"/>
      <w:r w:rsidRPr="00A30882">
        <w:rPr>
          <w:color w:val="000000"/>
        </w:rPr>
        <w:t>login_result</w:t>
      </w:r>
      <w:proofErr w:type="spellEnd"/>
      <w:r w:rsidRPr="00A30882">
        <w:rPr>
          <w:color w:val="000000"/>
        </w:rPr>
        <w:t> = </w:t>
      </w:r>
      <w:proofErr w:type="spellStart"/>
      <w:r w:rsidRPr="00A30882">
        <w:rPr>
          <w:color w:val="000000"/>
        </w:rPr>
        <w:t>ftp_login</w:t>
      </w:r>
      <w:proofErr w:type="spellEnd"/>
      <w:r w:rsidRPr="00A30882">
        <w:rPr>
          <w:color w:val="000000"/>
        </w:rPr>
        <w:t>($</w:t>
      </w:r>
      <w:proofErr w:type="spellStart"/>
      <w:r w:rsidRPr="00A30882">
        <w:rPr>
          <w:color w:val="000000"/>
        </w:rPr>
        <w:t>conn_id</w:t>
      </w:r>
      <w:proofErr w:type="spellEnd"/>
      <w:r w:rsidRPr="00A30882">
        <w:rPr>
          <w:color w:val="000000"/>
        </w:rPr>
        <w:t>, $</w:t>
      </w:r>
      <w:proofErr w:type="spellStart"/>
      <w:r w:rsidRPr="00A30882">
        <w:rPr>
          <w:color w:val="000000"/>
        </w:rPr>
        <w:t>username</w:t>
      </w:r>
      <w:proofErr w:type="spellEnd"/>
      <w:r w:rsidRPr="00A30882">
        <w:rPr>
          <w:color w:val="000000"/>
        </w:rPr>
        <w:t>, $</w:t>
      </w:r>
      <w:proofErr w:type="spellStart"/>
      <w:r w:rsidRPr="00A30882">
        <w:rPr>
          <w:color w:val="000000"/>
        </w:rPr>
        <w:t>password</w:t>
      </w:r>
      <w:proofErr w:type="spellEnd"/>
      <w:r w:rsidRPr="00A30882">
        <w:rPr>
          <w:color w:val="000000"/>
        </w:rPr>
        <w:t>); </w:t>
      </w:r>
    </w:p>
    <w:p w14:paraId="4AC8DBD3" w14:textId="77777777" w:rsidR="0098070D" w:rsidRPr="00A30882" w:rsidRDefault="0098070D" w:rsidP="0098070D">
      <w:pPr>
        <w:pStyle w:val="Sourcewithforeground"/>
        <w:jc w:val="left"/>
        <w:rPr>
          <w:color w:val="000000"/>
        </w:rPr>
      </w:pPr>
    </w:p>
    <w:p w14:paraId="16A613A2" w14:textId="77777777" w:rsidR="0098070D" w:rsidRPr="00A30882" w:rsidRDefault="0098070D" w:rsidP="0098070D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// </w:t>
      </w:r>
      <w:proofErr w:type="spellStart"/>
      <w:r w:rsidRPr="00A30882">
        <w:rPr>
          <w:color w:val="000000"/>
        </w:rPr>
        <w:t>check</w:t>
      </w:r>
      <w:proofErr w:type="spellEnd"/>
      <w:r w:rsidRPr="00A30882">
        <w:rPr>
          <w:color w:val="000000"/>
        </w:rPr>
        <w:t> </w:t>
      </w:r>
      <w:proofErr w:type="spellStart"/>
      <w:r w:rsidRPr="00A30882">
        <w:rPr>
          <w:color w:val="000000"/>
        </w:rPr>
        <w:t>connection</w:t>
      </w:r>
      <w:proofErr w:type="spellEnd"/>
    </w:p>
    <w:p w14:paraId="7C4BE97E" w14:textId="77777777" w:rsidR="0098070D" w:rsidRPr="00A30882" w:rsidRDefault="0098070D" w:rsidP="0098070D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</w:t>
      </w:r>
      <w:proofErr w:type="spellStart"/>
      <w:r w:rsidRPr="00A30882">
        <w:rPr>
          <w:color w:val="000000"/>
        </w:rPr>
        <w:t>if</w:t>
      </w:r>
      <w:proofErr w:type="spellEnd"/>
      <w:r w:rsidRPr="00A30882">
        <w:rPr>
          <w:color w:val="000000"/>
        </w:rPr>
        <w:t> ((!$</w:t>
      </w:r>
      <w:proofErr w:type="spellStart"/>
      <w:r w:rsidRPr="00A30882">
        <w:rPr>
          <w:color w:val="000000"/>
        </w:rPr>
        <w:t>conn_id</w:t>
      </w:r>
      <w:proofErr w:type="spellEnd"/>
      <w:r w:rsidRPr="00A30882">
        <w:rPr>
          <w:color w:val="000000"/>
        </w:rPr>
        <w:t>) || (!$</w:t>
      </w:r>
      <w:proofErr w:type="spellStart"/>
      <w:r w:rsidRPr="00A30882">
        <w:rPr>
          <w:color w:val="000000"/>
        </w:rPr>
        <w:t>login_result</w:t>
      </w:r>
      <w:proofErr w:type="spellEnd"/>
      <w:r w:rsidRPr="00A30882">
        <w:rPr>
          <w:color w:val="000000"/>
        </w:rPr>
        <w:t>)) { </w:t>
      </w:r>
    </w:p>
    <w:p w14:paraId="07497718" w14:textId="77777777" w:rsidR="0098070D" w:rsidRPr="00A30882" w:rsidRDefault="0098070D" w:rsidP="0098070D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    </w:t>
      </w:r>
      <w:proofErr w:type="spellStart"/>
      <w:r w:rsidRPr="00A30882">
        <w:rPr>
          <w:color w:val="000000"/>
        </w:rPr>
        <w:t>echo</w:t>
      </w:r>
      <w:proofErr w:type="spellEnd"/>
      <w:r w:rsidRPr="00A30882">
        <w:rPr>
          <w:color w:val="000000"/>
        </w:rPr>
        <w:t> "FTP </w:t>
      </w:r>
      <w:proofErr w:type="spellStart"/>
      <w:r w:rsidRPr="00A30882">
        <w:rPr>
          <w:color w:val="000000"/>
        </w:rPr>
        <w:t>connection</w:t>
      </w:r>
      <w:proofErr w:type="spellEnd"/>
      <w:r w:rsidRPr="00A30882">
        <w:rPr>
          <w:color w:val="000000"/>
        </w:rPr>
        <w:t> </w:t>
      </w:r>
      <w:proofErr w:type="spellStart"/>
      <w:r w:rsidRPr="00A30882">
        <w:rPr>
          <w:color w:val="000000"/>
        </w:rPr>
        <w:t>has</w:t>
      </w:r>
      <w:proofErr w:type="spellEnd"/>
      <w:r w:rsidRPr="00A30882">
        <w:rPr>
          <w:color w:val="000000"/>
        </w:rPr>
        <w:t> </w:t>
      </w:r>
      <w:proofErr w:type="spellStart"/>
      <w:r w:rsidRPr="00A30882">
        <w:rPr>
          <w:color w:val="000000"/>
        </w:rPr>
        <w:t>failed</w:t>
      </w:r>
      <w:proofErr w:type="spellEnd"/>
      <w:r w:rsidRPr="00A30882">
        <w:rPr>
          <w:color w:val="000000"/>
        </w:rPr>
        <w:t>!";</w:t>
      </w:r>
    </w:p>
    <w:p w14:paraId="286A91FC" w14:textId="77777777" w:rsidR="0098070D" w:rsidRPr="00A30882" w:rsidRDefault="0098070D" w:rsidP="0098070D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    echo "Attempted to connect to $ftp_host for user $username\n"; </w:t>
      </w:r>
    </w:p>
    <w:p w14:paraId="1B6F4837" w14:textId="77777777" w:rsidR="0098070D" w:rsidRPr="00A30882" w:rsidRDefault="0098070D" w:rsidP="0098070D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    </w:t>
      </w:r>
      <w:proofErr w:type="spellStart"/>
      <w:r w:rsidRPr="00A30882">
        <w:rPr>
          <w:color w:val="000000"/>
        </w:rPr>
        <w:t>exit</w:t>
      </w:r>
      <w:proofErr w:type="spellEnd"/>
      <w:r w:rsidRPr="00A30882">
        <w:rPr>
          <w:color w:val="000000"/>
        </w:rPr>
        <w:t>; </w:t>
      </w:r>
    </w:p>
    <w:p w14:paraId="17322D64" w14:textId="77777777" w:rsidR="0098070D" w:rsidRPr="00A30882" w:rsidRDefault="0098070D" w:rsidP="0098070D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} </w:t>
      </w:r>
      <w:proofErr w:type="spellStart"/>
      <w:r w:rsidRPr="00A30882">
        <w:rPr>
          <w:color w:val="000000"/>
        </w:rPr>
        <w:t>else</w:t>
      </w:r>
      <w:proofErr w:type="spellEnd"/>
      <w:r w:rsidRPr="00A30882">
        <w:rPr>
          <w:color w:val="000000"/>
        </w:rPr>
        <w:t> {</w:t>
      </w:r>
    </w:p>
    <w:p w14:paraId="7B040CC6" w14:textId="77777777" w:rsidR="0098070D" w:rsidRPr="00A30882" w:rsidRDefault="0098070D" w:rsidP="0098070D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    </w:t>
      </w:r>
      <w:proofErr w:type="spellStart"/>
      <w:r w:rsidRPr="00A30882">
        <w:rPr>
          <w:color w:val="000000"/>
        </w:rPr>
        <w:t>echo</w:t>
      </w:r>
      <w:proofErr w:type="spellEnd"/>
      <w:r w:rsidRPr="00A30882">
        <w:rPr>
          <w:color w:val="000000"/>
        </w:rPr>
        <w:t> "</w:t>
      </w:r>
      <w:proofErr w:type="spellStart"/>
      <w:r w:rsidRPr="00A30882">
        <w:rPr>
          <w:color w:val="000000"/>
        </w:rPr>
        <w:t>Connected</w:t>
      </w:r>
      <w:proofErr w:type="spellEnd"/>
      <w:r w:rsidRPr="00A30882">
        <w:rPr>
          <w:color w:val="000000"/>
        </w:rPr>
        <w:t> to $</w:t>
      </w:r>
      <w:proofErr w:type="spellStart"/>
      <w:r w:rsidRPr="00A30882">
        <w:rPr>
          <w:color w:val="000000"/>
        </w:rPr>
        <w:t>ftp_host</w:t>
      </w:r>
      <w:proofErr w:type="spellEnd"/>
      <w:r w:rsidRPr="00A30882">
        <w:rPr>
          <w:color w:val="000000"/>
        </w:rPr>
        <w:t>, </w:t>
      </w:r>
      <w:proofErr w:type="spellStart"/>
      <w:r w:rsidRPr="00A30882">
        <w:rPr>
          <w:color w:val="000000"/>
        </w:rPr>
        <w:t>for</w:t>
      </w:r>
      <w:proofErr w:type="spellEnd"/>
      <w:r w:rsidRPr="00A30882">
        <w:rPr>
          <w:color w:val="000000"/>
        </w:rPr>
        <w:t> </w:t>
      </w:r>
      <w:proofErr w:type="spellStart"/>
      <w:r w:rsidRPr="00A30882">
        <w:rPr>
          <w:color w:val="000000"/>
        </w:rPr>
        <w:t>user</w:t>
      </w:r>
      <w:proofErr w:type="spellEnd"/>
      <w:r w:rsidRPr="00A30882">
        <w:rPr>
          <w:color w:val="000000"/>
        </w:rPr>
        <w:t> $</w:t>
      </w:r>
      <w:proofErr w:type="spellStart"/>
      <w:r w:rsidRPr="00A30882">
        <w:rPr>
          <w:color w:val="000000"/>
        </w:rPr>
        <w:t>username</w:t>
      </w:r>
      <w:proofErr w:type="spellEnd"/>
      <w:r w:rsidRPr="00A30882">
        <w:rPr>
          <w:color w:val="000000"/>
        </w:rPr>
        <w:t>\n";</w:t>
      </w:r>
    </w:p>
    <w:p w14:paraId="656AF1A7" w14:textId="77777777" w:rsidR="0098070D" w:rsidRPr="00A30882" w:rsidRDefault="0098070D" w:rsidP="0098070D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}</w:t>
      </w:r>
    </w:p>
    <w:p w14:paraId="52C578E5" w14:textId="77777777" w:rsidR="0098070D" w:rsidRPr="00A30882" w:rsidRDefault="0098070D" w:rsidP="0098070D">
      <w:pPr>
        <w:pStyle w:val="Sourcewithforeground"/>
        <w:jc w:val="left"/>
        <w:rPr>
          <w:color w:val="000000"/>
        </w:rPr>
      </w:pPr>
    </w:p>
    <w:p w14:paraId="7CBBD23D" w14:textId="77777777" w:rsidR="0098070D" w:rsidRPr="00A30882" w:rsidRDefault="0098070D" w:rsidP="0098070D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// </w:t>
      </w:r>
      <w:proofErr w:type="spellStart"/>
      <w:r w:rsidRPr="00A30882">
        <w:rPr>
          <w:color w:val="000000"/>
        </w:rPr>
        <w:t>get</w:t>
      </w:r>
      <w:proofErr w:type="spellEnd"/>
      <w:r w:rsidRPr="00A30882">
        <w:rPr>
          <w:color w:val="000000"/>
        </w:rPr>
        <w:t> </w:t>
      </w:r>
      <w:proofErr w:type="spellStart"/>
      <w:r w:rsidRPr="00A30882">
        <w:rPr>
          <w:color w:val="000000"/>
        </w:rPr>
        <w:t>ftp</w:t>
      </w:r>
      <w:proofErr w:type="spellEnd"/>
      <w:r w:rsidRPr="00A30882">
        <w:rPr>
          <w:color w:val="000000"/>
        </w:rPr>
        <w:t> </w:t>
      </w:r>
      <w:proofErr w:type="spellStart"/>
      <w:r w:rsidRPr="00A30882">
        <w:rPr>
          <w:color w:val="000000"/>
        </w:rPr>
        <w:t>folder</w:t>
      </w:r>
      <w:proofErr w:type="spellEnd"/>
      <w:r w:rsidRPr="00A30882">
        <w:rPr>
          <w:color w:val="000000"/>
        </w:rPr>
        <w:t> </w:t>
      </w:r>
      <w:proofErr w:type="spellStart"/>
      <w:r w:rsidRPr="00A30882">
        <w:rPr>
          <w:color w:val="000000"/>
        </w:rPr>
        <w:t>file</w:t>
      </w:r>
      <w:proofErr w:type="spellEnd"/>
      <w:r w:rsidRPr="00A30882">
        <w:rPr>
          <w:color w:val="000000"/>
        </w:rPr>
        <w:t> </w:t>
      </w:r>
      <w:proofErr w:type="spellStart"/>
      <w:r w:rsidRPr="00A30882">
        <w:rPr>
          <w:color w:val="000000"/>
        </w:rPr>
        <w:t>list</w:t>
      </w:r>
      <w:proofErr w:type="spellEnd"/>
    </w:p>
    <w:p w14:paraId="4C7D6153" w14:textId="77777777" w:rsidR="0098070D" w:rsidRPr="00A30882" w:rsidRDefault="0098070D" w:rsidP="0098070D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$</w:t>
      </w:r>
      <w:proofErr w:type="spellStart"/>
      <w:r w:rsidRPr="00A30882">
        <w:rPr>
          <w:color w:val="000000"/>
        </w:rPr>
        <w:t>dest_folder</w:t>
      </w:r>
      <w:proofErr w:type="spellEnd"/>
      <w:r w:rsidRPr="00A30882">
        <w:rPr>
          <w:color w:val="000000"/>
        </w:rPr>
        <w:t> = $</w:t>
      </w:r>
      <w:proofErr w:type="spellStart"/>
      <w:r w:rsidRPr="00A30882">
        <w:rPr>
          <w:color w:val="000000"/>
        </w:rPr>
        <w:t>channel_name</w:t>
      </w:r>
      <w:proofErr w:type="spellEnd"/>
      <w:r w:rsidRPr="00A30882">
        <w:rPr>
          <w:color w:val="000000"/>
        </w:rPr>
        <w:t> . '/DIK-v1-0/</w:t>
      </w:r>
      <w:proofErr w:type="spellStart"/>
      <w:r w:rsidRPr="00A30882">
        <w:rPr>
          <w:color w:val="000000"/>
        </w:rPr>
        <w:t>ReadError</w:t>
      </w:r>
      <w:proofErr w:type="spellEnd"/>
      <w:r w:rsidRPr="00A30882">
        <w:rPr>
          <w:color w:val="000000"/>
        </w:rPr>
        <w:t>';</w:t>
      </w:r>
    </w:p>
    <w:p w14:paraId="010B8E0A" w14:textId="77777777" w:rsidR="0098070D" w:rsidRPr="00A30882" w:rsidRDefault="0098070D" w:rsidP="0098070D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$</w:t>
      </w:r>
      <w:proofErr w:type="spellStart"/>
      <w:r w:rsidRPr="00A30882">
        <w:rPr>
          <w:color w:val="000000"/>
        </w:rPr>
        <w:t>file_list</w:t>
      </w:r>
      <w:proofErr w:type="spellEnd"/>
      <w:r w:rsidRPr="00A30882">
        <w:rPr>
          <w:color w:val="000000"/>
        </w:rPr>
        <w:t> = </w:t>
      </w:r>
      <w:proofErr w:type="spellStart"/>
      <w:r w:rsidRPr="00A30882">
        <w:rPr>
          <w:color w:val="000000"/>
        </w:rPr>
        <w:t>ftp_nlist</w:t>
      </w:r>
      <w:proofErr w:type="spellEnd"/>
      <w:r w:rsidRPr="00A30882">
        <w:rPr>
          <w:color w:val="000000"/>
        </w:rPr>
        <w:t>($</w:t>
      </w:r>
      <w:proofErr w:type="spellStart"/>
      <w:r w:rsidRPr="00A30882">
        <w:rPr>
          <w:color w:val="000000"/>
        </w:rPr>
        <w:t>conn_id</w:t>
      </w:r>
      <w:proofErr w:type="spellEnd"/>
      <w:r w:rsidRPr="00A30882">
        <w:rPr>
          <w:color w:val="000000"/>
        </w:rPr>
        <w:t>, $</w:t>
      </w:r>
      <w:proofErr w:type="spellStart"/>
      <w:r w:rsidRPr="00A30882">
        <w:rPr>
          <w:color w:val="000000"/>
        </w:rPr>
        <w:t>dest_folder</w:t>
      </w:r>
      <w:proofErr w:type="spellEnd"/>
      <w:r w:rsidRPr="00A30882">
        <w:rPr>
          <w:color w:val="000000"/>
        </w:rPr>
        <w:t>);</w:t>
      </w:r>
    </w:p>
    <w:p w14:paraId="3354C3CA" w14:textId="77777777" w:rsidR="0098070D" w:rsidRPr="00A30882" w:rsidRDefault="0098070D" w:rsidP="0098070D">
      <w:pPr>
        <w:pStyle w:val="Sourcewithforeground"/>
        <w:jc w:val="left"/>
        <w:rPr>
          <w:color w:val="000000"/>
        </w:rPr>
      </w:pPr>
    </w:p>
    <w:p w14:paraId="55E7F207" w14:textId="77777777" w:rsidR="0098070D" w:rsidRPr="00A30882" w:rsidRDefault="0098070D" w:rsidP="0098070D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</w:t>
      </w:r>
      <w:proofErr w:type="spellStart"/>
      <w:r w:rsidRPr="00A30882">
        <w:rPr>
          <w:color w:val="000000"/>
        </w:rPr>
        <w:t>foreach</w:t>
      </w:r>
      <w:proofErr w:type="spellEnd"/>
      <w:r w:rsidRPr="00A30882">
        <w:rPr>
          <w:color w:val="000000"/>
        </w:rPr>
        <w:t>($</w:t>
      </w:r>
      <w:proofErr w:type="spellStart"/>
      <w:r w:rsidRPr="00A30882">
        <w:rPr>
          <w:color w:val="000000"/>
        </w:rPr>
        <w:t>file_list</w:t>
      </w:r>
      <w:proofErr w:type="spellEnd"/>
      <w:r w:rsidRPr="00A30882">
        <w:rPr>
          <w:color w:val="000000"/>
        </w:rPr>
        <w:t> </w:t>
      </w:r>
      <w:proofErr w:type="spellStart"/>
      <w:r w:rsidRPr="00A30882">
        <w:rPr>
          <w:color w:val="000000"/>
        </w:rPr>
        <w:t>as</w:t>
      </w:r>
      <w:proofErr w:type="spellEnd"/>
      <w:r w:rsidRPr="00A30882">
        <w:rPr>
          <w:color w:val="000000"/>
        </w:rPr>
        <w:t> $</w:t>
      </w:r>
      <w:proofErr w:type="spellStart"/>
      <w:r w:rsidRPr="00A30882">
        <w:rPr>
          <w:color w:val="000000"/>
        </w:rPr>
        <w:t>file_name</w:t>
      </w:r>
      <w:proofErr w:type="spellEnd"/>
      <w:r w:rsidRPr="00A30882">
        <w:rPr>
          <w:color w:val="000000"/>
        </w:rPr>
        <w:t>) {</w:t>
      </w:r>
    </w:p>
    <w:p w14:paraId="3E3CCD1F" w14:textId="77777777" w:rsidR="0098070D" w:rsidRPr="00A30882" w:rsidRDefault="0098070D" w:rsidP="0098070D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lastRenderedPageBreak/>
        <w:t>        </w:t>
      </w:r>
    </w:p>
    <w:p w14:paraId="3D9606DD" w14:textId="77777777" w:rsidR="0098070D" w:rsidRPr="00A30882" w:rsidRDefault="0098070D" w:rsidP="0098070D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    if($file_name != '.' &amp;&amp; $file_name != '..' &amp;&amp; strstr($file_name, '.xml'))</w:t>
      </w:r>
    </w:p>
    <w:p w14:paraId="3F9215A4" w14:textId="77777777" w:rsidR="0098070D" w:rsidRPr="00A30882" w:rsidRDefault="0098070D" w:rsidP="0098070D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    {</w:t>
      </w:r>
    </w:p>
    <w:p w14:paraId="625507BF" w14:textId="77777777" w:rsidR="0098070D" w:rsidRPr="00A30882" w:rsidRDefault="0098070D" w:rsidP="0098070D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        $file_name = substr($file_name, strlen($dest_folder) + 1);</w:t>
      </w:r>
    </w:p>
    <w:p w14:paraId="73171C0D" w14:textId="77777777" w:rsidR="0098070D" w:rsidRPr="00A30882" w:rsidRDefault="0098070D" w:rsidP="0098070D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        // </w:t>
      </w:r>
      <w:proofErr w:type="spellStart"/>
      <w:r w:rsidRPr="00A30882">
        <w:rPr>
          <w:color w:val="000000"/>
        </w:rPr>
        <w:t>open</w:t>
      </w:r>
      <w:proofErr w:type="spellEnd"/>
      <w:r w:rsidRPr="00A30882">
        <w:rPr>
          <w:color w:val="000000"/>
        </w:rPr>
        <w:t> </w:t>
      </w:r>
      <w:proofErr w:type="spellStart"/>
      <w:r w:rsidRPr="00A30882">
        <w:rPr>
          <w:color w:val="000000"/>
        </w:rPr>
        <w:t>some</w:t>
      </w:r>
      <w:proofErr w:type="spellEnd"/>
      <w:r w:rsidRPr="00A30882">
        <w:rPr>
          <w:color w:val="000000"/>
        </w:rPr>
        <w:t> </w:t>
      </w:r>
      <w:proofErr w:type="spellStart"/>
      <w:r w:rsidRPr="00A30882">
        <w:rPr>
          <w:color w:val="000000"/>
        </w:rPr>
        <w:t>file</w:t>
      </w:r>
      <w:proofErr w:type="spellEnd"/>
      <w:r w:rsidRPr="00A30882">
        <w:rPr>
          <w:color w:val="000000"/>
        </w:rPr>
        <w:t> to </w:t>
      </w:r>
      <w:proofErr w:type="spellStart"/>
      <w:r w:rsidRPr="00A30882">
        <w:rPr>
          <w:color w:val="000000"/>
        </w:rPr>
        <w:t>write</w:t>
      </w:r>
      <w:proofErr w:type="spellEnd"/>
      <w:r w:rsidRPr="00A30882">
        <w:rPr>
          <w:color w:val="000000"/>
        </w:rPr>
        <w:t> to</w:t>
      </w:r>
    </w:p>
    <w:p w14:paraId="589C0D9E" w14:textId="77777777" w:rsidR="0098070D" w:rsidRPr="00A30882" w:rsidRDefault="0098070D" w:rsidP="0098070D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        $</w:t>
      </w:r>
      <w:proofErr w:type="spellStart"/>
      <w:r w:rsidRPr="00A30882">
        <w:rPr>
          <w:color w:val="000000"/>
        </w:rPr>
        <w:t>handle</w:t>
      </w:r>
      <w:proofErr w:type="spellEnd"/>
      <w:r w:rsidRPr="00A30882">
        <w:rPr>
          <w:color w:val="000000"/>
        </w:rPr>
        <w:t> = </w:t>
      </w:r>
      <w:proofErr w:type="spellStart"/>
      <w:r w:rsidRPr="00A30882">
        <w:rPr>
          <w:color w:val="000000"/>
        </w:rPr>
        <w:t>fopen</w:t>
      </w:r>
      <w:proofErr w:type="spellEnd"/>
      <w:r w:rsidRPr="00A30882">
        <w:rPr>
          <w:color w:val="000000"/>
        </w:rPr>
        <w:t>('</w:t>
      </w:r>
      <w:proofErr w:type="spellStart"/>
      <w:r w:rsidRPr="00A30882">
        <w:rPr>
          <w:color w:val="000000"/>
        </w:rPr>
        <w:t>xml</w:t>
      </w:r>
      <w:proofErr w:type="spellEnd"/>
      <w:r w:rsidRPr="00A30882">
        <w:rPr>
          <w:color w:val="000000"/>
        </w:rPr>
        <w:t>/'.$</w:t>
      </w:r>
      <w:proofErr w:type="spellStart"/>
      <w:r w:rsidRPr="00A30882">
        <w:rPr>
          <w:color w:val="000000"/>
        </w:rPr>
        <w:t>file_name</w:t>
      </w:r>
      <w:proofErr w:type="spellEnd"/>
      <w:r w:rsidRPr="00A30882">
        <w:rPr>
          <w:color w:val="000000"/>
        </w:rPr>
        <w:t>, 'w');</w:t>
      </w:r>
    </w:p>
    <w:p w14:paraId="75C339A4" w14:textId="77777777" w:rsidR="0098070D" w:rsidRPr="00A30882" w:rsidRDefault="0098070D" w:rsidP="0098070D">
      <w:pPr>
        <w:pStyle w:val="Sourcewithforeground"/>
        <w:jc w:val="left"/>
        <w:rPr>
          <w:color w:val="000000"/>
        </w:rPr>
      </w:pPr>
    </w:p>
    <w:p w14:paraId="5D874136" w14:textId="77777777" w:rsidR="0098070D" w:rsidRPr="00A30882" w:rsidRDefault="0098070D" w:rsidP="0098070D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        // </w:t>
      </w:r>
      <w:proofErr w:type="spellStart"/>
      <w:r w:rsidRPr="00A30882">
        <w:rPr>
          <w:color w:val="000000"/>
        </w:rPr>
        <w:t>try</w:t>
      </w:r>
      <w:proofErr w:type="spellEnd"/>
      <w:r w:rsidRPr="00A30882">
        <w:rPr>
          <w:color w:val="000000"/>
        </w:rPr>
        <w:t> to </w:t>
      </w:r>
      <w:proofErr w:type="spellStart"/>
      <w:r w:rsidRPr="00A30882">
        <w:rPr>
          <w:color w:val="000000"/>
        </w:rPr>
        <w:t>download</w:t>
      </w:r>
      <w:proofErr w:type="spellEnd"/>
      <w:r w:rsidRPr="00A30882">
        <w:rPr>
          <w:color w:val="000000"/>
        </w:rPr>
        <w:t> $</w:t>
      </w:r>
      <w:proofErr w:type="spellStart"/>
      <w:r w:rsidRPr="00A30882">
        <w:rPr>
          <w:color w:val="000000"/>
        </w:rPr>
        <w:t>file_name</w:t>
      </w:r>
      <w:proofErr w:type="spellEnd"/>
      <w:r w:rsidRPr="00A30882">
        <w:rPr>
          <w:color w:val="000000"/>
        </w:rPr>
        <w:t> </w:t>
      </w:r>
      <w:proofErr w:type="spellStart"/>
      <w:r w:rsidRPr="00A30882">
        <w:rPr>
          <w:color w:val="000000"/>
        </w:rPr>
        <w:t>and</w:t>
      </w:r>
      <w:proofErr w:type="spellEnd"/>
      <w:r w:rsidRPr="00A30882">
        <w:rPr>
          <w:color w:val="000000"/>
        </w:rPr>
        <w:t> </w:t>
      </w:r>
      <w:proofErr w:type="spellStart"/>
      <w:r w:rsidRPr="00A30882">
        <w:rPr>
          <w:color w:val="000000"/>
        </w:rPr>
        <w:t>save</w:t>
      </w:r>
      <w:proofErr w:type="spellEnd"/>
      <w:r w:rsidRPr="00A30882">
        <w:rPr>
          <w:color w:val="000000"/>
        </w:rPr>
        <w:t> it to $</w:t>
      </w:r>
      <w:proofErr w:type="spellStart"/>
      <w:r w:rsidRPr="00A30882">
        <w:rPr>
          <w:color w:val="000000"/>
        </w:rPr>
        <w:t>handle</w:t>
      </w:r>
      <w:proofErr w:type="spellEnd"/>
    </w:p>
    <w:p w14:paraId="28DD9F8B" w14:textId="77777777" w:rsidR="0098070D" w:rsidRPr="00A30882" w:rsidRDefault="0098070D" w:rsidP="0098070D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        if (ftp_fget($conn_id, $handle, $dest_folder.'/'.$file_name, FTP_ASCII, 0)) {</w:t>
      </w:r>
    </w:p>
    <w:p w14:paraId="593E52B0" w14:textId="77777777" w:rsidR="0098070D" w:rsidRPr="00A30882" w:rsidRDefault="0098070D" w:rsidP="0098070D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            </w:t>
      </w:r>
      <w:proofErr w:type="spellStart"/>
      <w:r w:rsidRPr="00A30882">
        <w:rPr>
          <w:color w:val="000000"/>
        </w:rPr>
        <w:t>echo</w:t>
      </w:r>
      <w:proofErr w:type="spellEnd"/>
      <w:r w:rsidRPr="00A30882">
        <w:rPr>
          <w:color w:val="000000"/>
        </w:rPr>
        <w:t> "</w:t>
      </w:r>
      <w:proofErr w:type="spellStart"/>
      <w:r w:rsidRPr="00A30882">
        <w:rPr>
          <w:color w:val="000000"/>
        </w:rPr>
        <w:t>successfully</w:t>
      </w:r>
      <w:proofErr w:type="spellEnd"/>
      <w:r w:rsidRPr="00A30882">
        <w:rPr>
          <w:color w:val="000000"/>
        </w:rPr>
        <w:t> </w:t>
      </w:r>
      <w:proofErr w:type="spellStart"/>
      <w:r w:rsidRPr="00A30882">
        <w:rPr>
          <w:color w:val="000000"/>
        </w:rPr>
        <w:t>written</w:t>
      </w:r>
      <w:proofErr w:type="spellEnd"/>
      <w:r w:rsidRPr="00A30882">
        <w:rPr>
          <w:color w:val="000000"/>
        </w:rPr>
        <w:t> to </w:t>
      </w:r>
      <w:proofErr w:type="spellStart"/>
      <w:r w:rsidRPr="00A30882">
        <w:rPr>
          <w:color w:val="000000"/>
        </w:rPr>
        <w:t>xml</w:t>
      </w:r>
      <w:proofErr w:type="spellEnd"/>
      <w:r w:rsidRPr="00A30882">
        <w:rPr>
          <w:color w:val="000000"/>
        </w:rPr>
        <w:t>/$</w:t>
      </w:r>
      <w:proofErr w:type="spellStart"/>
      <w:r w:rsidRPr="00A30882">
        <w:rPr>
          <w:color w:val="000000"/>
        </w:rPr>
        <w:t>file_name</w:t>
      </w:r>
      <w:proofErr w:type="spellEnd"/>
      <w:r w:rsidRPr="00A30882">
        <w:rPr>
          <w:color w:val="000000"/>
        </w:rPr>
        <w:t>\n";</w:t>
      </w:r>
    </w:p>
    <w:p w14:paraId="46F716CF" w14:textId="77777777" w:rsidR="0098070D" w:rsidRPr="00A30882" w:rsidRDefault="0098070D" w:rsidP="0098070D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            </w:t>
      </w:r>
    </w:p>
    <w:p w14:paraId="1032DA1F" w14:textId="77777777" w:rsidR="0098070D" w:rsidRPr="00A30882" w:rsidRDefault="0098070D" w:rsidP="0098070D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            // </w:t>
      </w:r>
      <w:proofErr w:type="spellStart"/>
      <w:r w:rsidRPr="00A30882">
        <w:rPr>
          <w:color w:val="000000"/>
        </w:rPr>
        <w:t>if</w:t>
      </w:r>
      <w:proofErr w:type="spellEnd"/>
      <w:r w:rsidRPr="00A30882">
        <w:rPr>
          <w:color w:val="000000"/>
        </w:rPr>
        <w:t> </w:t>
      </w:r>
      <w:proofErr w:type="spellStart"/>
      <w:r w:rsidRPr="00A30882">
        <w:rPr>
          <w:color w:val="000000"/>
        </w:rPr>
        <w:t>file</w:t>
      </w:r>
      <w:proofErr w:type="spellEnd"/>
      <w:r w:rsidRPr="00A30882">
        <w:rPr>
          <w:color w:val="000000"/>
        </w:rPr>
        <w:t> </w:t>
      </w:r>
      <w:proofErr w:type="spellStart"/>
      <w:r w:rsidRPr="00A30882">
        <w:rPr>
          <w:color w:val="000000"/>
        </w:rPr>
        <w:t>is</w:t>
      </w:r>
      <w:proofErr w:type="spellEnd"/>
      <w:r w:rsidRPr="00A30882">
        <w:rPr>
          <w:color w:val="000000"/>
        </w:rPr>
        <w:t> </w:t>
      </w:r>
      <w:proofErr w:type="spellStart"/>
      <w:r w:rsidRPr="00A30882">
        <w:rPr>
          <w:color w:val="000000"/>
        </w:rPr>
        <w:t>read</w:t>
      </w:r>
      <w:proofErr w:type="spellEnd"/>
      <w:r w:rsidRPr="00A30882">
        <w:rPr>
          <w:color w:val="000000"/>
        </w:rPr>
        <w:t>, </w:t>
      </w:r>
      <w:proofErr w:type="spellStart"/>
      <w:r w:rsidRPr="00A30882">
        <w:rPr>
          <w:color w:val="000000"/>
        </w:rPr>
        <w:t>then</w:t>
      </w:r>
      <w:proofErr w:type="spellEnd"/>
      <w:r w:rsidRPr="00A30882">
        <w:rPr>
          <w:color w:val="000000"/>
        </w:rPr>
        <w:t> </w:t>
      </w:r>
      <w:proofErr w:type="spellStart"/>
      <w:r w:rsidRPr="00A30882">
        <w:rPr>
          <w:color w:val="000000"/>
        </w:rPr>
        <w:t>delete</w:t>
      </w:r>
      <w:proofErr w:type="spellEnd"/>
      <w:r w:rsidRPr="00A30882">
        <w:rPr>
          <w:color w:val="000000"/>
        </w:rPr>
        <w:t> it</w:t>
      </w:r>
    </w:p>
    <w:p w14:paraId="09E67F5A" w14:textId="77777777" w:rsidR="0098070D" w:rsidRPr="00A30882" w:rsidRDefault="0098070D" w:rsidP="0098070D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            if (ftp_delete($conn_id, $dest_folder.'/'.$file_name)) {</w:t>
      </w:r>
    </w:p>
    <w:p w14:paraId="6AB059FD" w14:textId="77777777" w:rsidR="0098070D" w:rsidRPr="00A30882" w:rsidRDefault="0098070D" w:rsidP="0098070D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                </w:t>
      </w:r>
      <w:proofErr w:type="spellStart"/>
      <w:r w:rsidRPr="00A30882">
        <w:rPr>
          <w:color w:val="000000"/>
        </w:rPr>
        <w:t>echo</w:t>
      </w:r>
      <w:proofErr w:type="spellEnd"/>
      <w:r w:rsidRPr="00A30882">
        <w:rPr>
          <w:color w:val="000000"/>
        </w:rPr>
        <w:t> "</w:t>
      </w:r>
      <w:proofErr w:type="spellStart"/>
      <w:r w:rsidRPr="00A30882">
        <w:rPr>
          <w:color w:val="000000"/>
        </w:rPr>
        <w:t>file</w:t>
      </w:r>
      <w:proofErr w:type="spellEnd"/>
      <w:r w:rsidRPr="00A30882">
        <w:rPr>
          <w:color w:val="000000"/>
        </w:rPr>
        <w:t> </w:t>
      </w:r>
      <w:proofErr w:type="spellStart"/>
      <w:r w:rsidRPr="00A30882">
        <w:rPr>
          <w:color w:val="000000"/>
        </w:rPr>
        <w:t>deleted</w:t>
      </w:r>
      <w:proofErr w:type="spellEnd"/>
      <w:r w:rsidRPr="00A30882">
        <w:rPr>
          <w:color w:val="000000"/>
        </w:rPr>
        <w:t> </w:t>
      </w:r>
      <w:proofErr w:type="spellStart"/>
      <w:r w:rsidRPr="00A30882">
        <w:rPr>
          <w:color w:val="000000"/>
        </w:rPr>
        <w:t>successfully</w:t>
      </w:r>
      <w:proofErr w:type="spellEnd"/>
      <w:r w:rsidRPr="00A30882">
        <w:rPr>
          <w:color w:val="000000"/>
        </w:rPr>
        <w:t>\n";</w:t>
      </w:r>
    </w:p>
    <w:p w14:paraId="0A7924E4" w14:textId="77777777" w:rsidR="0098070D" w:rsidRPr="00A30882" w:rsidRDefault="0098070D" w:rsidP="0098070D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            } </w:t>
      </w:r>
      <w:proofErr w:type="spellStart"/>
      <w:r w:rsidRPr="00A30882">
        <w:rPr>
          <w:color w:val="000000"/>
        </w:rPr>
        <w:t>else</w:t>
      </w:r>
      <w:proofErr w:type="spellEnd"/>
      <w:r w:rsidRPr="00A30882">
        <w:rPr>
          <w:color w:val="000000"/>
        </w:rPr>
        <w:t> {</w:t>
      </w:r>
    </w:p>
    <w:p w14:paraId="6488FA78" w14:textId="77777777" w:rsidR="0098070D" w:rsidRPr="00A30882" w:rsidRDefault="0098070D" w:rsidP="0098070D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                </w:t>
      </w:r>
      <w:proofErr w:type="spellStart"/>
      <w:r w:rsidRPr="00A30882">
        <w:rPr>
          <w:color w:val="000000"/>
        </w:rPr>
        <w:t>echo</w:t>
      </w:r>
      <w:proofErr w:type="spellEnd"/>
      <w:r w:rsidRPr="00A30882">
        <w:rPr>
          <w:color w:val="000000"/>
        </w:rPr>
        <w:t> "</w:t>
      </w:r>
      <w:proofErr w:type="spellStart"/>
      <w:r w:rsidRPr="00A30882">
        <w:rPr>
          <w:color w:val="000000"/>
        </w:rPr>
        <w:t>could</w:t>
      </w:r>
      <w:proofErr w:type="spellEnd"/>
      <w:r w:rsidRPr="00A30882">
        <w:rPr>
          <w:color w:val="000000"/>
        </w:rPr>
        <w:t> </w:t>
      </w:r>
      <w:proofErr w:type="spellStart"/>
      <w:r w:rsidRPr="00A30882">
        <w:rPr>
          <w:color w:val="000000"/>
        </w:rPr>
        <w:t>not</w:t>
      </w:r>
      <w:proofErr w:type="spellEnd"/>
      <w:r w:rsidRPr="00A30882">
        <w:rPr>
          <w:color w:val="000000"/>
        </w:rPr>
        <w:t> </w:t>
      </w:r>
      <w:proofErr w:type="spellStart"/>
      <w:r w:rsidRPr="00A30882">
        <w:rPr>
          <w:color w:val="000000"/>
        </w:rPr>
        <w:t>delete</w:t>
      </w:r>
      <w:proofErr w:type="spellEnd"/>
      <w:r w:rsidRPr="00A30882">
        <w:rPr>
          <w:color w:val="000000"/>
        </w:rPr>
        <w:t> </w:t>
      </w:r>
      <w:proofErr w:type="spellStart"/>
      <w:r w:rsidRPr="00A30882">
        <w:rPr>
          <w:color w:val="000000"/>
        </w:rPr>
        <w:t>file</w:t>
      </w:r>
      <w:proofErr w:type="spellEnd"/>
      <w:r w:rsidRPr="00A30882">
        <w:rPr>
          <w:color w:val="000000"/>
        </w:rPr>
        <w:t>\ n";</w:t>
      </w:r>
    </w:p>
    <w:p w14:paraId="75FDBDE9" w14:textId="77777777" w:rsidR="0098070D" w:rsidRPr="00A30882" w:rsidRDefault="0098070D" w:rsidP="0098070D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            }</w:t>
      </w:r>
    </w:p>
    <w:p w14:paraId="226B7833" w14:textId="77777777" w:rsidR="0098070D" w:rsidRPr="00A30882" w:rsidRDefault="0098070D" w:rsidP="0098070D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            </w:t>
      </w:r>
    </w:p>
    <w:p w14:paraId="0FEF0D61" w14:textId="77777777" w:rsidR="0098070D" w:rsidRPr="00A30882" w:rsidRDefault="0098070D" w:rsidP="0098070D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        } </w:t>
      </w:r>
      <w:proofErr w:type="spellStart"/>
      <w:r w:rsidRPr="00A30882">
        <w:rPr>
          <w:color w:val="000000"/>
        </w:rPr>
        <w:t>else</w:t>
      </w:r>
      <w:proofErr w:type="spellEnd"/>
      <w:r w:rsidRPr="00A30882">
        <w:rPr>
          <w:color w:val="000000"/>
        </w:rPr>
        <w:t> {</w:t>
      </w:r>
    </w:p>
    <w:p w14:paraId="60E0F556" w14:textId="77777777" w:rsidR="0098070D" w:rsidRPr="00A30882" w:rsidRDefault="0098070D" w:rsidP="0098070D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            echo "There was a problem while downloading remote file \n";</w:t>
      </w:r>
    </w:p>
    <w:p w14:paraId="3130DFCD" w14:textId="77777777" w:rsidR="0098070D" w:rsidRPr="00A30882" w:rsidRDefault="0098070D" w:rsidP="0098070D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        }</w:t>
      </w:r>
    </w:p>
    <w:p w14:paraId="3B06831B" w14:textId="77777777" w:rsidR="0098070D" w:rsidRPr="00A30882" w:rsidRDefault="0098070D" w:rsidP="0098070D">
      <w:pPr>
        <w:pStyle w:val="Sourcewithforeground"/>
        <w:jc w:val="left"/>
        <w:rPr>
          <w:color w:val="000000"/>
        </w:rPr>
      </w:pPr>
    </w:p>
    <w:p w14:paraId="03E06F2A" w14:textId="77777777" w:rsidR="0098070D" w:rsidRPr="00A30882" w:rsidRDefault="0098070D" w:rsidP="0098070D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    }</w:t>
      </w:r>
    </w:p>
    <w:p w14:paraId="54155541" w14:textId="77777777" w:rsidR="0098070D" w:rsidRPr="00A30882" w:rsidRDefault="0098070D" w:rsidP="0098070D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}</w:t>
      </w:r>
    </w:p>
    <w:p w14:paraId="517484E4" w14:textId="77777777" w:rsidR="0098070D" w:rsidRPr="00A30882" w:rsidRDefault="0098070D" w:rsidP="0098070D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</w:t>
      </w:r>
    </w:p>
    <w:p w14:paraId="7E1AF657" w14:textId="77777777" w:rsidR="0098070D" w:rsidRPr="00A30882" w:rsidRDefault="0098070D" w:rsidP="0098070D">
      <w:pPr>
        <w:pStyle w:val="Sourcewithforeground"/>
        <w:jc w:val="left"/>
        <w:rPr>
          <w:color w:val="000000"/>
        </w:rPr>
      </w:pPr>
    </w:p>
    <w:p w14:paraId="6B696DCD" w14:textId="77777777" w:rsidR="0098070D" w:rsidRPr="00A30882" w:rsidRDefault="0098070D" w:rsidP="0098070D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// </w:t>
      </w:r>
      <w:proofErr w:type="spellStart"/>
      <w:r w:rsidRPr="00A30882">
        <w:rPr>
          <w:color w:val="000000"/>
        </w:rPr>
        <w:t>close</w:t>
      </w:r>
      <w:proofErr w:type="spellEnd"/>
      <w:r w:rsidRPr="00A30882">
        <w:rPr>
          <w:color w:val="000000"/>
        </w:rPr>
        <w:t> </w:t>
      </w:r>
      <w:proofErr w:type="spellStart"/>
      <w:r w:rsidRPr="00A30882">
        <w:rPr>
          <w:color w:val="000000"/>
        </w:rPr>
        <w:t>the</w:t>
      </w:r>
      <w:proofErr w:type="spellEnd"/>
      <w:r w:rsidRPr="00A30882">
        <w:rPr>
          <w:color w:val="000000"/>
        </w:rPr>
        <w:t> FTP </w:t>
      </w:r>
      <w:proofErr w:type="spellStart"/>
      <w:r w:rsidRPr="00A30882">
        <w:rPr>
          <w:color w:val="000000"/>
        </w:rPr>
        <w:t>stream</w:t>
      </w:r>
      <w:proofErr w:type="spellEnd"/>
      <w:r w:rsidRPr="00A30882">
        <w:rPr>
          <w:color w:val="000000"/>
        </w:rPr>
        <w:t> </w:t>
      </w:r>
    </w:p>
    <w:p w14:paraId="46A6379A" w14:textId="77777777" w:rsidR="0098070D" w:rsidRPr="00A30882" w:rsidRDefault="0098070D" w:rsidP="0098070D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</w:t>
      </w:r>
      <w:proofErr w:type="spellStart"/>
      <w:r w:rsidRPr="00A30882">
        <w:rPr>
          <w:color w:val="000000"/>
        </w:rPr>
        <w:t>ftp_close</w:t>
      </w:r>
      <w:proofErr w:type="spellEnd"/>
      <w:r w:rsidRPr="00A30882">
        <w:rPr>
          <w:color w:val="000000"/>
        </w:rPr>
        <w:t>($</w:t>
      </w:r>
      <w:proofErr w:type="spellStart"/>
      <w:r w:rsidRPr="00A30882">
        <w:rPr>
          <w:color w:val="000000"/>
        </w:rPr>
        <w:t>conn_id</w:t>
      </w:r>
      <w:proofErr w:type="spellEnd"/>
      <w:r w:rsidRPr="00A30882">
        <w:rPr>
          <w:color w:val="000000"/>
        </w:rPr>
        <w:t>); </w:t>
      </w:r>
    </w:p>
    <w:p w14:paraId="71AFD899" w14:textId="77777777" w:rsidR="0098070D" w:rsidRPr="00A30882" w:rsidRDefault="0098070D" w:rsidP="0098070D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</w:t>
      </w:r>
    </w:p>
    <w:p w14:paraId="021554A1" w14:textId="77777777" w:rsidR="0098070D" w:rsidRPr="00A30882" w:rsidRDefault="0098070D" w:rsidP="0098070D">
      <w:pPr>
        <w:pStyle w:val="Sourcewithforeground"/>
        <w:jc w:val="left"/>
        <w:rPr>
          <w:color w:val="000000"/>
        </w:rPr>
      </w:pPr>
    </w:p>
    <w:p w14:paraId="075C5F76" w14:textId="77777777" w:rsidR="0098070D" w:rsidRPr="00A30882" w:rsidRDefault="0098070D" w:rsidP="0098070D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} </w:t>
      </w:r>
      <w:proofErr w:type="spellStart"/>
      <w:r w:rsidRPr="00A30882">
        <w:rPr>
          <w:color w:val="000000"/>
        </w:rPr>
        <w:t>catch</w:t>
      </w:r>
      <w:proofErr w:type="spellEnd"/>
      <w:r w:rsidRPr="00A30882">
        <w:rPr>
          <w:color w:val="000000"/>
        </w:rPr>
        <w:t> (</w:t>
      </w:r>
      <w:proofErr w:type="spellStart"/>
      <w:r w:rsidRPr="00A30882">
        <w:rPr>
          <w:color w:val="000000"/>
        </w:rPr>
        <w:t>Exception</w:t>
      </w:r>
      <w:proofErr w:type="spellEnd"/>
      <w:r w:rsidRPr="00A30882">
        <w:rPr>
          <w:color w:val="000000"/>
        </w:rPr>
        <w:t> $</w:t>
      </w:r>
      <w:proofErr w:type="spellStart"/>
      <w:r w:rsidRPr="00A30882">
        <w:rPr>
          <w:color w:val="000000"/>
        </w:rPr>
        <w:t>ex</w:t>
      </w:r>
      <w:proofErr w:type="spellEnd"/>
      <w:r w:rsidRPr="00A30882">
        <w:rPr>
          <w:color w:val="000000"/>
        </w:rPr>
        <w:t>)  {</w:t>
      </w:r>
    </w:p>
    <w:p w14:paraId="7DC6E378" w14:textId="77777777" w:rsidR="0098070D" w:rsidRPr="00A30882" w:rsidRDefault="0098070D" w:rsidP="0098070D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//</w:t>
      </w:r>
      <w:proofErr w:type="spellStart"/>
      <w:r w:rsidRPr="00A30882">
        <w:rPr>
          <w:color w:val="000000"/>
        </w:rPr>
        <w:t>echo</w:t>
      </w:r>
      <w:proofErr w:type="spellEnd"/>
      <w:r w:rsidRPr="00A30882">
        <w:rPr>
          <w:color w:val="000000"/>
        </w:rPr>
        <w:t> $</w:t>
      </w:r>
      <w:proofErr w:type="spellStart"/>
      <w:r w:rsidRPr="00A30882">
        <w:rPr>
          <w:color w:val="000000"/>
        </w:rPr>
        <w:t>ex</w:t>
      </w:r>
      <w:proofErr w:type="spellEnd"/>
      <w:r w:rsidRPr="00A30882">
        <w:rPr>
          <w:color w:val="000000"/>
        </w:rPr>
        <w:t>-&gt;</w:t>
      </w:r>
      <w:proofErr w:type="spellStart"/>
      <w:r w:rsidRPr="00A30882">
        <w:rPr>
          <w:color w:val="000000"/>
        </w:rPr>
        <w:t>getMessage</w:t>
      </w:r>
      <w:proofErr w:type="spellEnd"/>
      <w:r w:rsidRPr="00A30882">
        <w:rPr>
          <w:color w:val="000000"/>
        </w:rPr>
        <w:t>();</w:t>
      </w:r>
    </w:p>
    <w:p w14:paraId="52116CDE" w14:textId="77777777" w:rsidR="0098070D" w:rsidRPr="00A30882" w:rsidRDefault="0098070D" w:rsidP="0098070D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</w:t>
      </w:r>
      <w:proofErr w:type="spellStart"/>
      <w:r w:rsidRPr="00A30882">
        <w:rPr>
          <w:color w:val="000000"/>
        </w:rPr>
        <w:t>var_dump</w:t>
      </w:r>
      <w:proofErr w:type="spellEnd"/>
      <w:r w:rsidRPr="00A30882">
        <w:rPr>
          <w:color w:val="000000"/>
        </w:rPr>
        <w:t>($</w:t>
      </w:r>
      <w:proofErr w:type="spellStart"/>
      <w:r w:rsidRPr="00A30882">
        <w:rPr>
          <w:color w:val="000000"/>
        </w:rPr>
        <w:t>ex</w:t>
      </w:r>
      <w:proofErr w:type="spellEnd"/>
      <w:r w:rsidRPr="00A30882">
        <w:rPr>
          <w:color w:val="000000"/>
        </w:rPr>
        <w:t>);</w:t>
      </w:r>
    </w:p>
    <w:p w14:paraId="018A5C24" w14:textId="77777777" w:rsidR="0098070D" w:rsidRPr="00A30882" w:rsidRDefault="0098070D" w:rsidP="0098070D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}</w:t>
      </w:r>
    </w:p>
    <w:p w14:paraId="7295D7B2" w14:textId="159D4848" w:rsidR="0098070D" w:rsidRPr="00A30882" w:rsidRDefault="0098070D" w:rsidP="0098070D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?&gt;</w:t>
      </w:r>
    </w:p>
    <w:p w14:paraId="442EDD3A" w14:textId="43399D14" w:rsidR="00EF560B" w:rsidRPr="00A30882" w:rsidRDefault="00EF560B" w:rsidP="00EF560B">
      <w:pPr>
        <w:pStyle w:val="Heading4"/>
      </w:pPr>
      <w:bookmarkStart w:id="198" w:name="_Toc110419748"/>
      <w:r w:rsidRPr="00A30882">
        <w:t xml:space="preserve">Ziņojuma </w:t>
      </w:r>
      <w:proofErr w:type="spellStart"/>
      <w:r w:rsidRPr="00A30882">
        <w:t>sutīšana</w:t>
      </w:r>
      <w:proofErr w:type="spellEnd"/>
      <w:r w:rsidRPr="00A30882">
        <w:t xml:space="preserve"> vienam kanāla </w:t>
      </w:r>
      <w:proofErr w:type="spellStart"/>
      <w:r w:rsidRPr="00A30882">
        <w:t>dalibniekam</w:t>
      </w:r>
      <w:proofErr w:type="spellEnd"/>
      <w:r w:rsidRPr="00A30882">
        <w:t xml:space="preserve"> (</w:t>
      </w:r>
      <w:proofErr w:type="spellStart"/>
      <w:r w:rsidRPr="00A30882">
        <w:t>FTPSendMessageReceiver</w:t>
      </w:r>
      <w:proofErr w:type="spellEnd"/>
      <w:r w:rsidRPr="00A30882">
        <w:t>)</w:t>
      </w:r>
      <w:bookmarkEnd w:id="198"/>
    </w:p>
    <w:p w14:paraId="54E9D422" w14:textId="77777777" w:rsidR="00EF560B" w:rsidRPr="00A30882" w:rsidRDefault="00EF560B" w:rsidP="00EF560B">
      <w:r w:rsidRPr="00A30882">
        <w:t xml:space="preserve">Tiek izveidots </w:t>
      </w:r>
      <w:proofErr w:type="spellStart"/>
      <w:r w:rsidRPr="00A30882">
        <w:t>pieslēgums</w:t>
      </w:r>
      <w:proofErr w:type="spellEnd"/>
      <w:r w:rsidRPr="00A30882">
        <w:t xml:space="preserve"> FTP, un tiek pievienota datne kanāla mapei, kura atbilst „URN:IVIS:100001:CHA-SampleChannel2-v1-0-TYPE-DIK” kanālam:</w:t>
      </w:r>
    </w:p>
    <w:p w14:paraId="71B94BD4" w14:textId="77777777" w:rsidR="00483127" w:rsidRPr="00A30882" w:rsidRDefault="00483127" w:rsidP="00483127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&lt;?</w:t>
      </w:r>
      <w:proofErr w:type="spellStart"/>
      <w:r w:rsidRPr="00A30882">
        <w:rPr>
          <w:color w:val="000000"/>
        </w:rPr>
        <w:t>php</w:t>
      </w:r>
      <w:proofErr w:type="spellEnd"/>
    </w:p>
    <w:p w14:paraId="6C9EF9BA" w14:textId="77777777" w:rsidR="00483127" w:rsidRPr="00A30882" w:rsidRDefault="00483127" w:rsidP="00483127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                                    </w:t>
      </w:r>
    </w:p>
    <w:p w14:paraId="29DF3C33" w14:textId="77777777" w:rsidR="00483127" w:rsidRPr="00A30882" w:rsidRDefault="00483127" w:rsidP="00483127">
      <w:pPr>
        <w:pStyle w:val="Sourcewithforeground"/>
        <w:jc w:val="left"/>
        <w:rPr>
          <w:color w:val="000000"/>
        </w:rPr>
      </w:pPr>
      <w:proofErr w:type="spellStart"/>
      <w:r w:rsidRPr="00A30882">
        <w:rPr>
          <w:color w:val="000000"/>
        </w:rPr>
        <w:t>try</w:t>
      </w:r>
      <w:proofErr w:type="spellEnd"/>
      <w:r w:rsidRPr="00A30882">
        <w:rPr>
          <w:color w:val="000000"/>
        </w:rPr>
        <w:t> {                                      </w:t>
      </w:r>
    </w:p>
    <w:p w14:paraId="74152C18" w14:textId="77777777" w:rsidR="00483127" w:rsidRPr="00A30882" w:rsidRDefault="00483127" w:rsidP="00483127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lastRenderedPageBreak/>
        <w:t>    // set </w:t>
      </w:r>
      <w:proofErr w:type="spellStart"/>
      <w:r w:rsidRPr="00A30882">
        <w:rPr>
          <w:color w:val="000000"/>
        </w:rPr>
        <w:t>UsernameToken</w:t>
      </w:r>
      <w:proofErr w:type="spellEnd"/>
      <w:r w:rsidRPr="00A30882">
        <w:rPr>
          <w:color w:val="000000"/>
        </w:rPr>
        <w:t> </w:t>
      </w:r>
      <w:proofErr w:type="spellStart"/>
      <w:r w:rsidRPr="00A30882">
        <w:rPr>
          <w:color w:val="000000"/>
        </w:rPr>
        <w:t>variables</w:t>
      </w:r>
      <w:proofErr w:type="spellEnd"/>
      <w:r w:rsidRPr="00A30882">
        <w:rPr>
          <w:color w:val="000000"/>
        </w:rPr>
        <w:t> </w:t>
      </w:r>
      <w:proofErr w:type="spellStart"/>
      <w:r w:rsidRPr="00A30882">
        <w:rPr>
          <w:color w:val="000000"/>
        </w:rPr>
        <w:t>and</w:t>
      </w:r>
      <w:proofErr w:type="spellEnd"/>
      <w:r w:rsidRPr="00A30882">
        <w:rPr>
          <w:color w:val="000000"/>
        </w:rPr>
        <w:t> </w:t>
      </w:r>
      <w:proofErr w:type="spellStart"/>
      <w:r w:rsidRPr="00A30882">
        <w:rPr>
          <w:color w:val="000000"/>
        </w:rPr>
        <w:t>request</w:t>
      </w:r>
      <w:proofErr w:type="spellEnd"/>
      <w:r w:rsidRPr="00A30882">
        <w:rPr>
          <w:color w:val="000000"/>
        </w:rPr>
        <w:t> </w:t>
      </w:r>
      <w:proofErr w:type="spellStart"/>
      <w:r w:rsidRPr="00A30882">
        <w:rPr>
          <w:color w:val="000000"/>
        </w:rPr>
        <w:t>for</w:t>
      </w:r>
      <w:proofErr w:type="spellEnd"/>
      <w:r w:rsidRPr="00A30882">
        <w:rPr>
          <w:color w:val="000000"/>
        </w:rPr>
        <w:t> </w:t>
      </w:r>
      <w:proofErr w:type="spellStart"/>
      <w:r w:rsidRPr="00A30882">
        <w:rPr>
          <w:color w:val="000000"/>
        </w:rPr>
        <w:t>ftp</w:t>
      </w:r>
      <w:proofErr w:type="spellEnd"/>
    </w:p>
    <w:p w14:paraId="6B497E11" w14:textId="77777777" w:rsidR="00483127" w:rsidRPr="00A30882" w:rsidRDefault="00483127" w:rsidP="00483127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$</w:t>
      </w:r>
      <w:proofErr w:type="spellStart"/>
      <w:r w:rsidRPr="00A30882">
        <w:rPr>
          <w:color w:val="000000"/>
        </w:rPr>
        <w:t>username</w:t>
      </w:r>
      <w:proofErr w:type="spellEnd"/>
      <w:r w:rsidRPr="00A30882">
        <w:rPr>
          <w:color w:val="000000"/>
        </w:rPr>
        <w:t> = '</w:t>
      </w:r>
      <w:proofErr w:type="spellStart"/>
      <w:r w:rsidRPr="00A30882">
        <w:rPr>
          <w:color w:val="000000"/>
        </w:rPr>
        <w:t>DitAdmin</w:t>
      </w:r>
      <w:proofErr w:type="spellEnd"/>
      <w:r w:rsidRPr="00A30882">
        <w:rPr>
          <w:color w:val="000000"/>
        </w:rPr>
        <w:t>';</w:t>
      </w:r>
    </w:p>
    <w:p w14:paraId="7D763AFF" w14:textId="325479EB" w:rsidR="00483127" w:rsidRPr="00A30882" w:rsidRDefault="00483127" w:rsidP="00483127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$</w:t>
      </w:r>
      <w:proofErr w:type="spellStart"/>
      <w:r w:rsidRPr="00A30882">
        <w:rPr>
          <w:color w:val="000000"/>
        </w:rPr>
        <w:t>password</w:t>
      </w:r>
      <w:proofErr w:type="spellEnd"/>
      <w:r w:rsidRPr="00A30882">
        <w:rPr>
          <w:color w:val="000000"/>
        </w:rPr>
        <w:t> = '</w:t>
      </w:r>
      <w:proofErr w:type="spellStart"/>
      <w:r w:rsidR="004756B8">
        <w:rPr>
          <w:color w:val="000000"/>
        </w:rPr>
        <w:t>Password</w:t>
      </w:r>
      <w:proofErr w:type="spellEnd"/>
      <w:r w:rsidRPr="00A30882">
        <w:rPr>
          <w:color w:val="000000"/>
        </w:rPr>
        <w:t>';</w:t>
      </w:r>
    </w:p>
    <w:p w14:paraId="3BC24D56" w14:textId="77777777" w:rsidR="00483127" w:rsidRPr="00A30882" w:rsidRDefault="00483127" w:rsidP="00483127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</w:t>
      </w:r>
    </w:p>
    <w:p w14:paraId="281DAA18" w14:textId="307A3ACD" w:rsidR="00483127" w:rsidRPr="00A30882" w:rsidRDefault="00483127" w:rsidP="00483127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$</w:t>
      </w:r>
      <w:proofErr w:type="spellStart"/>
      <w:r w:rsidRPr="00A30882">
        <w:rPr>
          <w:color w:val="000000"/>
        </w:rPr>
        <w:t>ftp_host</w:t>
      </w:r>
      <w:proofErr w:type="spellEnd"/>
      <w:r w:rsidRPr="00A30882">
        <w:rPr>
          <w:color w:val="000000"/>
        </w:rPr>
        <w:t> = '</w:t>
      </w:r>
      <w:r w:rsidR="00FC3790" w:rsidRPr="00FC3790">
        <w:rPr>
          <w:color w:val="000000"/>
        </w:rPr>
        <w:t>dittest</w:t>
      </w:r>
      <w:r w:rsidRPr="00A30882">
        <w:rPr>
          <w:color w:val="000000"/>
        </w:rPr>
        <w:t>.vraa.gov.lv';</w:t>
      </w:r>
    </w:p>
    <w:p w14:paraId="151329FF" w14:textId="77777777" w:rsidR="00483127" w:rsidRPr="00A30882" w:rsidRDefault="00483127" w:rsidP="00483127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$</w:t>
      </w:r>
      <w:proofErr w:type="spellStart"/>
      <w:r w:rsidRPr="00A30882">
        <w:rPr>
          <w:color w:val="000000"/>
        </w:rPr>
        <w:t>ftp_port</w:t>
      </w:r>
      <w:proofErr w:type="spellEnd"/>
      <w:r w:rsidRPr="00A30882">
        <w:rPr>
          <w:color w:val="000000"/>
        </w:rPr>
        <w:t> = 2121;</w:t>
      </w:r>
    </w:p>
    <w:p w14:paraId="1B3ED5DC" w14:textId="77777777" w:rsidR="00483127" w:rsidRPr="00A30882" w:rsidRDefault="00483127" w:rsidP="00483127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</w:t>
      </w:r>
    </w:p>
    <w:p w14:paraId="549F1191" w14:textId="77777777" w:rsidR="00483127" w:rsidRPr="00A30882" w:rsidRDefault="00483127" w:rsidP="00483127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$</w:t>
      </w:r>
      <w:proofErr w:type="spellStart"/>
      <w:r w:rsidRPr="00A30882">
        <w:rPr>
          <w:color w:val="000000"/>
        </w:rPr>
        <w:t>channel_name</w:t>
      </w:r>
      <w:proofErr w:type="spellEnd"/>
      <w:r w:rsidRPr="00A30882">
        <w:rPr>
          <w:color w:val="000000"/>
        </w:rPr>
        <w:t> = '</w:t>
      </w:r>
      <w:proofErr w:type="spellStart"/>
      <w:r w:rsidRPr="00A30882">
        <w:rPr>
          <w:color w:val="000000"/>
        </w:rPr>
        <w:t>SampleChannel</w:t>
      </w:r>
      <w:proofErr w:type="spellEnd"/>
      <w:r w:rsidRPr="00A30882">
        <w:rPr>
          <w:color w:val="000000"/>
        </w:rPr>
        <w:t>';</w:t>
      </w:r>
    </w:p>
    <w:p w14:paraId="7571CDCD" w14:textId="77777777" w:rsidR="00483127" w:rsidRPr="00A30882" w:rsidRDefault="00483127" w:rsidP="00483127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$</w:t>
      </w:r>
      <w:proofErr w:type="spellStart"/>
      <w:r w:rsidRPr="00A30882">
        <w:rPr>
          <w:color w:val="000000"/>
        </w:rPr>
        <w:t>authority</w:t>
      </w:r>
      <w:proofErr w:type="spellEnd"/>
      <w:r w:rsidRPr="00A30882">
        <w:rPr>
          <w:color w:val="000000"/>
        </w:rPr>
        <w:t> = '100001';</w:t>
      </w:r>
    </w:p>
    <w:p w14:paraId="29F1216B" w14:textId="77777777" w:rsidR="00483127" w:rsidRPr="00A30882" w:rsidRDefault="00483127" w:rsidP="00483127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</w:t>
      </w:r>
    </w:p>
    <w:p w14:paraId="229BC7BC" w14:textId="77777777" w:rsidR="00483127" w:rsidRPr="00A30882" w:rsidRDefault="00483127" w:rsidP="00483127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// set </w:t>
      </w:r>
      <w:proofErr w:type="spellStart"/>
      <w:r w:rsidRPr="00A30882">
        <w:rPr>
          <w:color w:val="000000"/>
        </w:rPr>
        <w:t>up</w:t>
      </w:r>
      <w:proofErr w:type="spellEnd"/>
      <w:r w:rsidRPr="00A30882">
        <w:rPr>
          <w:color w:val="000000"/>
        </w:rPr>
        <w:t> </w:t>
      </w:r>
      <w:proofErr w:type="spellStart"/>
      <w:r w:rsidRPr="00A30882">
        <w:rPr>
          <w:color w:val="000000"/>
        </w:rPr>
        <w:t>basic</w:t>
      </w:r>
      <w:proofErr w:type="spellEnd"/>
      <w:r w:rsidRPr="00A30882">
        <w:rPr>
          <w:color w:val="000000"/>
        </w:rPr>
        <w:t> </w:t>
      </w:r>
      <w:proofErr w:type="spellStart"/>
      <w:r w:rsidRPr="00A30882">
        <w:rPr>
          <w:color w:val="000000"/>
        </w:rPr>
        <w:t>connection</w:t>
      </w:r>
      <w:proofErr w:type="spellEnd"/>
    </w:p>
    <w:p w14:paraId="4D4A442C" w14:textId="77777777" w:rsidR="00483127" w:rsidRPr="00A30882" w:rsidRDefault="00483127" w:rsidP="00483127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$</w:t>
      </w:r>
      <w:proofErr w:type="spellStart"/>
      <w:r w:rsidRPr="00A30882">
        <w:rPr>
          <w:color w:val="000000"/>
        </w:rPr>
        <w:t>conn_id</w:t>
      </w:r>
      <w:proofErr w:type="spellEnd"/>
      <w:r w:rsidRPr="00A30882">
        <w:rPr>
          <w:color w:val="000000"/>
        </w:rPr>
        <w:t> = </w:t>
      </w:r>
      <w:proofErr w:type="spellStart"/>
      <w:r w:rsidRPr="00A30882">
        <w:rPr>
          <w:color w:val="000000"/>
        </w:rPr>
        <w:t>ftp_ssl_connect</w:t>
      </w:r>
      <w:proofErr w:type="spellEnd"/>
      <w:r w:rsidRPr="00A30882">
        <w:rPr>
          <w:color w:val="000000"/>
        </w:rPr>
        <w:t>($</w:t>
      </w:r>
      <w:proofErr w:type="spellStart"/>
      <w:r w:rsidRPr="00A30882">
        <w:rPr>
          <w:color w:val="000000"/>
        </w:rPr>
        <w:t>ftp_host</w:t>
      </w:r>
      <w:proofErr w:type="spellEnd"/>
      <w:r w:rsidRPr="00A30882">
        <w:rPr>
          <w:color w:val="000000"/>
        </w:rPr>
        <w:t>, $</w:t>
      </w:r>
      <w:proofErr w:type="spellStart"/>
      <w:r w:rsidRPr="00A30882">
        <w:rPr>
          <w:color w:val="000000"/>
        </w:rPr>
        <w:t>ftp_port</w:t>
      </w:r>
      <w:proofErr w:type="spellEnd"/>
      <w:r w:rsidRPr="00A30882">
        <w:rPr>
          <w:color w:val="000000"/>
        </w:rPr>
        <w:t>); </w:t>
      </w:r>
    </w:p>
    <w:p w14:paraId="352633C3" w14:textId="77777777" w:rsidR="00483127" w:rsidRPr="00A30882" w:rsidRDefault="00483127" w:rsidP="00483127">
      <w:pPr>
        <w:pStyle w:val="Sourcewithforeground"/>
        <w:jc w:val="left"/>
        <w:rPr>
          <w:color w:val="000000"/>
        </w:rPr>
      </w:pPr>
    </w:p>
    <w:p w14:paraId="159C8946" w14:textId="77777777" w:rsidR="00483127" w:rsidRPr="00A30882" w:rsidRDefault="00483127" w:rsidP="00483127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// </w:t>
      </w:r>
      <w:proofErr w:type="spellStart"/>
      <w:r w:rsidRPr="00A30882">
        <w:rPr>
          <w:color w:val="000000"/>
        </w:rPr>
        <w:t>login</w:t>
      </w:r>
      <w:proofErr w:type="spellEnd"/>
      <w:r w:rsidRPr="00A30882">
        <w:rPr>
          <w:color w:val="000000"/>
        </w:rPr>
        <w:t> </w:t>
      </w:r>
      <w:proofErr w:type="spellStart"/>
      <w:r w:rsidRPr="00A30882">
        <w:rPr>
          <w:color w:val="000000"/>
        </w:rPr>
        <w:t>with</w:t>
      </w:r>
      <w:proofErr w:type="spellEnd"/>
      <w:r w:rsidRPr="00A30882">
        <w:rPr>
          <w:color w:val="000000"/>
        </w:rPr>
        <w:t> </w:t>
      </w:r>
      <w:proofErr w:type="spellStart"/>
      <w:r w:rsidRPr="00A30882">
        <w:rPr>
          <w:color w:val="000000"/>
        </w:rPr>
        <w:t>username</w:t>
      </w:r>
      <w:proofErr w:type="spellEnd"/>
      <w:r w:rsidRPr="00A30882">
        <w:rPr>
          <w:color w:val="000000"/>
        </w:rPr>
        <w:t> </w:t>
      </w:r>
      <w:proofErr w:type="spellStart"/>
      <w:r w:rsidRPr="00A30882">
        <w:rPr>
          <w:color w:val="000000"/>
        </w:rPr>
        <w:t>and</w:t>
      </w:r>
      <w:proofErr w:type="spellEnd"/>
      <w:r w:rsidRPr="00A30882">
        <w:rPr>
          <w:color w:val="000000"/>
        </w:rPr>
        <w:t> </w:t>
      </w:r>
      <w:proofErr w:type="spellStart"/>
      <w:r w:rsidRPr="00A30882">
        <w:rPr>
          <w:color w:val="000000"/>
        </w:rPr>
        <w:t>password</w:t>
      </w:r>
      <w:proofErr w:type="spellEnd"/>
    </w:p>
    <w:p w14:paraId="314AF635" w14:textId="77777777" w:rsidR="00483127" w:rsidRPr="00A30882" w:rsidRDefault="00483127" w:rsidP="00483127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$</w:t>
      </w:r>
      <w:proofErr w:type="spellStart"/>
      <w:r w:rsidRPr="00A30882">
        <w:rPr>
          <w:color w:val="000000"/>
        </w:rPr>
        <w:t>login_result</w:t>
      </w:r>
      <w:proofErr w:type="spellEnd"/>
      <w:r w:rsidRPr="00A30882">
        <w:rPr>
          <w:color w:val="000000"/>
        </w:rPr>
        <w:t> = </w:t>
      </w:r>
      <w:proofErr w:type="spellStart"/>
      <w:r w:rsidRPr="00A30882">
        <w:rPr>
          <w:color w:val="000000"/>
        </w:rPr>
        <w:t>ftp_login</w:t>
      </w:r>
      <w:proofErr w:type="spellEnd"/>
      <w:r w:rsidRPr="00A30882">
        <w:rPr>
          <w:color w:val="000000"/>
        </w:rPr>
        <w:t>($</w:t>
      </w:r>
      <w:proofErr w:type="spellStart"/>
      <w:r w:rsidRPr="00A30882">
        <w:rPr>
          <w:color w:val="000000"/>
        </w:rPr>
        <w:t>conn_id</w:t>
      </w:r>
      <w:proofErr w:type="spellEnd"/>
      <w:r w:rsidRPr="00A30882">
        <w:rPr>
          <w:color w:val="000000"/>
        </w:rPr>
        <w:t>, $</w:t>
      </w:r>
      <w:proofErr w:type="spellStart"/>
      <w:r w:rsidRPr="00A30882">
        <w:rPr>
          <w:color w:val="000000"/>
        </w:rPr>
        <w:t>username</w:t>
      </w:r>
      <w:proofErr w:type="spellEnd"/>
      <w:r w:rsidRPr="00A30882">
        <w:rPr>
          <w:color w:val="000000"/>
        </w:rPr>
        <w:t>, $</w:t>
      </w:r>
      <w:proofErr w:type="spellStart"/>
      <w:r w:rsidRPr="00A30882">
        <w:rPr>
          <w:color w:val="000000"/>
        </w:rPr>
        <w:t>password</w:t>
      </w:r>
      <w:proofErr w:type="spellEnd"/>
      <w:r w:rsidRPr="00A30882">
        <w:rPr>
          <w:color w:val="000000"/>
        </w:rPr>
        <w:t>); </w:t>
      </w:r>
    </w:p>
    <w:p w14:paraId="23D41670" w14:textId="77777777" w:rsidR="00483127" w:rsidRPr="00A30882" w:rsidRDefault="00483127" w:rsidP="00483127">
      <w:pPr>
        <w:pStyle w:val="Sourcewithforeground"/>
        <w:jc w:val="left"/>
        <w:rPr>
          <w:color w:val="000000"/>
        </w:rPr>
      </w:pPr>
    </w:p>
    <w:p w14:paraId="1A6D8F98" w14:textId="77777777" w:rsidR="00483127" w:rsidRPr="00A30882" w:rsidRDefault="00483127" w:rsidP="00483127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// </w:t>
      </w:r>
      <w:proofErr w:type="spellStart"/>
      <w:r w:rsidRPr="00A30882">
        <w:rPr>
          <w:color w:val="000000"/>
        </w:rPr>
        <w:t>check</w:t>
      </w:r>
      <w:proofErr w:type="spellEnd"/>
      <w:r w:rsidRPr="00A30882">
        <w:rPr>
          <w:color w:val="000000"/>
        </w:rPr>
        <w:t> </w:t>
      </w:r>
      <w:proofErr w:type="spellStart"/>
      <w:r w:rsidRPr="00A30882">
        <w:rPr>
          <w:color w:val="000000"/>
        </w:rPr>
        <w:t>connection</w:t>
      </w:r>
      <w:proofErr w:type="spellEnd"/>
    </w:p>
    <w:p w14:paraId="782A89F0" w14:textId="77777777" w:rsidR="00483127" w:rsidRPr="00A30882" w:rsidRDefault="00483127" w:rsidP="00483127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</w:t>
      </w:r>
      <w:proofErr w:type="spellStart"/>
      <w:r w:rsidRPr="00A30882">
        <w:rPr>
          <w:color w:val="000000"/>
        </w:rPr>
        <w:t>if</w:t>
      </w:r>
      <w:proofErr w:type="spellEnd"/>
      <w:r w:rsidRPr="00A30882">
        <w:rPr>
          <w:color w:val="000000"/>
        </w:rPr>
        <w:t> ((!$</w:t>
      </w:r>
      <w:proofErr w:type="spellStart"/>
      <w:r w:rsidRPr="00A30882">
        <w:rPr>
          <w:color w:val="000000"/>
        </w:rPr>
        <w:t>conn_id</w:t>
      </w:r>
      <w:proofErr w:type="spellEnd"/>
      <w:r w:rsidRPr="00A30882">
        <w:rPr>
          <w:color w:val="000000"/>
        </w:rPr>
        <w:t>) || (!$</w:t>
      </w:r>
      <w:proofErr w:type="spellStart"/>
      <w:r w:rsidRPr="00A30882">
        <w:rPr>
          <w:color w:val="000000"/>
        </w:rPr>
        <w:t>login_result</w:t>
      </w:r>
      <w:proofErr w:type="spellEnd"/>
      <w:r w:rsidRPr="00A30882">
        <w:rPr>
          <w:color w:val="000000"/>
        </w:rPr>
        <w:t>)) { </w:t>
      </w:r>
    </w:p>
    <w:p w14:paraId="12FAC695" w14:textId="77777777" w:rsidR="00483127" w:rsidRPr="00A30882" w:rsidRDefault="00483127" w:rsidP="00483127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    </w:t>
      </w:r>
      <w:proofErr w:type="spellStart"/>
      <w:r w:rsidRPr="00A30882">
        <w:rPr>
          <w:color w:val="000000"/>
        </w:rPr>
        <w:t>echo</w:t>
      </w:r>
      <w:proofErr w:type="spellEnd"/>
      <w:r w:rsidRPr="00A30882">
        <w:rPr>
          <w:color w:val="000000"/>
        </w:rPr>
        <w:t> "FTP </w:t>
      </w:r>
      <w:proofErr w:type="spellStart"/>
      <w:r w:rsidRPr="00A30882">
        <w:rPr>
          <w:color w:val="000000"/>
        </w:rPr>
        <w:t>connection</w:t>
      </w:r>
      <w:proofErr w:type="spellEnd"/>
      <w:r w:rsidRPr="00A30882">
        <w:rPr>
          <w:color w:val="000000"/>
        </w:rPr>
        <w:t> </w:t>
      </w:r>
      <w:proofErr w:type="spellStart"/>
      <w:r w:rsidRPr="00A30882">
        <w:rPr>
          <w:color w:val="000000"/>
        </w:rPr>
        <w:t>has</w:t>
      </w:r>
      <w:proofErr w:type="spellEnd"/>
      <w:r w:rsidRPr="00A30882">
        <w:rPr>
          <w:color w:val="000000"/>
        </w:rPr>
        <w:t> </w:t>
      </w:r>
      <w:proofErr w:type="spellStart"/>
      <w:r w:rsidRPr="00A30882">
        <w:rPr>
          <w:color w:val="000000"/>
        </w:rPr>
        <w:t>failed</w:t>
      </w:r>
      <w:proofErr w:type="spellEnd"/>
      <w:r w:rsidRPr="00A30882">
        <w:rPr>
          <w:color w:val="000000"/>
        </w:rPr>
        <w:t>!";</w:t>
      </w:r>
    </w:p>
    <w:p w14:paraId="39A1087D" w14:textId="77777777" w:rsidR="00483127" w:rsidRPr="00A30882" w:rsidRDefault="00483127" w:rsidP="00483127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    echo "Attempted to connect to $ftp_host for user $username\n"; </w:t>
      </w:r>
    </w:p>
    <w:p w14:paraId="71CF6C63" w14:textId="77777777" w:rsidR="00483127" w:rsidRPr="00A30882" w:rsidRDefault="00483127" w:rsidP="00483127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    </w:t>
      </w:r>
      <w:proofErr w:type="spellStart"/>
      <w:r w:rsidRPr="00A30882">
        <w:rPr>
          <w:color w:val="000000"/>
        </w:rPr>
        <w:t>exit</w:t>
      </w:r>
      <w:proofErr w:type="spellEnd"/>
      <w:r w:rsidRPr="00A30882">
        <w:rPr>
          <w:color w:val="000000"/>
        </w:rPr>
        <w:t>; </w:t>
      </w:r>
    </w:p>
    <w:p w14:paraId="3D7E0F05" w14:textId="77777777" w:rsidR="00483127" w:rsidRPr="00A30882" w:rsidRDefault="00483127" w:rsidP="00483127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} </w:t>
      </w:r>
      <w:proofErr w:type="spellStart"/>
      <w:r w:rsidRPr="00A30882">
        <w:rPr>
          <w:color w:val="000000"/>
        </w:rPr>
        <w:t>else</w:t>
      </w:r>
      <w:proofErr w:type="spellEnd"/>
      <w:r w:rsidRPr="00A30882">
        <w:rPr>
          <w:color w:val="000000"/>
        </w:rPr>
        <w:t> {</w:t>
      </w:r>
    </w:p>
    <w:p w14:paraId="281312CD" w14:textId="77777777" w:rsidR="00483127" w:rsidRPr="00A30882" w:rsidRDefault="00483127" w:rsidP="00483127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    </w:t>
      </w:r>
      <w:proofErr w:type="spellStart"/>
      <w:r w:rsidRPr="00A30882">
        <w:rPr>
          <w:color w:val="000000"/>
        </w:rPr>
        <w:t>echo</w:t>
      </w:r>
      <w:proofErr w:type="spellEnd"/>
      <w:r w:rsidRPr="00A30882">
        <w:rPr>
          <w:color w:val="000000"/>
        </w:rPr>
        <w:t> "</w:t>
      </w:r>
      <w:proofErr w:type="spellStart"/>
      <w:r w:rsidRPr="00A30882">
        <w:rPr>
          <w:color w:val="000000"/>
        </w:rPr>
        <w:t>Connected</w:t>
      </w:r>
      <w:proofErr w:type="spellEnd"/>
      <w:r w:rsidRPr="00A30882">
        <w:rPr>
          <w:color w:val="000000"/>
        </w:rPr>
        <w:t> to $</w:t>
      </w:r>
      <w:proofErr w:type="spellStart"/>
      <w:r w:rsidRPr="00A30882">
        <w:rPr>
          <w:color w:val="000000"/>
        </w:rPr>
        <w:t>ftp_host</w:t>
      </w:r>
      <w:proofErr w:type="spellEnd"/>
      <w:r w:rsidRPr="00A30882">
        <w:rPr>
          <w:color w:val="000000"/>
        </w:rPr>
        <w:t>, </w:t>
      </w:r>
      <w:proofErr w:type="spellStart"/>
      <w:r w:rsidRPr="00A30882">
        <w:rPr>
          <w:color w:val="000000"/>
        </w:rPr>
        <w:t>for</w:t>
      </w:r>
      <w:proofErr w:type="spellEnd"/>
      <w:r w:rsidRPr="00A30882">
        <w:rPr>
          <w:color w:val="000000"/>
        </w:rPr>
        <w:t> </w:t>
      </w:r>
      <w:proofErr w:type="spellStart"/>
      <w:r w:rsidRPr="00A30882">
        <w:rPr>
          <w:color w:val="000000"/>
        </w:rPr>
        <w:t>user</w:t>
      </w:r>
      <w:proofErr w:type="spellEnd"/>
      <w:r w:rsidRPr="00A30882">
        <w:rPr>
          <w:color w:val="000000"/>
        </w:rPr>
        <w:t> $</w:t>
      </w:r>
      <w:proofErr w:type="spellStart"/>
      <w:r w:rsidRPr="00A30882">
        <w:rPr>
          <w:color w:val="000000"/>
        </w:rPr>
        <w:t>username</w:t>
      </w:r>
      <w:proofErr w:type="spellEnd"/>
      <w:r w:rsidRPr="00A30882">
        <w:rPr>
          <w:color w:val="000000"/>
        </w:rPr>
        <w:t>\n";</w:t>
      </w:r>
    </w:p>
    <w:p w14:paraId="7EC51018" w14:textId="77777777" w:rsidR="00483127" w:rsidRPr="00A30882" w:rsidRDefault="00483127" w:rsidP="00483127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}</w:t>
      </w:r>
    </w:p>
    <w:p w14:paraId="69076FD0" w14:textId="77777777" w:rsidR="00483127" w:rsidRPr="00A30882" w:rsidRDefault="00483127" w:rsidP="00483127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</w:t>
      </w:r>
    </w:p>
    <w:p w14:paraId="5D596B95" w14:textId="77777777" w:rsidR="00483127" w:rsidRPr="00A30882" w:rsidRDefault="00483127" w:rsidP="00483127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// </w:t>
      </w:r>
      <w:proofErr w:type="spellStart"/>
      <w:r w:rsidRPr="00A30882">
        <w:rPr>
          <w:color w:val="000000"/>
        </w:rPr>
        <w:t>upload</w:t>
      </w:r>
      <w:proofErr w:type="spellEnd"/>
      <w:r w:rsidRPr="00A30882">
        <w:rPr>
          <w:color w:val="000000"/>
        </w:rPr>
        <w:t> </w:t>
      </w:r>
      <w:proofErr w:type="spellStart"/>
      <w:r w:rsidRPr="00A30882">
        <w:rPr>
          <w:color w:val="000000"/>
        </w:rPr>
        <w:t>the</w:t>
      </w:r>
      <w:proofErr w:type="spellEnd"/>
      <w:r w:rsidRPr="00A30882">
        <w:rPr>
          <w:color w:val="000000"/>
        </w:rPr>
        <w:t> </w:t>
      </w:r>
      <w:proofErr w:type="spellStart"/>
      <w:r w:rsidRPr="00A30882">
        <w:rPr>
          <w:color w:val="000000"/>
        </w:rPr>
        <w:t>file</w:t>
      </w:r>
      <w:proofErr w:type="spellEnd"/>
    </w:p>
    <w:p w14:paraId="4A8117FB" w14:textId="77777777" w:rsidR="00483127" w:rsidRPr="00A30882" w:rsidRDefault="00483127" w:rsidP="00483127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$dest_folder = $channel_name . '/DIK-v1-0/Write/'.$authority.'/';</w:t>
      </w:r>
    </w:p>
    <w:p w14:paraId="5581E4C1" w14:textId="77777777" w:rsidR="00483127" w:rsidRPr="00A30882" w:rsidRDefault="00483127" w:rsidP="00483127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$upload = ftp_put($conn_id, $dest_folder.'message2.xml', 'xml/data.xml', FTP_ASCII); </w:t>
      </w:r>
    </w:p>
    <w:p w14:paraId="7331A184" w14:textId="77777777" w:rsidR="00483127" w:rsidRPr="00A30882" w:rsidRDefault="00483127" w:rsidP="00483127">
      <w:pPr>
        <w:pStyle w:val="Sourcewithforeground"/>
        <w:jc w:val="left"/>
        <w:rPr>
          <w:color w:val="000000"/>
        </w:rPr>
      </w:pPr>
    </w:p>
    <w:p w14:paraId="520E4A40" w14:textId="77777777" w:rsidR="00483127" w:rsidRPr="00A30882" w:rsidRDefault="00483127" w:rsidP="00483127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// </w:t>
      </w:r>
      <w:proofErr w:type="spellStart"/>
      <w:r w:rsidRPr="00A30882">
        <w:rPr>
          <w:color w:val="000000"/>
        </w:rPr>
        <w:t>check</w:t>
      </w:r>
      <w:proofErr w:type="spellEnd"/>
      <w:r w:rsidRPr="00A30882">
        <w:rPr>
          <w:color w:val="000000"/>
        </w:rPr>
        <w:t> </w:t>
      </w:r>
      <w:proofErr w:type="spellStart"/>
      <w:r w:rsidRPr="00A30882">
        <w:rPr>
          <w:color w:val="000000"/>
        </w:rPr>
        <w:t>upload</w:t>
      </w:r>
      <w:proofErr w:type="spellEnd"/>
      <w:r w:rsidRPr="00A30882">
        <w:rPr>
          <w:color w:val="000000"/>
        </w:rPr>
        <w:t> status</w:t>
      </w:r>
    </w:p>
    <w:p w14:paraId="0943587D" w14:textId="77777777" w:rsidR="00483127" w:rsidRPr="00A30882" w:rsidRDefault="00483127" w:rsidP="00483127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</w:t>
      </w:r>
      <w:proofErr w:type="spellStart"/>
      <w:r w:rsidRPr="00A30882">
        <w:rPr>
          <w:color w:val="000000"/>
        </w:rPr>
        <w:t>if</w:t>
      </w:r>
      <w:proofErr w:type="spellEnd"/>
      <w:r w:rsidRPr="00A30882">
        <w:rPr>
          <w:color w:val="000000"/>
        </w:rPr>
        <w:t> (!$</w:t>
      </w:r>
      <w:proofErr w:type="spellStart"/>
      <w:r w:rsidRPr="00A30882">
        <w:rPr>
          <w:color w:val="000000"/>
        </w:rPr>
        <w:t>upload</w:t>
      </w:r>
      <w:proofErr w:type="spellEnd"/>
      <w:r w:rsidRPr="00A30882">
        <w:rPr>
          <w:color w:val="000000"/>
        </w:rPr>
        <w:t>) { </w:t>
      </w:r>
    </w:p>
    <w:p w14:paraId="77A661B6" w14:textId="77777777" w:rsidR="00483127" w:rsidRPr="00A30882" w:rsidRDefault="00483127" w:rsidP="00483127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    </w:t>
      </w:r>
      <w:proofErr w:type="spellStart"/>
      <w:r w:rsidRPr="00A30882">
        <w:rPr>
          <w:color w:val="000000"/>
        </w:rPr>
        <w:t>echo</w:t>
      </w:r>
      <w:proofErr w:type="spellEnd"/>
      <w:r w:rsidRPr="00A30882">
        <w:rPr>
          <w:color w:val="000000"/>
        </w:rPr>
        <w:t> "FTP </w:t>
      </w:r>
      <w:proofErr w:type="spellStart"/>
      <w:r w:rsidRPr="00A30882">
        <w:rPr>
          <w:color w:val="000000"/>
        </w:rPr>
        <w:t>upload</w:t>
      </w:r>
      <w:proofErr w:type="spellEnd"/>
      <w:r w:rsidRPr="00A30882">
        <w:rPr>
          <w:color w:val="000000"/>
        </w:rPr>
        <w:t> </w:t>
      </w:r>
      <w:proofErr w:type="spellStart"/>
      <w:r w:rsidRPr="00A30882">
        <w:rPr>
          <w:color w:val="000000"/>
        </w:rPr>
        <w:t>has</w:t>
      </w:r>
      <w:proofErr w:type="spellEnd"/>
      <w:r w:rsidRPr="00A30882">
        <w:rPr>
          <w:color w:val="000000"/>
        </w:rPr>
        <w:t> </w:t>
      </w:r>
      <w:proofErr w:type="spellStart"/>
      <w:r w:rsidRPr="00A30882">
        <w:rPr>
          <w:color w:val="000000"/>
        </w:rPr>
        <w:t>failed</w:t>
      </w:r>
      <w:proofErr w:type="spellEnd"/>
      <w:r w:rsidRPr="00A30882">
        <w:rPr>
          <w:color w:val="000000"/>
        </w:rPr>
        <w:t>!";</w:t>
      </w:r>
    </w:p>
    <w:p w14:paraId="44FF8D0F" w14:textId="77777777" w:rsidR="00483127" w:rsidRPr="00A30882" w:rsidRDefault="00483127" w:rsidP="00483127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} </w:t>
      </w:r>
      <w:proofErr w:type="spellStart"/>
      <w:r w:rsidRPr="00A30882">
        <w:rPr>
          <w:color w:val="000000"/>
        </w:rPr>
        <w:t>else</w:t>
      </w:r>
      <w:proofErr w:type="spellEnd"/>
      <w:r w:rsidRPr="00A30882">
        <w:rPr>
          <w:color w:val="000000"/>
        </w:rPr>
        <w:t> {</w:t>
      </w:r>
    </w:p>
    <w:p w14:paraId="1AD361BA" w14:textId="77777777" w:rsidR="00483127" w:rsidRPr="00A30882" w:rsidRDefault="00483127" w:rsidP="00483127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    </w:t>
      </w:r>
      <w:proofErr w:type="spellStart"/>
      <w:r w:rsidRPr="00A30882">
        <w:rPr>
          <w:color w:val="000000"/>
        </w:rPr>
        <w:t>echo</w:t>
      </w:r>
      <w:proofErr w:type="spellEnd"/>
      <w:r w:rsidRPr="00A30882">
        <w:rPr>
          <w:color w:val="000000"/>
        </w:rPr>
        <w:t> "</w:t>
      </w:r>
      <w:proofErr w:type="spellStart"/>
      <w:r w:rsidRPr="00A30882">
        <w:rPr>
          <w:color w:val="000000"/>
        </w:rPr>
        <w:t>Uploaded</w:t>
      </w:r>
      <w:proofErr w:type="spellEnd"/>
      <w:r w:rsidRPr="00A30882">
        <w:rPr>
          <w:color w:val="000000"/>
        </w:rPr>
        <w:t> </w:t>
      </w:r>
      <w:proofErr w:type="spellStart"/>
      <w:r w:rsidRPr="00A30882">
        <w:rPr>
          <w:color w:val="000000"/>
        </w:rPr>
        <w:t>succesfull</w:t>
      </w:r>
      <w:proofErr w:type="spellEnd"/>
      <w:r w:rsidRPr="00A30882">
        <w:rPr>
          <w:color w:val="000000"/>
        </w:rPr>
        <w:t>";</w:t>
      </w:r>
    </w:p>
    <w:p w14:paraId="3A58D7EA" w14:textId="77777777" w:rsidR="00483127" w:rsidRPr="00A30882" w:rsidRDefault="00483127" w:rsidP="00483127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}</w:t>
      </w:r>
    </w:p>
    <w:p w14:paraId="7D600073" w14:textId="77777777" w:rsidR="00483127" w:rsidRPr="00A30882" w:rsidRDefault="00483127" w:rsidP="00483127">
      <w:pPr>
        <w:pStyle w:val="Sourcewithforeground"/>
        <w:jc w:val="left"/>
        <w:rPr>
          <w:color w:val="000000"/>
        </w:rPr>
      </w:pPr>
    </w:p>
    <w:p w14:paraId="66FE30D0" w14:textId="77777777" w:rsidR="00483127" w:rsidRPr="00A30882" w:rsidRDefault="00483127" w:rsidP="00483127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// </w:t>
      </w:r>
      <w:proofErr w:type="spellStart"/>
      <w:r w:rsidRPr="00A30882">
        <w:rPr>
          <w:color w:val="000000"/>
        </w:rPr>
        <w:t>close</w:t>
      </w:r>
      <w:proofErr w:type="spellEnd"/>
      <w:r w:rsidRPr="00A30882">
        <w:rPr>
          <w:color w:val="000000"/>
        </w:rPr>
        <w:t> </w:t>
      </w:r>
      <w:proofErr w:type="spellStart"/>
      <w:r w:rsidRPr="00A30882">
        <w:rPr>
          <w:color w:val="000000"/>
        </w:rPr>
        <w:t>the</w:t>
      </w:r>
      <w:proofErr w:type="spellEnd"/>
      <w:r w:rsidRPr="00A30882">
        <w:rPr>
          <w:color w:val="000000"/>
        </w:rPr>
        <w:t> FTP </w:t>
      </w:r>
      <w:proofErr w:type="spellStart"/>
      <w:r w:rsidRPr="00A30882">
        <w:rPr>
          <w:color w:val="000000"/>
        </w:rPr>
        <w:t>stream</w:t>
      </w:r>
      <w:proofErr w:type="spellEnd"/>
      <w:r w:rsidRPr="00A30882">
        <w:rPr>
          <w:color w:val="000000"/>
        </w:rPr>
        <w:t> </w:t>
      </w:r>
    </w:p>
    <w:p w14:paraId="40A39146" w14:textId="77777777" w:rsidR="00483127" w:rsidRPr="00A30882" w:rsidRDefault="00483127" w:rsidP="00483127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</w:t>
      </w:r>
      <w:proofErr w:type="spellStart"/>
      <w:r w:rsidRPr="00A30882">
        <w:rPr>
          <w:color w:val="000000"/>
        </w:rPr>
        <w:t>ftp_close</w:t>
      </w:r>
      <w:proofErr w:type="spellEnd"/>
      <w:r w:rsidRPr="00A30882">
        <w:rPr>
          <w:color w:val="000000"/>
        </w:rPr>
        <w:t>($</w:t>
      </w:r>
      <w:proofErr w:type="spellStart"/>
      <w:r w:rsidRPr="00A30882">
        <w:rPr>
          <w:color w:val="000000"/>
        </w:rPr>
        <w:t>conn_id</w:t>
      </w:r>
      <w:proofErr w:type="spellEnd"/>
      <w:r w:rsidRPr="00A30882">
        <w:rPr>
          <w:color w:val="000000"/>
        </w:rPr>
        <w:t>); </w:t>
      </w:r>
    </w:p>
    <w:p w14:paraId="5E0911FB" w14:textId="77777777" w:rsidR="00483127" w:rsidRPr="00A30882" w:rsidRDefault="00483127" w:rsidP="00483127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</w:t>
      </w:r>
    </w:p>
    <w:p w14:paraId="1D03A513" w14:textId="77777777" w:rsidR="00483127" w:rsidRPr="00A30882" w:rsidRDefault="00483127" w:rsidP="00483127">
      <w:pPr>
        <w:pStyle w:val="Sourcewithforeground"/>
        <w:jc w:val="left"/>
        <w:rPr>
          <w:color w:val="000000"/>
        </w:rPr>
      </w:pPr>
    </w:p>
    <w:p w14:paraId="2FE08A0B" w14:textId="77777777" w:rsidR="00483127" w:rsidRPr="00A30882" w:rsidRDefault="00483127" w:rsidP="00483127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} </w:t>
      </w:r>
      <w:proofErr w:type="spellStart"/>
      <w:r w:rsidRPr="00A30882">
        <w:rPr>
          <w:color w:val="000000"/>
        </w:rPr>
        <w:t>catch</w:t>
      </w:r>
      <w:proofErr w:type="spellEnd"/>
      <w:r w:rsidRPr="00A30882">
        <w:rPr>
          <w:color w:val="000000"/>
        </w:rPr>
        <w:t> (</w:t>
      </w:r>
      <w:proofErr w:type="spellStart"/>
      <w:r w:rsidRPr="00A30882">
        <w:rPr>
          <w:color w:val="000000"/>
        </w:rPr>
        <w:t>Exception</w:t>
      </w:r>
      <w:proofErr w:type="spellEnd"/>
      <w:r w:rsidRPr="00A30882">
        <w:rPr>
          <w:color w:val="000000"/>
        </w:rPr>
        <w:t> $</w:t>
      </w:r>
      <w:proofErr w:type="spellStart"/>
      <w:r w:rsidRPr="00A30882">
        <w:rPr>
          <w:color w:val="000000"/>
        </w:rPr>
        <w:t>ex</w:t>
      </w:r>
      <w:proofErr w:type="spellEnd"/>
      <w:r w:rsidRPr="00A30882">
        <w:rPr>
          <w:color w:val="000000"/>
        </w:rPr>
        <w:t>)  {</w:t>
      </w:r>
    </w:p>
    <w:p w14:paraId="541C8E0E" w14:textId="77777777" w:rsidR="00483127" w:rsidRPr="00A30882" w:rsidRDefault="00483127" w:rsidP="00483127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//</w:t>
      </w:r>
      <w:proofErr w:type="spellStart"/>
      <w:r w:rsidRPr="00A30882">
        <w:rPr>
          <w:color w:val="000000"/>
        </w:rPr>
        <w:t>echo</w:t>
      </w:r>
      <w:proofErr w:type="spellEnd"/>
      <w:r w:rsidRPr="00A30882">
        <w:rPr>
          <w:color w:val="000000"/>
        </w:rPr>
        <w:t> $</w:t>
      </w:r>
      <w:proofErr w:type="spellStart"/>
      <w:r w:rsidRPr="00A30882">
        <w:rPr>
          <w:color w:val="000000"/>
        </w:rPr>
        <w:t>ex</w:t>
      </w:r>
      <w:proofErr w:type="spellEnd"/>
      <w:r w:rsidRPr="00A30882">
        <w:rPr>
          <w:color w:val="000000"/>
        </w:rPr>
        <w:t>-&gt;</w:t>
      </w:r>
      <w:proofErr w:type="spellStart"/>
      <w:r w:rsidRPr="00A30882">
        <w:rPr>
          <w:color w:val="000000"/>
        </w:rPr>
        <w:t>getMessage</w:t>
      </w:r>
      <w:proofErr w:type="spellEnd"/>
      <w:r w:rsidRPr="00A30882">
        <w:rPr>
          <w:color w:val="000000"/>
        </w:rPr>
        <w:t>();</w:t>
      </w:r>
    </w:p>
    <w:p w14:paraId="6682828E" w14:textId="77777777" w:rsidR="00483127" w:rsidRPr="00A30882" w:rsidRDefault="00483127" w:rsidP="00483127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</w:t>
      </w:r>
      <w:proofErr w:type="spellStart"/>
      <w:r w:rsidRPr="00A30882">
        <w:rPr>
          <w:color w:val="000000"/>
        </w:rPr>
        <w:t>var_dump</w:t>
      </w:r>
      <w:proofErr w:type="spellEnd"/>
      <w:r w:rsidRPr="00A30882">
        <w:rPr>
          <w:color w:val="000000"/>
        </w:rPr>
        <w:t>($</w:t>
      </w:r>
      <w:proofErr w:type="spellStart"/>
      <w:r w:rsidRPr="00A30882">
        <w:rPr>
          <w:color w:val="000000"/>
        </w:rPr>
        <w:t>ex</w:t>
      </w:r>
      <w:proofErr w:type="spellEnd"/>
      <w:r w:rsidRPr="00A30882">
        <w:rPr>
          <w:color w:val="000000"/>
        </w:rPr>
        <w:t>);</w:t>
      </w:r>
    </w:p>
    <w:p w14:paraId="37D768C3" w14:textId="77777777" w:rsidR="00483127" w:rsidRPr="00A30882" w:rsidRDefault="00483127" w:rsidP="00483127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lastRenderedPageBreak/>
        <w:t>}</w:t>
      </w:r>
    </w:p>
    <w:p w14:paraId="5DDADF3F" w14:textId="77777777" w:rsidR="00483127" w:rsidRPr="00A30882" w:rsidRDefault="00483127" w:rsidP="00483127">
      <w:pPr>
        <w:pStyle w:val="Sourcewithforeground"/>
        <w:jc w:val="left"/>
        <w:rPr>
          <w:color w:val="000000"/>
        </w:rPr>
      </w:pPr>
    </w:p>
    <w:p w14:paraId="63D66733" w14:textId="4DCADFF4" w:rsidR="00483127" w:rsidRPr="00A30882" w:rsidRDefault="00483127" w:rsidP="00483127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?&gt;</w:t>
      </w:r>
    </w:p>
    <w:p w14:paraId="52FFD2C2" w14:textId="7B67D57D" w:rsidR="00EF560B" w:rsidRPr="00A30882" w:rsidRDefault="00EF560B" w:rsidP="00EF560B">
      <w:pPr>
        <w:pStyle w:val="Heading4"/>
      </w:pPr>
      <w:bookmarkStart w:id="199" w:name="_Toc110419749"/>
      <w:r w:rsidRPr="00A30882">
        <w:t xml:space="preserve">Ziņojuma </w:t>
      </w:r>
      <w:r w:rsidR="006568B8" w:rsidRPr="00A30882">
        <w:t>atbildēšana</w:t>
      </w:r>
      <w:r w:rsidRPr="00A30882">
        <w:t xml:space="preserve"> (</w:t>
      </w:r>
      <w:proofErr w:type="spellStart"/>
      <w:r w:rsidRPr="00A30882">
        <w:t>FTPSendReply</w:t>
      </w:r>
      <w:proofErr w:type="spellEnd"/>
      <w:r w:rsidRPr="00A30882">
        <w:t>)</w:t>
      </w:r>
      <w:bookmarkEnd w:id="199"/>
    </w:p>
    <w:p w14:paraId="73F6F8B9" w14:textId="77777777" w:rsidR="007D3AA4" w:rsidRPr="00A30882" w:rsidRDefault="007D3AA4" w:rsidP="007D3AA4">
      <w:r w:rsidRPr="00A30882">
        <w:t xml:space="preserve">Tiek izveidots </w:t>
      </w:r>
      <w:proofErr w:type="spellStart"/>
      <w:r w:rsidRPr="00A30882">
        <w:t>pieslēgums</w:t>
      </w:r>
      <w:proofErr w:type="spellEnd"/>
      <w:r w:rsidRPr="00A30882">
        <w:t xml:space="preserve"> FTP, un tiek pievienota datne kanāla mapei, kura atbilst „URN:IVIS:100001:CHA- SampleChannel-v1-0-TYPE-DIK” kanālam zem </w:t>
      </w:r>
      <w:proofErr w:type="spellStart"/>
      <w:r w:rsidRPr="00A30882">
        <w:t>WriteEventError</w:t>
      </w:r>
      <w:proofErr w:type="spellEnd"/>
      <w:r w:rsidRPr="00A30882">
        <w:t>:</w:t>
      </w:r>
    </w:p>
    <w:p w14:paraId="40A43E07" w14:textId="77777777" w:rsidR="00A76BA4" w:rsidRPr="00A30882" w:rsidRDefault="00A76BA4" w:rsidP="00A76BA4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&lt;?</w:t>
      </w:r>
      <w:proofErr w:type="spellStart"/>
      <w:r w:rsidRPr="00A30882">
        <w:rPr>
          <w:color w:val="000000"/>
        </w:rPr>
        <w:t>php</w:t>
      </w:r>
      <w:proofErr w:type="spellEnd"/>
    </w:p>
    <w:p w14:paraId="77EC784B" w14:textId="77777777" w:rsidR="00A76BA4" w:rsidRPr="00A30882" w:rsidRDefault="00A76BA4" w:rsidP="00A76BA4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                                    </w:t>
      </w:r>
    </w:p>
    <w:p w14:paraId="45CFC8B6" w14:textId="77777777" w:rsidR="00A76BA4" w:rsidRPr="00A30882" w:rsidRDefault="00A76BA4" w:rsidP="00A76BA4">
      <w:pPr>
        <w:pStyle w:val="Sourcewithforeground"/>
        <w:jc w:val="left"/>
        <w:rPr>
          <w:color w:val="000000"/>
        </w:rPr>
      </w:pPr>
      <w:proofErr w:type="spellStart"/>
      <w:r w:rsidRPr="00A30882">
        <w:rPr>
          <w:color w:val="000000"/>
        </w:rPr>
        <w:t>try</w:t>
      </w:r>
      <w:proofErr w:type="spellEnd"/>
      <w:r w:rsidRPr="00A30882">
        <w:rPr>
          <w:color w:val="000000"/>
        </w:rPr>
        <w:t> {                                      </w:t>
      </w:r>
    </w:p>
    <w:p w14:paraId="4F53C482" w14:textId="77777777" w:rsidR="00A76BA4" w:rsidRPr="00A30882" w:rsidRDefault="00A76BA4" w:rsidP="00A76BA4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// set </w:t>
      </w:r>
      <w:proofErr w:type="spellStart"/>
      <w:r w:rsidRPr="00A30882">
        <w:rPr>
          <w:color w:val="000000"/>
        </w:rPr>
        <w:t>UsernameToken</w:t>
      </w:r>
      <w:proofErr w:type="spellEnd"/>
      <w:r w:rsidRPr="00A30882">
        <w:rPr>
          <w:color w:val="000000"/>
        </w:rPr>
        <w:t> </w:t>
      </w:r>
      <w:proofErr w:type="spellStart"/>
      <w:r w:rsidRPr="00A30882">
        <w:rPr>
          <w:color w:val="000000"/>
        </w:rPr>
        <w:t>variables</w:t>
      </w:r>
      <w:proofErr w:type="spellEnd"/>
      <w:r w:rsidRPr="00A30882">
        <w:rPr>
          <w:color w:val="000000"/>
        </w:rPr>
        <w:t> </w:t>
      </w:r>
      <w:proofErr w:type="spellStart"/>
      <w:r w:rsidRPr="00A30882">
        <w:rPr>
          <w:color w:val="000000"/>
        </w:rPr>
        <w:t>and</w:t>
      </w:r>
      <w:proofErr w:type="spellEnd"/>
      <w:r w:rsidRPr="00A30882">
        <w:rPr>
          <w:color w:val="000000"/>
        </w:rPr>
        <w:t> </w:t>
      </w:r>
      <w:proofErr w:type="spellStart"/>
      <w:r w:rsidRPr="00A30882">
        <w:rPr>
          <w:color w:val="000000"/>
        </w:rPr>
        <w:t>request</w:t>
      </w:r>
      <w:proofErr w:type="spellEnd"/>
      <w:r w:rsidRPr="00A30882">
        <w:rPr>
          <w:color w:val="000000"/>
        </w:rPr>
        <w:t> </w:t>
      </w:r>
      <w:proofErr w:type="spellStart"/>
      <w:r w:rsidRPr="00A30882">
        <w:rPr>
          <w:color w:val="000000"/>
        </w:rPr>
        <w:t>for</w:t>
      </w:r>
      <w:proofErr w:type="spellEnd"/>
      <w:r w:rsidRPr="00A30882">
        <w:rPr>
          <w:color w:val="000000"/>
        </w:rPr>
        <w:t> </w:t>
      </w:r>
      <w:proofErr w:type="spellStart"/>
      <w:r w:rsidRPr="00A30882">
        <w:rPr>
          <w:color w:val="000000"/>
        </w:rPr>
        <w:t>ftp</w:t>
      </w:r>
      <w:proofErr w:type="spellEnd"/>
    </w:p>
    <w:p w14:paraId="5BA699A0" w14:textId="77777777" w:rsidR="00A76BA4" w:rsidRPr="00A30882" w:rsidRDefault="00A76BA4" w:rsidP="00A76BA4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$</w:t>
      </w:r>
      <w:proofErr w:type="spellStart"/>
      <w:r w:rsidRPr="00A30882">
        <w:rPr>
          <w:color w:val="000000"/>
        </w:rPr>
        <w:t>username</w:t>
      </w:r>
      <w:proofErr w:type="spellEnd"/>
      <w:r w:rsidRPr="00A30882">
        <w:rPr>
          <w:color w:val="000000"/>
        </w:rPr>
        <w:t> = '</w:t>
      </w:r>
      <w:proofErr w:type="spellStart"/>
      <w:r w:rsidRPr="00A30882">
        <w:rPr>
          <w:color w:val="000000"/>
        </w:rPr>
        <w:t>usernamevraa</w:t>
      </w:r>
      <w:proofErr w:type="spellEnd"/>
      <w:r w:rsidRPr="00A30882">
        <w:rPr>
          <w:color w:val="000000"/>
        </w:rPr>
        <w:t>';</w:t>
      </w:r>
    </w:p>
    <w:p w14:paraId="21606645" w14:textId="46D5D5FF" w:rsidR="00A76BA4" w:rsidRPr="00A30882" w:rsidRDefault="00A76BA4" w:rsidP="00A76BA4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$</w:t>
      </w:r>
      <w:proofErr w:type="spellStart"/>
      <w:r w:rsidRPr="00A30882">
        <w:rPr>
          <w:color w:val="000000"/>
        </w:rPr>
        <w:t>password</w:t>
      </w:r>
      <w:proofErr w:type="spellEnd"/>
      <w:r w:rsidRPr="00A30882">
        <w:rPr>
          <w:color w:val="000000"/>
        </w:rPr>
        <w:t> = '</w:t>
      </w:r>
      <w:proofErr w:type="spellStart"/>
      <w:r w:rsidR="004756B8">
        <w:rPr>
          <w:color w:val="000000"/>
        </w:rPr>
        <w:t>Password</w:t>
      </w:r>
      <w:proofErr w:type="spellEnd"/>
      <w:r w:rsidRPr="00A30882">
        <w:rPr>
          <w:color w:val="000000"/>
        </w:rPr>
        <w:t>';</w:t>
      </w:r>
    </w:p>
    <w:p w14:paraId="0A402210" w14:textId="77777777" w:rsidR="00A76BA4" w:rsidRPr="00A30882" w:rsidRDefault="00A76BA4" w:rsidP="00A76BA4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</w:t>
      </w:r>
    </w:p>
    <w:p w14:paraId="59676DBE" w14:textId="33CED279" w:rsidR="00A76BA4" w:rsidRPr="00A30882" w:rsidRDefault="00A76BA4" w:rsidP="00A76BA4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$ftp_host = '</w:t>
      </w:r>
      <w:r w:rsidR="002071F5" w:rsidRPr="002071F5">
        <w:rPr>
          <w:color w:val="000000"/>
        </w:rPr>
        <w:t>dittest</w:t>
      </w:r>
      <w:r w:rsidRPr="00A30882">
        <w:rPr>
          <w:color w:val="000000"/>
        </w:rPr>
        <w:t>.vraa.gov.lv';</w:t>
      </w:r>
    </w:p>
    <w:p w14:paraId="6FE9F91F" w14:textId="77777777" w:rsidR="00A76BA4" w:rsidRPr="00A30882" w:rsidRDefault="00A76BA4" w:rsidP="00A76BA4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$ftp_port = 2121;</w:t>
      </w:r>
    </w:p>
    <w:p w14:paraId="7E071810" w14:textId="77777777" w:rsidR="00A76BA4" w:rsidRPr="00A30882" w:rsidRDefault="00A76BA4" w:rsidP="00A76BA4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</w:t>
      </w:r>
    </w:p>
    <w:p w14:paraId="71331D1D" w14:textId="77777777" w:rsidR="00A76BA4" w:rsidRPr="00A30882" w:rsidRDefault="00A76BA4" w:rsidP="00A76BA4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$channel_name = 'SampleChannel';</w:t>
      </w:r>
    </w:p>
    <w:p w14:paraId="50F0D2C0" w14:textId="77777777" w:rsidR="00A76BA4" w:rsidRPr="00A30882" w:rsidRDefault="00A76BA4" w:rsidP="00A76BA4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</w:t>
      </w:r>
    </w:p>
    <w:p w14:paraId="41D1FB46" w14:textId="77777777" w:rsidR="00A76BA4" w:rsidRPr="00A30882" w:rsidRDefault="00A76BA4" w:rsidP="00A76BA4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// set up basic connection</w:t>
      </w:r>
    </w:p>
    <w:p w14:paraId="2FA17902" w14:textId="77777777" w:rsidR="00A76BA4" w:rsidRPr="00A30882" w:rsidRDefault="00A76BA4" w:rsidP="00A76BA4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$conn_id = ftp_ssl_connect($ftp_host, $ftp_port); </w:t>
      </w:r>
    </w:p>
    <w:p w14:paraId="60AC0DA1" w14:textId="77777777" w:rsidR="00A76BA4" w:rsidRPr="00A30882" w:rsidRDefault="00A76BA4" w:rsidP="00A76BA4">
      <w:pPr>
        <w:pStyle w:val="Sourcewithforeground"/>
        <w:jc w:val="left"/>
        <w:rPr>
          <w:color w:val="000000"/>
        </w:rPr>
      </w:pPr>
    </w:p>
    <w:p w14:paraId="4393B367" w14:textId="77777777" w:rsidR="00A76BA4" w:rsidRPr="00A30882" w:rsidRDefault="00A76BA4" w:rsidP="00A76BA4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// login with username and password</w:t>
      </w:r>
    </w:p>
    <w:p w14:paraId="14564F10" w14:textId="77777777" w:rsidR="00A76BA4" w:rsidRPr="00A30882" w:rsidRDefault="00A76BA4" w:rsidP="00A76BA4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$login_result = ftp_login($conn_id, $username, $password); </w:t>
      </w:r>
    </w:p>
    <w:p w14:paraId="4E23C7B8" w14:textId="77777777" w:rsidR="00A76BA4" w:rsidRPr="00A30882" w:rsidRDefault="00A76BA4" w:rsidP="00A76BA4">
      <w:pPr>
        <w:pStyle w:val="Sourcewithforeground"/>
        <w:jc w:val="left"/>
        <w:rPr>
          <w:color w:val="000000"/>
        </w:rPr>
      </w:pPr>
    </w:p>
    <w:p w14:paraId="4DB1AC71" w14:textId="77777777" w:rsidR="00A76BA4" w:rsidRPr="00A30882" w:rsidRDefault="00A76BA4" w:rsidP="00A76BA4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// check connection</w:t>
      </w:r>
    </w:p>
    <w:p w14:paraId="343159A5" w14:textId="77777777" w:rsidR="00A76BA4" w:rsidRPr="00A30882" w:rsidRDefault="00A76BA4" w:rsidP="00A76BA4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if ((!$conn_id) || (!$login_result)) { </w:t>
      </w:r>
    </w:p>
    <w:p w14:paraId="6448ECAD" w14:textId="77777777" w:rsidR="00A76BA4" w:rsidRPr="00A30882" w:rsidRDefault="00A76BA4" w:rsidP="00A76BA4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    echo "FTP connection has failed!";</w:t>
      </w:r>
    </w:p>
    <w:p w14:paraId="5CAC8B9A" w14:textId="77777777" w:rsidR="00A76BA4" w:rsidRPr="00A30882" w:rsidRDefault="00A76BA4" w:rsidP="00A76BA4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    echo "Attempted to connect to $ftp_host for user $username\n"; </w:t>
      </w:r>
    </w:p>
    <w:p w14:paraId="62747C38" w14:textId="77777777" w:rsidR="00A76BA4" w:rsidRPr="00A30882" w:rsidRDefault="00A76BA4" w:rsidP="00A76BA4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    exit; </w:t>
      </w:r>
    </w:p>
    <w:p w14:paraId="29CE520D" w14:textId="77777777" w:rsidR="00A76BA4" w:rsidRPr="00A30882" w:rsidRDefault="00A76BA4" w:rsidP="00A76BA4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} else {</w:t>
      </w:r>
    </w:p>
    <w:p w14:paraId="6B2E912A" w14:textId="77777777" w:rsidR="00A76BA4" w:rsidRPr="00A30882" w:rsidRDefault="00A76BA4" w:rsidP="00A76BA4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    echo "Connected to $ftp_host, for user $username\n";</w:t>
      </w:r>
    </w:p>
    <w:p w14:paraId="7483ED4B" w14:textId="77777777" w:rsidR="00A76BA4" w:rsidRPr="00A30882" w:rsidRDefault="00A76BA4" w:rsidP="00A76BA4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}</w:t>
      </w:r>
    </w:p>
    <w:p w14:paraId="04334BF6" w14:textId="77777777" w:rsidR="00A76BA4" w:rsidRPr="00A30882" w:rsidRDefault="00A76BA4" w:rsidP="00A76BA4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</w:t>
      </w:r>
    </w:p>
    <w:p w14:paraId="3EF5DDA1" w14:textId="77777777" w:rsidR="00A76BA4" w:rsidRPr="00A30882" w:rsidRDefault="00A76BA4" w:rsidP="00A76BA4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// upload the file</w:t>
      </w:r>
    </w:p>
    <w:p w14:paraId="79444B57" w14:textId="77777777" w:rsidR="00A76BA4" w:rsidRPr="00A30882" w:rsidRDefault="00A76BA4" w:rsidP="00A76BA4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$dest_folder = $channel_name . '/DIK-v1-0/WriteEvent/WriteEventError/';</w:t>
      </w:r>
    </w:p>
    <w:p w14:paraId="4C0B5159" w14:textId="77777777" w:rsidR="00A76BA4" w:rsidRPr="00A30882" w:rsidRDefault="00A76BA4" w:rsidP="00A76BA4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$upload = ftp_put($conn_id, $dest_folder.'2.xml', 'xml/kluda.xml', FTP_ASCII); </w:t>
      </w:r>
    </w:p>
    <w:p w14:paraId="693CB033" w14:textId="77777777" w:rsidR="00A76BA4" w:rsidRPr="00A30882" w:rsidRDefault="00A76BA4" w:rsidP="00A76BA4">
      <w:pPr>
        <w:pStyle w:val="Sourcewithforeground"/>
        <w:jc w:val="left"/>
        <w:rPr>
          <w:color w:val="000000"/>
        </w:rPr>
      </w:pPr>
    </w:p>
    <w:p w14:paraId="584091CE" w14:textId="77777777" w:rsidR="00A76BA4" w:rsidRPr="00A30882" w:rsidRDefault="00A76BA4" w:rsidP="00A76BA4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// check upload status</w:t>
      </w:r>
    </w:p>
    <w:p w14:paraId="402680A6" w14:textId="77777777" w:rsidR="00A76BA4" w:rsidRPr="00A30882" w:rsidRDefault="00A76BA4" w:rsidP="00A76BA4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if (!$upload) { </w:t>
      </w:r>
    </w:p>
    <w:p w14:paraId="202240F7" w14:textId="77777777" w:rsidR="00A76BA4" w:rsidRPr="00A30882" w:rsidRDefault="00A76BA4" w:rsidP="00A76BA4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    echo "FTP upload has failed!";</w:t>
      </w:r>
    </w:p>
    <w:p w14:paraId="5D230358" w14:textId="77777777" w:rsidR="00A76BA4" w:rsidRPr="00A30882" w:rsidRDefault="00A76BA4" w:rsidP="00A76BA4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} else {</w:t>
      </w:r>
    </w:p>
    <w:p w14:paraId="234428FA" w14:textId="77777777" w:rsidR="00A76BA4" w:rsidRPr="00A30882" w:rsidRDefault="00A76BA4" w:rsidP="00A76BA4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    echo "Uploaded succesfull";</w:t>
      </w:r>
    </w:p>
    <w:p w14:paraId="08E4C8C7" w14:textId="77777777" w:rsidR="00A76BA4" w:rsidRPr="00A30882" w:rsidRDefault="00A76BA4" w:rsidP="00A76BA4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}</w:t>
      </w:r>
    </w:p>
    <w:p w14:paraId="4BF7387C" w14:textId="77777777" w:rsidR="00A76BA4" w:rsidRPr="00A30882" w:rsidRDefault="00A76BA4" w:rsidP="00A76BA4">
      <w:pPr>
        <w:pStyle w:val="Sourcewithforeground"/>
        <w:jc w:val="left"/>
        <w:rPr>
          <w:color w:val="000000"/>
        </w:rPr>
      </w:pPr>
    </w:p>
    <w:p w14:paraId="663EBDBE" w14:textId="77777777" w:rsidR="00A76BA4" w:rsidRPr="00A30882" w:rsidRDefault="00A76BA4" w:rsidP="00A76BA4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// close the FTP stream </w:t>
      </w:r>
    </w:p>
    <w:p w14:paraId="100213EB" w14:textId="77777777" w:rsidR="00A76BA4" w:rsidRPr="00A30882" w:rsidRDefault="00A76BA4" w:rsidP="00A76BA4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ftp_close($conn_id); </w:t>
      </w:r>
    </w:p>
    <w:p w14:paraId="3AC2D572" w14:textId="77777777" w:rsidR="00A76BA4" w:rsidRPr="00A30882" w:rsidRDefault="00A76BA4" w:rsidP="00A76BA4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</w:t>
      </w:r>
    </w:p>
    <w:p w14:paraId="5F833D4B" w14:textId="77777777" w:rsidR="00A76BA4" w:rsidRPr="00A30882" w:rsidRDefault="00A76BA4" w:rsidP="00A76BA4">
      <w:pPr>
        <w:pStyle w:val="Sourcewithforeground"/>
        <w:jc w:val="left"/>
        <w:rPr>
          <w:color w:val="000000"/>
        </w:rPr>
      </w:pPr>
    </w:p>
    <w:p w14:paraId="48D36001" w14:textId="77777777" w:rsidR="00A76BA4" w:rsidRPr="00A30882" w:rsidRDefault="00A76BA4" w:rsidP="00A76BA4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} catch (Exception $ex)  {</w:t>
      </w:r>
    </w:p>
    <w:p w14:paraId="7016E692" w14:textId="77777777" w:rsidR="00A76BA4" w:rsidRPr="00A30882" w:rsidRDefault="00A76BA4" w:rsidP="00A76BA4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//echo $ex-&gt;getMessage();</w:t>
      </w:r>
    </w:p>
    <w:p w14:paraId="39985192" w14:textId="77777777" w:rsidR="00A76BA4" w:rsidRPr="00A30882" w:rsidRDefault="00A76BA4" w:rsidP="00A76BA4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    var_dump($ex);</w:t>
      </w:r>
    </w:p>
    <w:p w14:paraId="237E227C" w14:textId="77777777" w:rsidR="00A76BA4" w:rsidRPr="00A30882" w:rsidRDefault="00A76BA4" w:rsidP="00A76BA4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}</w:t>
      </w:r>
    </w:p>
    <w:p w14:paraId="38FDBDB9" w14:textId="77777777" w:rsidR="00A76BA4" w:rsidRPr="00A30882" w:rsidRDefault="00A76BA4" w:rsidP="00A76BA4">
      <w:pPr>
        <w:pStyle w:val="Sourcewithforeground"/>
        <w:jc w:val="left"/>
        <w:rPr>
          <w:color w:val="000000"/>
        </w:rPr>
      </w:pPr>
    </w:p>
    <w:p w14:paraId="2C75FCE6" w14:textId="08719666" w:rsidR="00A76BA4" w:rsidRPr="00A30882" w:rsidRDefault="00A76BA4" w:rsidP="00BE3402">
      <w:pPr>
        <w:pStyle w:val="Sourcewithforeground"/>
        <w:jc w:val="left"/>
        <w:rPr>
          <w:color w:val="000000"/>
        </w:rPr>
      </w:pPr>
      <w:r w:rsidRPr="00A30882">
        <w:rPr>
          <w:color w:val="000000"/>
        </w:rPr>
        <w:t>?&gt;</w:t>
      </w:r>
    </w:p>
    <w:p w14:paraId="69E58496" w14:textId="77777777" w:rsidR="002C11E2" w:rsidRPr="00A30882" w:rsidRDefault="002C11E2" w:rsidP="002F3430"/>
    <w:sectPr w:rsidR="002C11E2" w:rsidRPr="00A30882" w:rsidSect="002557D2">
      <w:pgSz w:w="11906" w:h="16838" w:code="9"/>
      <w:pgMar w:top="902" w:right="567" w:bottom="1259" w:left="1701" w:header="340" w:footer="170" w:gutter="0"/>
      <w:pgNumType w:start="2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7BB0E38" w14:textId="77777777" w:rsidR="00B530E5" w:rsidRDefault="00B530E5" w:rsidP="007D3BB3">
      <w:pPr>
        <w:spacing w:before="0" w:after="0" w:line="240" w:lineRule="auto"/>
      </w:pPr>
      <w:r>
        <w:separator/>
      </w:r>
    </w:p>
  </w:endnote>
  <w:endnote w:type="continuationSeparator" w:id="0">
    <w:p w14:paraId="1BAE21A3" w14:textId="77777777" w:rsidR="00B530E5" w:rsidRDefault="00B530E5" w:rsidP="007D3BB3">
      <w:pPr>
        <w:spacing w:before="0"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DokChampa">
    <w:altName w:val="Times New Roman"/>
    <w:charset w:val="DE"/>
    <w:family w:val="swiss"/>
    <w:pitch w:val="variable"/>
    <w:sig w:usb0="83000003" w:usb1="00000000" w:usb2="00000000" w:usb3="00000000" w:csb0="00010001" w:csb1="00000000"/>
  </w:font>
  <w:font w:name="Cambria">
    <w:panose1 w:val="02040503050406030204"/>
    <w:charset w:val="BA"/>
    <w:family w:val="roman"/>
    <w:pitch w:val="variable"/>
    <w:sig w:usb0="E00006FF" w:usb1="420024FF" w:usb2="02000000" w:usb3="00000000" w:csb0="0000019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Arial Bold">
    <w:altName w:val="Times New Roman"/>
    <w:panose1 w:val="020B0704020202020204"/>
    <w:charset w:val="00"/>
    <w:family w:val="roman"/>
    <w:notTrueType/>
    <w:pitch w:val="default"/>
  </w:font>
  <w:font w:name="Consolas">
    <w:panose1 w:val="020B0609020204030204"/>
    <w:charset w:val="BA"/>
    <w:family w:val="modern"/>
    <w:pitch w:val="fixed"/>
    <w:sig w:usb0="E00006FF" w:usb1="0000F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597BC62" w14:textId="77777777" w:rsidR="00022002" w:rsidRDefault="00022002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0" w:type="auto"/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4A0" w:firstRow="1" w:lastRow="0" w:firstColumn="1" w:lastColumn="0" w:noHBand="0" w:noVBand="1"/>
    </w:tblPr>
    <w:tblGrid>
      <w:gridCol w:w="6204"/>
      <w:gridCol w:w="2268"/>
      <w:gridCol w:w="1382"/>
    </w:tblGrid>
    <w:tr w:rsidR="00A30882" w14:paraId="3A5D88A1" w14:textId="77777777" w:rsidTr="0073796F">
      <w:trPr>
        <w:jc w:val="center"/>
      </w:trPr>
      <w:tc>
        <w:tcPr>
          <w:tcW w:w="6204" w:type="dxa"/>
        </w:tcPr>
        <w:p w14:paraId="3A5D889E" w14:textId="11113275" w:rsidR="00A30882" w:rsidRDefault="00A30882" w:rsidP="00F26364">
          <w:pPr>
            <w:pStyle w:val="Header"/>
          </w:pPr>
          <w:r>
            <w:t xml:space="preserve">Dokumenta kods: </w:t>
          </w:r>
          <w:fldSimple w:instr=" DOCPROPERTY  _CustomerID  \* MERGEFORMAT ">
            <w:r w:rsidR="00022002">
              <w:t>VRAA</w:t>
            </w:r>
          </w:fldSimple>
          <w:r>
            <w:t>-</w:t>
          </w:r>
          <w:fldSimple w:instr=" DOCPROPERTY  _ContractNumber  \* MERGEFORMAT ">
            <w:r w:rsidR="00022002">
              <w:t>13_7_17_41</w:t>
            </w:r>
          </w:fldSimple>
          <w:r>
            <w:t>-</w:t>
          </w:r>
          <w:fldSimple w:instr=" DOCPROPERTY  _ProjectID  \* MERGEFORMAT ">
            <w:r w:rsidR="00022002">
              <w:t>VISS_2016</w:t>
            </w:r>
          </w:fldSimple>
          <w:r>
            <w:t>-</w:t>
          </w:r>
          <w:fldSimple w:instr=" DOCPROPERTY  _SubjectID  \* MERGEFORMAT ">
            <w:r w:rsidR="00022002">
              <w:t>DIT</w:t>
            </w:r>
          </w:fldSimple>
          <w:r>
            <w:t>-</w:t>
          </w:r>
          <w:fldSimple w:instr=" DOCPROPERTY  _CategoryID  \* MERGEFORMAT ">
            <w:r w:rsidR="00022002">
              <w:t>II</w:t>
            </w:r>
          </w:fldSimple>
        </w:p>
      </w:tc>
      <w:tc>
        <w:tcPr>
          <w:tcW w:w="2268" w:type="dxa"/>
        </w:tcPr>
        <w:p w14:paraId="3A5D889F" w14:textId="577CC9D0" w:rsidR="00A30882" w:rsidRDefault="00A30882">
          <w:pPr>
            <w:pStyle w:val="Footer"/>
          </w:pPr>
          <w:r>
            <w:t xml:space="preserve">Datums: </w:t>
          </w:r>
          <w:fldSimple w:instr=" DOCPROPERTY  _Date  \* MERGEFORMAT ">
            <w:r w:rsidR="00022002">
              <w:t>02.12.2019.</w:t>
            </w:r>
          </w:fldSimple>
        </w:p>
      </w:tc>
      <w:tc>
        <w:tcPr>
          <w:tcW w:w="1382" w:type="dxa"/>
        </w:tcPr>
        <w:p w14:paraId="3A5D88A0" w14:textId="4CB531E4" w:rsidR="00A30882" w:rsidRDefault="00A30882">
          <w:pPr>
            <w:pStyle w:val="Footer"/>
          </w:pPr>
          <w:r>
            <w:t xml:space="preserve">Versija: </w:t>
          </w:r>
          <w:fldSimple w:instr=" DOCPROPERTY  _Version  \* MERGEFORMAT ">
            <w:r w:rsidR="00022002">
              <w:t>1.06</w:t>
            </w:r>
          </w:fldSimple>
        </w:p>
      </w:tc>
    </w:tr>
    <w:tr w:rsidR="00A30882" w14:paraId="3A5D88A5" w14:textId="77777777" w:rsidTr="0073796F">
      <w:trPr>
        <w:jc w:val="center"/>
      </w:trPr>
      <w:tc>
        <w:tcPr>
          <w:tcW w:w="6204" w:type="dxa"/>
        </w:tcPr>
        <w:p w14:paraId="3A5D88A2" w14:textId="028B9295" w:rsidR="00A30882" w:rsidRDefault="00A30882">
          <w:pPr>
            <w:pStyle w:val="Footer"/>
          </w:pPr>
          <w:r>
            <w:t xml:space="preserve">Datne: </w:t>
          </w:r>
          <w:fldSimple w:instr=" INFO  FileName  \* MERGEFORMAT ">
            <w:r w:rsidR="00022002">
              <w:t>VISS_2016.II.DIT</w:t>
            </w:r>
          </w:fldSimple>
        </w:p>
      </w:tc>
      <w:tc>
        <w:tcPr>
          <w:tcW w:w="2268" w:type="dxa"/>
        </w:tcPr>
        <w:p w14:paraId="3A5D88A3" w14:textId="24B6FCEC" w:rsidR="00A30882" w:rsidRDefault="00A30882" w:rsidP="00D04E85">
          <w:pPr>
            <w:pStyle w:val="Footer"/>
          </w:pPr>
          <w:r>
            <w:t xml:space="preserve">Izstrādāja: </w:t>
          </w:r>
          <w:r w:rsidR="00C724FD">
            <w:fldChar w:fldCharType="begin"/>
          </w:r>
          <w:r w:rsidR="00C724FD">
            <w:instrText xml:space="preserve"> DOCPROPERTY  Author  \* MERGEFORMAT </w:instrText>
          </w:r>
          <w:r w:rsidR="00C724FD">
            <w:fldChar w:fldCharType="separate"/>
          </w:r>
          <w:proofErr w:type="spellStart"/>
          <w:r w:rsidR="00022002">
            <w:t>A.Zeļikovičs</w:t>
          </w:r>
          <w:proofErr w:type="spellEnd"/>
          <w:r w:rsidR="00C724FD">
            <w:fldChar w:fldCharType="end"/>
          </w:r>
        </w:p>
      </w:tc>
      <w:tc>
        <w:tcPr>
          <w:tcW w:w="1382" w:type="dxa"/>
        </w:tcPr>
        <w:p w14:paraId="3A5D88A4" w14:textId="6AA313A9" w:rsidR="00A30882" w:rsidRDefault="00A30882">
          <w:pPr>
            <w:pStyle w:val="Footer"/>
          </w:pPr>
          <w:r>
            <w:t xml:space="preserve">Lpp.: </w:t>
          </w:r>
          <w:r w:rsidRPr="00A23939">
            <w:rPr>
              <w:rStyle w:val="PageNumber"/>
            </w:rPr>
            <w:fldChar w:fldCharType="begin"/>
          </w:r>
          <w:r w:rsidRPr="00A23939">
            <w:rPr>
              <w:rStyle w:val="PageNumber"/>
            </w:rPr>
            <w:instrText xml:space="preserve"> PAGE </w:instrText>
          </w:r>
          <w:r w:rsidRPr="00A23939">
            <w:rPr>
              <w:rStyle w:val="PageNumber"/>
            </w:rPr>
            <w:fldChar w:fldCharType="separate"/>
          </w:r>
          <w:r w:rsidR="002071F5">
            <w:rPr>
              <w:rStyle w:val="PageNumber"/>
              <w:noProof/>
            </w:rPr>
            <w:t>155</w:t>
          </w:r>
          <w:r w:rsidRPr="00A23939">
            <w:rPr>
              <w:rStyle w:val="PageNumber"/>
            </w:rPr>
            <w:fldChar w:fldCharType="end"/>
          </w:r>
          <w:r>
            <w:rPr>
              <w:rStyle w:val="PageNumber"/>
            </w:rPr>
            <w:t xml:space="preserve"> </w:t>
          </w:r>
          <w:r w:rsidRPr="00A23939">
            <w:rPr>
              <w:rStyle w:val="PageNumber"/>
            </w:rPr>
            <w:t>(</w:t>
          </w:r>
          <w:r w:rsidRPr="00A23939">
            <w:rPr>
              <w:rStyle w:val="PageNumber"/>
            </w:rPr>
            <w:fldChar w:fldCharType="begin"/>
          </w:r>
          <w:r w:rsidRPr="00A23939">
            <w:rPr>
              <w:rStyle w:val="PageNumber"/>
            </w:rPr>
            <w:instrText xml:space="preserve"> NUMPAGES </w:instrText>
          </w:r>
          <w:r w:rsidRPr="00A23939">
            <w:rPr>
              <w:rStyle w:val="PageNumber"/>
            </w:rPr>
            <w:fldChar w:fldCharType="separate"/>
          </w:r>
          <w:r w:rsidR="002071F5">
            <w:rPr>
              <w:rStyle w:val="PageNumber"/>
              <w:noProof/>
            </w:rPr>
            <w:t>161</w:t>
          </w:r>
          <w:r w:rsidRPr="00A23939">
            <w:rPr>
              <w:rStyle w:val="PageNumber"/>
            </w:rPr>
            <w:fldChar w:fldCharType="end"/>
          </w:r>
          <w:r w:rsidRPr="00A23939">
            <w:rPr>
              <w:rStyle w:val="PageNumber"/>
            </w:rPr>
            <w:t>)</w:t>
          </w:r>
        </w:p>
      </w:tc>
    </w:tr>
  </w:tbl>
  <w:p w14:paraId="3A5D88A8" w14:textId="77777777" w:rsidR="00A30882" w:rsidRDefault="00A30882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0C3F1F5" w14:textId="77777777" w:rsidR="00022002" w:rsidRDefault="00022002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D622B8F" w14:textId="77777777" w:rsidR="00B530E5" w:rsidRDefault="00B530E5" w:rsidP="007D3BB3">
      <w:pPr>
        <w:spacing w:before="0" w:after="0" w:line="240" w:lineRule="auto"/>
      </w:pPr>
      <w:r>
        <w:separator/>
      </w:r>
    </w:p>
  </w:footnote>
  <w:footnote w:type="continuationSeparator" w:id="0">
    <w:p w14:paraId="02C9EDC8" w14:textId="77777777" w:rsidR="00B530E5" w:rsidRDefault="00B530E5" w:rsidP="007D3BB3">
      <w:pPr>
        <w:spacing w:before="0"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D2584FD" w14:textId="77777777" w:rsidR="00022002" w:rsidRDefault="00022002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0" w:type="auto"/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4A0" w:firstRow="1" w:lastRow="0" w:firstColumn="1" w:lastColumn="0" w:noHBand="0" w:noVBand="1"/>
    </w:tblPr>
    <w:tblGrid>
      <w:gridCol w:w="6204"/>
      <w:gridCol w:w="3650"/>
    </w:tblGrid>
    <w:tr w:rsidR="00A30882" w14:paraId="3A5D889C" w14:textId="77777777" w:rsidTr="0073796F">
      <w:trPr>
        <w:jc w:val="center"/>
      </w:trPr>
      <w:tc>
        <w:tcPr>
          <w:tcW w:w="6204" w:type="dxa"/>
        </w:tcPr>
        <w:p w14:paraId="3A5D889A" w14:textId="77777777" w:rsidR="00A30882" w:rsidRDefault="00A30882" w:rsidP="00E4420E">
          <w:pPr>
            <w:pStyle w:val="Header"/>
            <w:tabs>
              <w:tab w:val="clear" w:pos="4513"/>
            </w:tabs>
          </w:pPr>
          <w:r>
            <w:t xml:space="preserve">© </w:t>
          </w:r>
          <w:fldSimple w:instr=" DOCPROPERTY  _CustomerTitle  \* MERGEFORMAT ">
            <w:r>
              <w:t>Valsts reģionālās attīstības aģentūra</w:t>
            </w:r>
          </w:fldSimple>
        </w:p>
      </w:tc>
      <w:tc>
        <w:tcPr>
          <w:tcW w:w="3650" w:type="dxa"/>
        </w:tcPr>
        <w:p w14:paraId="3A5D889B" w14:textId="73B42D7E" w:rsidR="00A30882" w:rsidRDefault="00000000" w:rsidP="00DF1EA6">
          <w:pPr>
            <w:pStyle w:val="Header"/>
            <w:jc w:val="right"/>
          </w:pPr>
          <w:fldSimple w:instr=" DOCPROPERTY  Category  \* MERGEFORMAT ">
            <w:r w:rsidR="00A30882">
              <w:t>Integrācijas instrukcija</w:t>
            </w:r>
          </w:fldSimple>
        </w:p>
      </w:tc>
    </w:tr>
  </w:tbl>
  <w:p w14:paraId="3A5D889D" w14:textId="77777777" w:rsidR="00A30882" w:rsidRDefault="00A30882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421B2BC" w14:textId="77777777" w:rsidR="00022002" w:rsidRDefault="00022002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7E"/>
    <w:multiLevelType w:val="singleLevel"/>
    <w:tmpl w:val="CB32D22C"/>
    <w:lvl w:ilvl="0">
      <w:start w:val="1"/>
      <w:numFmt w:val="decimal"/>
      <w:lvlText w:val="%1.1.1."/>
      <w:lvlJc w:val="left"/>
      <w:pPr>
        <w:ind w:left="1040" w:hanging="360"/>
      </w:pPr>
      <w:rPr>
        <w:rFonts w:hint="default"/>
      </w:rPr>
    </w:lvl>
  </w:abstractNum>
  <w:abstractNum w:abstractNumId="1" w15:restartNumberingAfterBreak="0">
    <w:nsid w:val="FFFFFF82"/>
    <w:multiLevelType w:val="singleLevel"/>
    <w:tmpl w:val="8480A422"/>
    <w:lvl w:ilvl="0">
      <w:start w:val="1"/>
      <w:numFmt w:val="bullet"/>
      <w:pStyle w:val="ListBullet3"/>
      <w:lvlText w:val=""/>
      <w:lvlJc w:val="left"/>
      <w:pPr>
        <w:ind w:left="1154" w:hanging="360"/>
      </w:pPr>
      <w:rPr>
        <w:rFonts w:ascii="Symbol" w:hAnsi="Symbol" w:hint="default"/>
      </w:rPr>
    </w:lvl>
  </w:abstractNum>
  <w:abstractNum w:abstractNumId="2" w15:restartNumberingAfterBreak="0">
    <w:nsid w:val="FFFFFF83"/>
    <w:multiLevelType w:val="singleLevel"/>
    <w:tmpl w:val="8C005CAC"/>
    <w:lvl w:ilvl="0">
      <w:start w:val="1"/>
      <w:numFmt w:val="bullet"/>
      <w:pStyle w:val="ListBullet2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</w:abstractNum>
  <w:abstractNum w:abstractNumId="3" w15:restartNumberingAfterBreak="0">
    <w:nsid w:val="FFFFFF89"/>
    <w:multiLevelType w:val="singleLevel"/>
    <w:tmpl w:val="0C3A8B3E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4" w15:restartNumberingAfterBreak="0">
    <w:nsid w:val="001F6165"/>
    <w:multiLevelType w:val="multilevel"/>
    <w:tmpl w:val="694CF2B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5" w15:restartNumberingAfterBreak="0">
    <w:nsid w:val="07474E63"/>
    <w:multiLevelType w:val="hybridMultilevel"/>
    <w:tmpl w:val="CF78DC3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E1571EA"/>
    <w:multiLevelType w:val="hybridMultilevel"/>
    <w:tmpl w:val="473E9700"/>
    <w:lvl w:ilvl="0" w:tplc="0426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6C074E9"/>
    <w:multiLevelType w:val="hybridMultilevel"/>
    <w:tmpl w:val="2034DFB6"/>
    <w:lvl w:ilvl="0" w:tplc="0426000F">
      <w:start w:val="1"/>
      <w:numFmt w:val="bullet"/>
      <w:pStyle w:val="TableListBullet3"/>
      <w:lvlText w:val="-"/>
      <w:lvlJc w:val="left"/>
      <w:pPr>
        <w:tabs>
          <w:tab w:val="num" w:pos="1800"/>
        </w:tabs>
        <w:ind w:left="1800" w:hanging="360"/>
      </w:pPr>
      <w:rPr>
        <w:rFonts w:ascii="Arial" w:hAnsi="Arial" w:hint="default"/>
      </w:rPr>
    </w:lvl>
    <w:lvl w:ilvl="1" w:tplc="0426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26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26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26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BA12095"/>
    <w:multiLevelType w:val="hybridMultilevel"/>
    <w:tmpl w:val="E67CC78E"/>
    <w:lvl w:ilvl="0" w:tplc="0426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10C7545"/>
    <w:multiLevelType w:val="multilevel"/>
    <w:tmpl w:val="D48C7A4E"/>
    <w:lvl w:ilvl="0">
      <w:start w:val="1"/>
      <w:numFmt w:val="decimal"/>
      <w:pStyle w:val="ListNumber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ListNumber2"/>
      <w:lvlText w:val="%1.%2."/>
      <w:lvlJc w:val="left"/>
      <w:pPr>
        <w:ind w:left="858" w:hanging="432"/>
      </w:pPr>
      <w:rPr>
        <w:rFonts w:hint="default"/>
      </w:rPr>
    </w:lvl>
    <w:lvl w:ilvl="2">
      <w:start w:val="1"/>
      <w:numFmt w:val="decimal"/>
      <w:pStyle w:val="ListNumber3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pStyle w:val="ListNumber4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pStyle w:val="ListNumber5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0" w15:restartNumberingAfterBreak="0">
    <w:nsid w:val="217963E1"/>
    <w:multiLevelType w:val="hybridMultilevel"/>
    <w:tmpl w:val="E4F66AE6"/>
    <w:lvl w:ilvl="0" w:tplc="55F65290">
      <w:start w:val="1"/>
      <w:numFmt w:val="bullet"/>
      <w:pStyle w:val="TableList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26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26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26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26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8F45BB2"/>
    <w:multiLevelType w:val="hybridMultilevel"/>
    <w:tmpl w:val="1E2E3640"/>
    <w:lvl w:ilvl="0" w:tplc="275AFAF4">
      <w:start w:val="1"/>
      <w:numFmt w:val="bullet"/>
      <w:pStyle w:val="ListBullet5"/>
      <w:lvlText w:val=""/>
      <w:lvlJc w:val="left"/>
      <w:pPr>
        <w:ind w:left="2146" w:hanging="360"/>
      </w:pPr>
      <w:rPr>
        <w:rFonts w:ascii="Symbol" w:hAnsi="Symbol" w:hint="default"/>
      </w:rPr>
    </w:lvl>
    <w:lvl w:ilvl="1" w:tplc="04260003" w:tentative="1">
      <w:start w:val="1"/>
      <w:numFmt w:val="bullet"/>
      <w:lvlText w:val="o"/>
      <w:lvlJc w:val="left"/>
      <w:pPr>
        <w:ind w:left="3226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3946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4666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5386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6106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6826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7546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8266" w:hanging="360"/>
      </w:pPr>
      <w:rPr>
        <w:rFonts w:ascii="Wingdings" w:hAnsi="Wingdings" w:hint="default"/>
      </w:rPr>
    </w:lvl>
  </w:abstractNum>
  <w:abstractNum w:abstractNumId="12" w15:restartNumberingAfterBreak="0">
    <w:nsid w:val="293B05F1"/>
    <w:multiLevelType w:val="hybridMultilevel"/>
    <w:tmpl w:val="2CEA6A66"/>
    <w:lvl w:ilvl="0" w:tplc="C984717C">
      <w:start w:val="1"/>
      <w:numFmt w:val="bullet"/>
      <w:pStyle w:val="ListBullet4"/>
      <w:lvlText w:val=""/>
      <w:lvlJc w:val="left"/>
      <w:pPr>
        <w:ind w:left="1789" w:hanging="360"/>
      </w:pPr>
      <w:rPr>
        <w:rFonts w:ascii="Wingdings" w:hAnsi="Wingdings" w:hint="default"/>
      </w:rPr>
    </w:lvl>
    <w:lvl w:ilvl="1" w:tplc="04260003" w:tentative="1">
      <w:start w:val="1"/>
      <w:numFmt w:val="bullet"/>
      <w:lvlText w:val="o"/>
      <w:lvlJc w:val="left"/>
      <w:pPr>
        <w:ind w:left="2869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3589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4309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5029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5749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6469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7189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7909" w:hanging="360"/>
      </w:pPr>
      <w:rPr>
        <w:rFonts w:ascii="Wingdings" w:hAnsi="Wingdings" w:hint="default"/>
      </w:rPr>
    </w:lvl>
  </w:abstractNum>
  <w:abstractNum w:abstractNumId="13" w15:restartNumberingAfterBreak="0">
    <w:nsid w:val="2DB36AF3"/>
    <w:multiLevelType w:val="hybridMultilevel"/>
    <w:tmpl w:val="4E882302"/>
    <w:lvl w:ilvl="0" w:tplc="171ABB7A">
      <w:start w:val="1"/>
      <w:numFmt w:val="decimal"/>
      <w:pStyle w:val="Atsauce"/>
      <w:lvlText w:val="[%1]"/>
      <w:lvlJc w:val="left"/>
      <w:pPr>
        <w:tabs>
          <w:tab w:val="num" w:pos="851"/>
        </w:tabs>
        <w:ind w:left="851" w:hanging="494"/>
      </w:pPr>
      <w:rPr>
        <w:rFonts w:cs="Times New Roman" w:hint="default"/>
      </w:rPr>
    </w:lvl>
    <w:lvl w:ilvl="1" w:tplc="04260003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260005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260001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260003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26000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260001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260003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260005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4" w15:restartNumberingAfterBreak="0">
    <w:nsid w:val="32082D29"/>
    <w:multiLevelType w:val="multilevel"/>
    <w:tmpl w:val="87484B40"/>
    <w:lvl w:ilvl="0">
      <w:start w:val="1"/>
      <w:numFmt w:val="decimal"/>
      <w:pStyle w:val="Heading1"/>
      <w:lvlText w:val="%1."/>
      <w:lvlJc w:val="left"/>
      <w:pPr>
        <w:tabs>
          <w:tab w:val="num" w:pos="0"/>
        </w:tabs>
        <w:ind w:left="0" w:firstLine="0"/>
      </w:pPr>
      <w:rPr>
        <w:rFonts w:ascii="Tahoma" w:hAnsi="Tahoma" w:cs="Tahoma" w:hint="default"/>
        <w:b/>
        <w:bCs w:val="0"/>
        <w:i w:val="0"/>
        <w:iCs w:val="0"/>
        <w:caps w:val="0"/>
        <w:smallCaps w:val="0"/>
        <w:strike w:val="0"/>
        <w:dstrike w:val="0"/>
        <w:vanish w:val="0"/>
        <w:color w:val="auto"/>
        <w:spacing w:val="0"/>
        <w:w w:val="100"/>
        <w:kern w:val="0"/>
        <w:position w:val="0"/>
        <w:sz w:val="32"/>
        <w:szCs w:val="32"/>
        <w:u w:val="none" w:color="000000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pStyle w:val="Heading2"/>
      <w:lvlText w:val="%1.%2."/>
      <w:lvlJc w:val="left"/>
      <w:pPr>
        <w:tabs>
          <w:tab w:val="num" w:pos="1277"/>
        </w:tabs>
        <w:ind w:left="1277" w:firstLine="0"/>
      </w:pPr>
      <w:rPr>
        <w:rFonts w:cs="Times New Roman" w:hint="default"/>
      </w:rPr>
    </w:lvl>
    <w:lvl w:ilvl="2">
      <w:start w:val="1"/>
      <w:numFmt w:val="decimal"/>
      <w:pStyle w:val="Heading3"/>
      <w:lvlText w:val="%1.%2.%3."/>
      <w:lvlJc w:val="left"/>
      <w:pPr>
        <w:tabs>
          <w:tab w:val="num" w:pos="0"/>
        </w:tabs>
        <w:ind w:left="0" w:firstLine="0"/>
      </w:pPr>
      <w:rPr>
        <w:rFonts w:cs="Times New Roman" w:hint="default"/>
        <w:b/>
        <w:bCs w:val="0"/>
        <w:i/>
        <w:iCs w:val="0"/>
        <w:caps w:val="0"/>
        <w:smallCaps w:val="0"/>
        <w:strike w:val="0"/>
        <w:dstrike w:val="0"/>
        <w:vanish w:val="0"/>
        <w:color w:val="000000"/>
        <w:spacing w:val="0"/>
        <w:kern w:val="0"/>
        <w:position w:val="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>
      <w:start w:val="1"/>
      <w:numFmt w:val="decimal"/>
      <w:pStyle w:val="Heading4"/>
      <w:lvlText w:val="%1.%2.%3.%4."/>
      <w:lvlJc w:val="left"/>
      <w:pPr>
        <w:tabs>
          <w:tab w:val="num" w:pos="0"/>
        </w:tabs>
        <w:ind w:left="0" w:firstLine="0"/>
      </w:pPr>
      <w:rPr>
        <w:rFonts w:cs="Times New Roman" w:hint="default"/>
      </w:rPr>
    </w:lvl>
    <w:lvl w:ilvl="4">
      <w:start w:val="1"/>
      <w:numFmt w:val="decimal"/>
      <w:pStyle w:val="Heading5"/>
      <w:lvlText w:val="%1.%2.%3.%4.%5."/>
      <w:lvlJc w:val="left"/>
      <w:pPr>
        <w:tabs>
          <w:tab w:val="num" w:pos="0"/>
        </w:tabs>
        <w:ind w:left="0" w:firstLine="0"/>
      </w:pPr>
      <w:rPr>
        <w:rFonts w:cs="Times New Roman" w:hint="default"/>
        <w:b w:val="0"/>
      </w:rPr>
    </w:lvl>
    <w:lvl w:ilvl="5">
      <w:start w:val="1"/>
      <w:numFmt w:val="decimal"/>
      <w:pStyle w:val="Heading6"/>
      <w:lvlText w:val="%1.%2.%3.%4.%5.%6."/>
      <w:lvlJc w:val="left"/>
      <w:pPr>
        <w:tabs>
          <w:tab w:val="num" w:pos="-900"/>
        </w:tabs>
        <w:ind w:left="0" w:firstLine="0"/>
      </w:pPr>
      <w:rPr>
        <w:rFonts w:cs="Times New Roman" w:hint="default"/>
      </w:rPr>
    </w:lvl>
    <w:lvl w:ilvl="6">
      <w:start w:val="1"/>
      <w:numFmt w:val="decimal"/>
      <w:pStyle w:val="Heading7"/>
      <w:lvlText w:val="%1.%2.%3.%4.%5.%6.%7."/>
      <w:lvlJc w:val="left"/>
      <w:pPr>
        <w:tabs>
          <w:tab w:val="num" w:pos="-540"/>
        </w:tabs>
        <w:ind w:left="0" w:firstLine="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-540"/>
        </w:tabs>
        <w:ind w:left="0" w:firstLine="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-180"/>
        </w:tabs>
        <w:ind w:left="0" w:firstLine="0"/>
      </w:pPr>
      <w:rPr>
        <w:rFonts w:cs="Times New Roman" w:hint="default"/>
      </w:rPr>
    </w:lvl>
  </w:abstractNum>
  <w:abstractNum w:abstractNumId="15" w15:restartNumberingAfterBreak="0">
    <w:nsid w:val="41E815B1"/>
    <w:multiLevelType w:val="hybridMultilevel"/>
    <w:tmpl w:val="B3FEAE38"/>
    <w:lvl w:ilvl="0" w:tplc="042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65F79FC"/>
    <w:multiLevelType w:val="hybridMultilevel"/>
    <w:tmpl w:val="07884FA8"/>
    <w:lvl w:ilvl="0" w:tplc="0409000F">
      <w:start w:val="1"/>
      <w:numFmt w:val="decimal"/>
      <w:lvlText w:val="%1."/>
      <w:lvlJc w:val="left"/>
      <w:pPr>
        <w:ind w:left="1080" w:hanging="360"/>
      </w:p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7" w15:restartNumberingAfterBreak="0">
    <w:nsid w:val="4F677A89"/>
    <w:multiLevelType w:val="hybridMultilevel"/>
    <w:tmpl w:val="D6B42F0C"/>
    <w:lvl w:ilvl="0" w:tplc="0426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9740AEE"/>
    <w:multiLevelType w:val="hybridMultilevel"/>
    <w:tmpl w:val="E99EE33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9DC1C36"/>
    <w:multiLevelType w:val="hybridMultilevel"/>
    <w:tmpl w:val="ECC27C4E"/>
    <w:lvl w:ilvl="0" w:tplc="042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B201FE7"/>
    <w:multiLevelType w:val="hybridMultilevel"/>
    <w:tmpl w:val="BE1AA3FC"/>
    <w:lvl w:ilvl="0" w:tplc="0D0ABACC">
      <w:start w:val="22"/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2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B2A2E7E"/>
    <w:multiLevelType w:val="hybridMultilevel"/>
    <w:tmpl w:val="BC7C725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F260831"/>
    <w:multiLevelType w:val="hybridMultilevel"/>
    <w:tmpl w:val="55D68DBA"/>
    <w:lvl w:ilvl="0" w:tplc="B98CDE6C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800" w:hanging="360"/>
      </w:pPr>
    </w:lvl>
    <w:lvl w:ilvl="2" w:tplc="0426001B" w:tentative="1">
      <w:start w:val="1"/>
      <w:numFmt w:val="lowerRoman"/>
      <w:lvlText w:val="%3."/>
      <w:lvlJc w:val="right"/>
      <w:pPr>
        <w:ind w:left="2520" w:hanging="180"/>
      </w:pPr>
    </w:lvl>
    <w:lvl w:ilvl="3" w:tplc="0426000F" w:tentative="1">
      <w:start w:val="1"/>
      <w:numFmt w:val="decimal"/>
      <w:lvlText w:val="%4."/>
      <w:lvlJc w:val="left"/>
      <w:pPr>
        <w:ind w:left="3240" w:hanging="360"/>
      </w:pPr>
    </w:lvl>
    <w:lvl w:ilvl="4" w:tplc="04260019" w:tentative="1">
      <w:start w:val="1"/>
      <w:numFmt w:val="lowerLetter"/>
      <w:lvlText w:val="%5."/>
      <w:lvlJc w:val="left"/>
      <w:pPr>
        <w:ind w:left="3960" w:hanging="360"/>
      </w:pPr>
    </w:lvl>
    <w:lvl w:ilvl="5" w:tplc="0426001B" w:tentative="1">
      <w:start w:val="1"/>
      <w:numFmt w:val="lowerRoman"/>
      <w:lvlText w:val="%6."/>
      <w:lvlJc w:val="right"/>
      <w:pPr>
        <w:ind w:left="4680" w:hanging="180"/>
      </w:pPr>
    </w:lvl>
    <w:lvl w:ilvl="6" w:tplc="0426000F" w:tentative="1">
      <w:start w:val="1"/>
      <w:numFmt w:val="decimal"/>
      <w:lvlText w:val="%7."/>
      <w:lvlJc w:val="left"/>
      <w:pPr>
        <w:ind w:left="5400" w:hanging="360"/>
      </w:pPr>
    </w:lvl>
    <w:lvl w:ilvl="7" w:tplc="04260019" w:tentative="1">
      <w:start w:val="1"/>
      <w:numFmt w:val="lowerLetter"/>
      <w:lvlText w:val="%8."/>
      <w:lvlJc w:val="left"/>
      <w:pPr>
        <w:ind w:left="6120" w:hanging="360"/>
      </w:pPr>
    </w:lvl>
    <w:lvl w:ilvl="8" w:tplc="0426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3" w15:restartNumberingAfterBreak="0">
    <w:nsid w:val="5FAC03CC"/>
    <w:multiLevelType w:val="hybridMultilevel"/>
    <w:tmpl w:val="C3F62E08"/>
    <w:lvl w:ilvl="0" w:tplc="0426000F">
      <w:start w:val="1"/>
      <w:numFmt w:val="decimal"/>
      <w:lvlText w:val="%1."/>
      <w:lvlJc w:val="left"/>
      <w:pPr>
        <w:ind w:left="720" w:hanging="360"/>
      </w:p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66482332"/>
    <w:multiLevelType w:val="multilevel"/>
    <w:tmpl w:val="5F1C099A"/>
    <w:lvl w:ilvl="0">
      <w:start w:val="1"/>
      <w:numFmt w:val="decimal"/>
      <w:pStyle w:val="TableListNumber"/>
      <w:lvlText w:val="%1."/>
      <w:lvlJc w:val="left"/>
      <w:pPr>
        <w:ind w:left="454" w:hanging="454"/>
      </w:pPr>
      <w:rPr>
        <w:rFonts w:hint="default"/>
      </w:rPr>
    </w:lvl>
    <w:lvl w:ilvl="1">
      <w:start w:val="1"/>
      <w:numFmt w:val="decimal"/>
      <w:pStyle w:val="TableListNumber2"/>
      <w:lvlText w:val="%1.%2."/>
      <w:lvlJc w:val="left"/>
      <w:pPr>
        <w:ind w:left="454" w:hanging="97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134" w:hanging="45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474" w:hanging="454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814" w:hanging="454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154" w:hanging="454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494" w:hanging="454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834" w:hanging="45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174" w:hanging="454"/>
      </w:pPr>
      <w:rPr>
        <w:rFonts w:hint="default"/>
      </w:rPr>
    </w:lvl>
  </w:abstractNum>
  <w:abstractNum w:abstractNumId="25" w15:restartNumberingAfterBreak="0">
    <w:nsid w:val="6D3670FA"/>
    <w:multiLevelType w:val="hybridMultilevel"/>
    <w:tmpl w:val="0D885C9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6F345D12"/>
    <w:multiLevelType w:val="hybridMultilevel"/>
    <w:tmpl w:val="473E9700"/>
    <w:lvl w:ilvl="0" w:tplc="0426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73997A0E"/>
    <w:multiLevelType w:val="hybridMultilevel"/>
    <w:tmpl w:val="94445A5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741A5417"/>
    <w:multiLevelType w:val="hybridMultilevel"/>
    <w:tmpl w:val="C3F62E08"/>
    <w:lvl w:ilvl="0" w:tplc="0426000F">
      <w:start w:val="1"/>
      <w:numFmt w:val="decimal"/>
      <w:lvlText w:val="%1."/>
      <w:lvlJc w:val="left"/>
      <w:pPr>
        <w:ind w:left="720" w:hanging="360"/>
      </w:p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FEB1C71"/>
    <w:multiLevelType w:val="hybridMultilevel"/>
    <w:tmpl w:val="2AA69270"/>
    <w:lvl w:ilvl="0" w:tplc="04090001">
      <w:start w:val="1"/>
      <w:numFmt w:val="bullet"/>
      <w:pStyle w:val="TableListBullet2"/>
      <w:lvlText w:val="o"/>
      <w:lvlJc w:val="left"/>
      <w:pPr>
        <w:tabs>
          <w:tab w:val="num" w:pos="924"/>
        </w:tabs>
        <w:ind w:left="924"/>
      </w:pPr>
      <w:rPr>
        <w:rFonts w:ascii="Courier New" w:hAnsi="Courier New" w:hint="default"/>
        <w:sz w:val="16"/>
      </w:rPr>
    </w:lvl>
    <w:lvl w:ilvl="1" w:tplc="04090003">
      <w:start w:val="1"/>
      <w:numFmt w:val="bullet"/>
      <w:lvlText w:val="o"/>
      <w:lvlJc w:val="left"/>
      <w:pPr>
        <w:tabs>
          <w:tab w:val="num" w:pos="2517"/>
        </w:tabs>
        <w:ind w:left="2517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3237"/>
        </w:tabs>
        <w:ind w:left="323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957"/>
        </w:tabs>
        <w:ind w:left="395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677"/>
        </w:tabs>
        <w:ind w:left="4677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5397"/>
        </w:tabs>
        <w:ind w:left="539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6117"/>
        </w:tabs>
        <w:ind w:left="611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837"/>
        </w:tabs>
        <w:ind w:left="6837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557"/>
        </w:tabs>
        <w:ind w:left="7557" w:hanging="360"/>
      </w:pPr>
      <w:rPr>
        <w:rFonts w:ascii="Wingdings" w:hAnsi="Wingdings" w:hint="default"/>
      </w:rPr>
    </w:lvl>
  </w:abstractNum>
  <w:num w:numId="1" w16cid:durableId="1964264631">
    <w:abstractNumId w:val="3"/>
  </w:num>
  <w:num w:numId="2" w16cid:durableId="1978485156">
    <w:abstractNumId w:val="2"/>
  </w:num>
  <w:num w:numId="3" w16cid:durableId="456872743">
    <w:abstractNumId w:val="1"/>
  </w:num>
  <w:num w:numId="4" w16cid:durableId="1356689913">
    <w:abstractNumId w:val="29"/>
  </w:num>
  <w:num w:numId="5" w16cid:durableId="1184514825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320694605">
    <w:abstractNumId w:val="13"/>
    <w:lvlOverride w:ilvl="0">
      <w:startOverride w:val="1"/>
    </w:lvlOverride>
  </w:num>
  <w:num w:numId="7" w16cid:durableId="1142773551">
    <w:abstractNumId w:val="10"/>
  </w:num>
  <w:num w:numId="8" w16cid:durableId="333268367">
    <w:abstractNumId w:val="7"/>
  </w:num>
  <w:num w:numId="9" w16cid:durableId="1854106905">
    <w:abstractNumId w:val="9"/>
  </w:num>
  <w:num w:numId="10" w16cid:durableId="914050124">
    <w:abstractNumId w:val="12"/>
  </w:num>
  <w:num w:numId="11" w16cid:durableId="407924454">
    <w:abstractNumId w:val="11"/>
  </w:num>
  <w:num w:numId="12" w16cid:durableId="1669477968">
    <w:abstractNumId w:val="2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 w16cid:durableId="177236207">
    <w:abstractNumId w:val="19"/>
  </w:num>
  <w:num w:numId="14" w16cid:durableId="1093824277">
    <w:abstractNumId w:val="15"/>
  </w:num>
  <w:num w:numId="15" w16cid:durableId="665130314">
    <w:abstractNumId w:val="23"/>
  </w:num>
  <w:num w:numId="16" w16cid:durableId="952370395">
    <w:abstractNumId w:val="0"/>
  </w:num>
  <w:num w:numId="17" w16cid:durableId="1534611703">
    <w:abstractNumId w:val="8"/>
  </w:num>
  <w:num w:numId="18" w16cid:durableId="1561164419">
    <w:abstractNumId w:val="22"/>
  </w:num>
  <w:num w:numId="19" w16cid:durableId="1206869480">
    <w:abstractNumId w:val="17"/>
  </w:num>
  <w:num w:numId="20" w16cid:durableId="597253208">
    <w:abstractNumId w:val="6"/>
  </w:num>
  <w:num w:numId="21" w16cid:durableId="125779929">
    <w:abstractNumId w:val="20"/>
  </w:num>
  <w:num w:numId="22" w16cid:durableId="2107604479">
    <w:abstractNumId w:val="26"/>
  </w:num>
  <w:num w:numId="23" w16cid:durableId="2050447138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 w16cid:durableId="1307510953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 w16cid:durableId="2135177429">
    <w:abstractNumId w:val="28"/>
  </w:num>
  <w:num w:numId="26" w16cid:durableId="194971943">
    <w:abstractNumId w:val="18"/>
  </w:num>
  <w:num w:numId="27" w16cid:durableId="911500957">
    <w:abstractNumId w:val="25"/>
  </w:num>
  <w:num w:numId="28" w16cid:durableId="1077362238">
    <w:abstractNumId w:val="21"/>
  </w:num>
  <w:num w:numId="29" w16cid:durableId="2041204295">
    <w:abstractNumId w:val="27"/>
  </w:num>
  <w:num w:numId="30" w16cid:durableId="961039032">
    <w:abstractNumId w:val="16"/>
  </w:num>
  <w:num w:numId="31" w16cid:durableId="1475878983">
    <w:abstractNumId w:val="5"/>
  </w:num>
  <w:num w:numId="32" w16cid:durableId="980965303">
    <w:abstractNumId w:val="4"/>
  </w:num>
  <w:num w:numId="33" w16cid:durableId="245310612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4" w16cid:durableId="77022971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 w16cid:durableId="1053383699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6" w16cid:durableId="1027411331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7" w16cid:durableId="1962222373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8" w16cid:durableId="1355881006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9" w16cid:durableId="1575361221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 w16cid:durableId="1620182741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" w16cid:durableId="491651951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2" w16cid:durableId="1647972670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 w16cid:durableId="1954703960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4" w16cid:durableId="1445660129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5" w16cid:durableId="798650869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1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hideSpellingErrors/>
  <w:hideGrammaticalErrors/>
  <w:proofState w:spelling="clean" w:grammar="clean"/>
  <w:attachedTemplate r:id="rId1"/>
  <w:stylePaneFormatFilter w:val="1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0"/>
  <w:defaultTabStop w:val="720"/>
  <w:drawingGridHorizontalSpacing w:val="100"/>
  <w:displayHorizontalDrawingGridEvery w:val="2"/>
  <w:displayVertic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B4899"/>
    <w:rsid w:val="00000ABF"/>
    <w:rsid w:val="00000EF3"/>
    <w:rsid w:val="00003907"/>
    <w:rsid w:val="000076C6"/>
    <w:rsid w:val="00012446"/>
    <w:rsid w:val="0001783C"/>
    <w:rsid w:val="0002138D"/>
    <w:rsid w:val="00021632"/>
    <w:rsid w:val="00022002"/>
    <w:rsid w:val="00022595"/>
    <w:rsid w:val="00023B49"/>
    <w:rsid w:val="00024910"/>
    <w:rsid w:val="0002567F"/>
    <w:rsid w:val="00025B56"/>
    <w:rsid w:val="00026803"/>
    <w:rsid w:val="00026DF6"/>
    <w:rsid w:val="00026E98"/>
    <w:rsid w:val="00027606"/>
    <w:rsid w:val="0002764C"/>
    <w:rsid w:val="00027D54"/>
    <w:rsid w:val="00031337"/>
    <w:rsid w:val="0003245D"/>
    <w:rsid w:val="00032775"/>
    <w:rsid w:val="00033910"/>
    <w:rsid w:val="000421E3"/>
    <w:rsid w:val="000441ED"/>
    <w:rsid w:val="00051250"/>
    <w:rsid w:val="00051CAE"/>
    <w:rsid w:val="0005251D"/>
    <w:rsid w:val="0005686D"/>
    <w:rsid w:val="00060355"/>
    <w:rsid w:val="00060992"/>
    <w:rsid w:val="000619E1"/>
    <w:rsid w:val="00066E1C"/>
    <w:rsid w:val="000703E0"/>
    <w:rsid w:val="00070D70"/>
    <w:rsid w:val="00073A32"/>
    <w:rsid w:val="000740F5"/>
    <w:rsid w:val="0008051D"/>
    <w:rsid w:val="00081A5E"/>
    <w:rsid w:val="00081A7C"/>
    <w:rsid w:val="00082040"/>
    <w:rsid w:val="00083472"/>
    <w:rsid w:val="00083961"/>
    <w:rsid w:val="00083D97"/>
    <w:rsid w:val="00084139"/>
    <w:rsid w:val="00084C2E"/>
    <w:rsid w:val="00087037"/>
    <w:rsid w:val="0009030C"/>
    <w:rsid w:val="00090410"/>
    <w:rsid w:val="00092627"/>
    <w:rsid w:val="000947F1"/>
    <w:rsid w:val="000955C0"/>
    <w:rsid w:val="0009791A"/>
    <w:rsid w:val="00097D8D"/>
    <w:rsid w:val="000A0136"/>
    <w:rsid w:val="000A6DE7"/>
    <w:rsid w:val="000A7131"/>
    <w:rsid w:val="000B18C6"/>
    <w:rsid w:val="000B3526"/>
    <w:rsid w:val="000B4A1D"/>
    <w:rsid w:val="000B50CA"/>
    <w:rsid w:val="000B696C"/>
    <w:rsid w:val="000C096A"/>
    <w:rsid w:val="000C403D"/>
    <w:rsid w:val="000C5C4D"/>
    <w:rsid w:val="000C6C9A"/>
    <w:rsid w:val="000D1AFE"/>
    <w:rsid w:val="000D1DE5"/>
    <w:rsid w:val="000D20E8"/>
    <w:rsid w:val="000D3D87"/>
    <w:rsid w:val="000D4EDE"/>
    <w:rsid w:val="000D5176"/>
    <w:rsid w:val="000D679C"/>
    <w:rsid w:val="000D7382"/>
    <w:rsid w:val="000E03C5"/>
    <w:rsid w:val="000E0640"/>
    <w:rsid w:val="000E2DD9"/>
    <w:rsid w:val="000E3167"/>
    <w:rsid w:val="000E398D"/>
    <w:rsid w:val="000E4A94"/>
    <w:rsid w:val="000E4FDA"/>
    <w:rsid w:val="000F2B1C"/>
    <w:rsid w:val="000F31C7"/>
    <w:rsid w:val="000F3897"/>
    <w:rsid w:val="000F3BD3"/>
    <w:rsid w:val="000F4404"/>
    <w:rsid w:val="0010035E"/>
    <w:rsid w:val="00105F62"/>
    <w:rsid w:val="001103D8"/>
    <w:rsid w:val="001107D9"/>
    <w:rsid w:val="0011203F"/>
    <w:rsid w:val="001138B3"/>
    <w:rsid w:val="00114552"/>
    <w:rsid w:val="00114EBA"/>
    <w:rsid w:val="00115533"/>
    <w:rsid w:val="00115B65"/>
    <w:rsid w:val="001167F6"/>
    <w:rsid w:val="001179DD"/>
    <w:rsid w:val="00117F88"/>
    <w:rsid w:val="00122578"/>
    <w:rsid w:val="0012263C"/>
    <w:rsid w:val="0012452F"/>
    <w:rsid w:val="0012727D"/>
    <w:rsid w:val="001273CF"/>
    <w:rsid w:val="00127952"/>
    <w:rsid w:val="00132F16"/>
    <w:rsid w:val="00133578"/>
    <w:rsid w:val="0013456B"/>
    <w:rsid w:val="00134917"/>
    <w:rsid w:val="00137CAB"/>
    <w:rsid w:val="0014056D"/>
    <w:rsid w:val="0014159B"/>
    <w:rsid w:val="00141CCE"/>
    <w:rsid w:val="00142E64"/>
    <w:rsid w:val="00143194"/>
    <w:rsid w:val="001431B3"/>
    <w:rsid w:val="00145A14"/>
    <w:rsid w:val="0014704B"/>
    <w:rsid w:val="00147AF9"/>
    <w:rsid w:val="00151C37"/>
    <w:rsid w:val="00155A8D"/>
    <w:rsid w:val="001565C9"/>
    <w:rsid w:val="001572FF"/>
    <w:rsid w:val="00157EEC"/>
    <w:rsid w:val="00157FDF"/>
    <w:rsid w:val="001602BF"/>
    <w:rsid w:val="00161EA9"/>
    <w:rsid w:val="00165A74"/>
    <w:rsid w:val="001666FF"/>
    <w:rsid w:val="00167E81"/>
    <w:rsid w:val="001717BF"/>
    <w:rsid w:val="0017239D"/>
    <w:rsid w:val="00174307"/>
    <w:rsid w:val="00181C37"/>
    <w:rsid w:val="00182478"/>
    <w:rsid w:val="00182C32"/>
    <w:rsid w:val="00183236"/>
    <w:rsid w:val="0018377A"/>
    <w:rsid w:val="001859E8"/>
    <w:rsid w:val="00185A82"/>
    <w:rsid w:val="00186D3A"/>
    <w:rsid w:val="00194FD9"/>
    <w:rsid w:val="00195E80"/>
    <w:rsid w:val="001969ED"/>
    <w:rsid w:val="00196AFB"/>
    <w:rsid w:val="00196CD0"/>
    <w:rsid w:val="001A175E"/>
    <w:rsid w:val="001A26D9"/>
    <w:rsid w:val="001A557B"/>
    <w:rsid w:val="001A582C"/>
    <w:rsid w:val="001B083F"/>
    <w:rsid w:val="001B0B08"/>
    <w:rsid w:val="001B4398"/>
    <w:rsid w:val="001C4C70"/>
    <w:rsid w:val="001C5BCB"/>
    <w:rsid w:val="001D350B"/>
    <w:rsid w:val="001D41E5"/>
    <w:rsid w:val="001D47DA"/>
    <w:rsid w:val="001D5626"/>
    <w:rsid w:val="001D65EA"/>
    <w:rsid w:val="001E039E"/>
    <w:rsid w:val="001E06D0"/>
    <w:rsid w:val="001E14BC"/>
    <w:rsid w:val="001E2C06"/>
    <w:rsid w:val="001E2F33"/>
    <w:rsid w:val="001E3012"/>
    <w:rsid w:val="001E5AAE"/>
    <w:rsid w:val="001F03B1"/>
    <w:rsid w:val="001F14EB"/>
    <w:rsid w:val="001F26B7"/>
    <w:rsid w:val="001F466F"/>
    <w:rsid w:val="001F6130"/>
    <w:rsid w:val="001F6D7B"/>
    <w:rsid w:val="002030A1"/>
    <w:rsid w:val="00203A9F"/>
    <w:rsid w:val="0020601C"/>
    <w:rsid w:val="002071F5"/>
    <w:rsid w:val="002073E2"/>
    <w:rsid w:val="00215157"/>
    <w:rsid w:val="0022023C"/>
    <w:rsid w:val="002205C2"/>
    <w:rsid w:val="0022099A"/>
    <w:rsid w:val="002210EF"/>
    <w:rsid w:val="00223487"/>
    <w:rsid w:val="00223948"/>
    <w:rsid w:val="002254EC"/>
    <w:rsid w:val="002268E8"/>
    <w:rsid w:val="00234D2D"/>
    <w:rsid w:val="00235CCD"/>
    <w:rsid w:val="00235FE9"/>
    <w:rsid w:val="00237C98"/>
    <w:rsid w:val="00240CB7"/>
    <w:rsid w:val="00241581"/>
    <w:rsid w:val="0024254D"/>
    <w:rsid w:val="002434D1"/>
    <w:rsid w:val="00243E55"/>
    <w:rsid w:val="00246F8C"/>
    <w:rsid w:val="00247443"/>
    <w:rsid w:val="00250562"/>
    <w:rsid w:val="0025081F"/>
    <w:rsid w:val="00252E83"/>
    <w:rsid w:val="0025560C"/>
    <w:rsid w:val="002557D2"/>
    <w:rsid w:val="00260C84"/>
    <w:rsid w:val="00260F25"/>
    <w:rsid w:val="0026447D"/>
    <w:rsid w:val="00265E9F"/>
    <w:rsid w:val="002674EB"/>
    <w:rsid w:val="002675EE"/>
    <w:rsid w:val="0027439E"/>
    <w:rsid w:val="002803CC"/>
    <w:rsid w:val="00281ACD"/>
    <w:rsid w:val="002820FC"/>
    <w:rsid w:val="00282473"/>
    <w:rsid w:val="0028248A"/>
    <w:rsid w:val="00285D03"/>
    <w:rsid w:val="002907AA"/>
    <w:rsid w:val="002916C2"/>
    <w:rsid w:val="0029255E"/>
    <w:rsid w:val="00292AB2"/>
    <w:rsid w:val="00292B5D"/>
    <w:rsid w:val="00294801"/>
    <w:rsid w:val="0029487E"/>
    <w:rsid w:val="00294D3E"/>
    <w:rsid w:val="00295DC8"/>
    <w:rsid w:val="00297245"/>
    <w:rsid w:val="002A1BF0"/>
    <w:rsid w:val="002A3446"/>
    <w:rsid w:val="002B0688"/>
    <w:rsid w:val="002B0D17"/>
    <w:rsid w:val="002B1375"/>
    <w:rsid w:val="002B26ED"/>
    <w:rsid w:val="002B2E8F"/>
    <w:rsid w:val="002B3F10"/>
    <w:rsid w:val="002B4098"/>
    <w:rsid w:val="002B673C"/>
    <w:rsid w:val="002C11E2"/>
    <w:rsid w:val="002C1576"/>
    <w:rsid w:val="002C2333"/>
    <w:rsid w:val="002C518B"/>
    <w:rsid w:val="002C6B92"/>
    <w:rsid w:val="002C6EAC"/>
    <w:rsid w:val="002D0BC7"/>
    <w:rsid w:val="002D5BB8"/>
    <w:rsid w:val="002E45A2"/>
    <w:rsid w:val="002E5E92"/>
    <w:rsid w:val="002E6603"/>
    <w:rsid w:val="002E6CCD"/>
    <w:rsid w:val="002E7D3A"/>
    <w:rsid w:val="002E7F4B"/>
    <w:rsid w:val="002F3430"/>
    <w:rsid w:val="002F4905"/>
    <w:rsid w:val="002F78EE"/>
    <w:rsid w:val="002F7B4D"/>
    <w:rsid w:val="003016C5"/>
    <w:rsid w:val="0030188A"/>
    <w:rsid w:val="00301F00"/>
    <w:rsid w:val="00305910"/>
    <w:rsid w:val="00306794"/>
    <w:rsid w:val="00307981"/>
    <w:rsid w:val="00312CF9"/>
    <w:rsid w:val="0031422F"/>
    <w:rsid w:val="0031427C"/>
    <w:rsid w:val="003150C8"/>
    <w:rsid w:val="003179CD"/>
    <w:rsid w:val="00321494"/>
    <w:rsid w:val="0032193B"/>
    <w:rsid w:val="00321D1F"/>
    <w:rsid w:val="0032424A"/>
    <w:rsid w:val="00324BE3"/>
    <w:rsid w:val="0033087C"/>
    <w:rsid w:val="00331E17"/>
    <w:rsid w:val="0033285C"/>
    <w:rsid w:val="00332BA5"/>
    <w:rsid w:val="00336469"/>
    <w:rsid w:val="00344A5D"/>
    <w:rsid w:val="00345D67"/>
    <w:rsid w:val="003460A2"/>
    <w:rsid w:val="00346F8F"/>
    <w:rsid w:val="00350AA8"/>
    <w:rsid w:val="00351DB2"/>
    <w:rsid w:val="00353F08"/>
    <w:rsid w:val="003553EF"/>
    <w:rsid w:val="0035716C"/>
    <w:rsid w:val="00357A62"/>
    <w:rsid w:val="0036031D"/>
    <w:rsid w:val="00367218"/>
    <w:rsid w:val="003724FC"/>
    <w:rsid w:val="0037381F"/>
    <w:rsid w:val="00373B57"/>
    <w:rsid w:val="00373E64"/>
    <w:rsid w:val="00376164"/>
    <w:rsid w:val="0037616D"/>
    <w:rsid w:val="00380809"/>
    <w:rsid w:val="00382137"/>
    <w:rsid w:val="003856D9"/>
    <w:rsid w:val="00386C55"/>
    <w:rsid w:val="00391A25"/>
    <w:rsid w:val="00395949"/>
    <w:rsid w:val="00396ED3"/>
    <w:rsid w:val="003A44AD"/>
    <w:rsid w:val="003A6F74"/>
    <w:rsid w:val="003B0D0F"/>
    <w:rsid w:val="003B27A7"/>
    <w:rsid w:val="003B38CC"/>
    <w:rsid w:val="003B4607"/>
    <w:rsid w:val="003B5576"/>
    <w:rsid w:val="003B7010"/>
    <w:rsid w:val="003B7E49"/>
    <w:rsid w:val="003C09C4"/>
    <w:rsid w:val="003C2808"/>
    <w:rsid w:val="003C3DC3"/>
    <w:rsid w:val="003C4441"/>
    <w:rsid w:val="003C4474"/>
    <w:rsid w:val="003D0476"/>
    <w:rsid w:val="003D0B2E"/>
    <w:rsid w:val="003D10A0"/>
    <w:rsid w:val="003D2519"/>
    <w:rsid w:val="003D4383"/>
    <w:rsid w:val="003D73F1"/>
    <w:rsid w:val="003D7D1E"/>
    <w:rsid w:val="003D7F1D"/>
    <w:rsid w:val="003E1175"/>
    <w:rsid w:val="003E17F2"/>
    <w:rsid w:val="003E2FA7"/>
    <w:rsid w:val="003E3F54"/>
    <w:rsid w:val="003E4A1C"/>
    <w:rsid w:val="003E5C59"/>
    <w:rsid w:val="003E687C"/>
    <w:rsid w:val="003E77D5"/>
    <w:rsid w:val="003F3BA4"/>
    <w:rsid w:val="003F5936"/>
    <w:rsid w:val="003F5C37"/>
    <w:rsid w:val="003F72C3"/>
    <w:rsid w:val="003F7367"/>
    <w:rsid w:val="003F7F36"/>
    <w:rsid w:val="004000C7"/>
    <w:rsid w:val="0040238B"/>
    <w:rsid w:val="00402D67"/>
    <w:rsid w:val="00406B79"/>
    <w:rsid w:val="00406F93"/>
    <w:rsid w:val="00407588"/>
    <w:rsid w:val="00407C1F"/>
    <w:rsid w:val="00411777"/>
    <w:rsid w:val="004153A6"/>
    <w:rsid w:val="004157AE"/>
    <w:rsid w:val="0041700C"/>
    <w:rsid w:val="00417D2B"/>
    <w:rsid w:val="00422485"/>
    <w:rsid w:val="0042280C"/>
    <w:rsid w:val="004243E7"/>
    <w:rsid w:val="0042482D"/>
    <w:rsid w:val="00425560"/>
    <w:rsid w:val="00426726"/>
    <w:rsid w:val="00427370"/>
    <w:rsid w:val="0043013C"/>
    <w:rsid w:val="0043115F"/>
    <w:rsid w:val="004321B9"/>
    <w:rsid w:val="0043228B"/>
    <w:rsid w:val="00432AA5"/>
    <w:rsid w:val="00433CE6"/>
    <w:rsid w:val="00434444"/>
    <w:rsid w:val="00436068"/>
    <w:rsid w:val="00437842"/>
    <w:rsid w:val="00437878"/>
    <w:rsid w:val="0044444E"/>
    <w:rsid w:val="004510A2"/>
    <w:rsid w:val="00451614"/>
    <w:rsid w:val="004516F4"/>
    <w:rsid w:val="0045315A"/>
    <w:rsid w:val="00453F3D"/>
    <w:rsid w:val="00454A61"/>
    <w:rsid w:val="00456CAC"/>
    <w:rsid w:val="00461DFF"/>
    <w:rsid w:val="00462667"/>
    <w:rsid w:val="00465DDF"/>
    <w:rsid w:val="00465E26"/>
    <w:rsid w:val="004661DF"/>
    <w:rsid w:val="004662CF"/>
    <w:rsid w:val="004665B1"/>
    <w:rsid w:val="0047186D"/>
    <w:rsid w:val="0047218C"/>
    <w:rsid w:val="0047298E"/>
    <w:rsid w:val="004737D4"/>
    <w:rsid w:val="004756B8"/>
    <w:rsid w:val="00475B34"/>
    <w:rsid w:val="00480998"/>
    <w:rsid w:val="0048159D"/>
    <w:rsid w:val="00481714"/>
    <w:rsid w:val="00483056"/>
    <w:rsid w:val="00483127"/>
    <w:rsid w:val="0048401D"/>
    <w:rsid w:val="0049084F"/>
    <w:rsid w:val="0049141C"/>
    <w:rsid w:val="004A0C1B"/>
    <w:rsid w:val="004A1B3C"/>
    <w:rsid w:val="004A1DE2"/>
    <w:rsid w:val="004A7B53"/>
    <w:rsid w:val="004B11F3"/>
    <w:rsid w:val="004B4047"/>
    <w:rsid w:val="004B4B93"/>
    <w:rsid w:val="004C0550"/>
    <w:rsid w:val="004C501B"/>
    <w:rsid w:val="004C558A"/>
    <w:rsid w:val="004C56D2"/>
    <w:rsid w:val="004C5FE7"/>
    <w:rsid w:val="004C627C"/>
    <w:rsid w:val="004C6C4D"/>
    <w:rsid w:val="004D4E11"/>
    <w:rsid w:val="004D7B42"/>
    <w:rsid w:val="004E09A2"/>
    <w:rsid w:val="004E13CB"/>
    <w:rsid w:val="004E1A48"/>
    <w:rsid w:val="004E2D35"/>
    <w:rsid w:val="004E4574"/>
    <w:rsid w:val="004E45FD"/>
    <w:rsid w:val="004E505B"/>
    <w:rsid w:val="004E768A"/>
    <w:rsid w:val="004E7EC4"/>
    <w:rsid w:val="004F119B"/>
    <w:rsid w:val="004F2A75"/>
    <w:rsid w:val="004F2D5F"/>
    <w:rsid w:val="004F4890"/>
    <w:rsid w:val="004F5EB8"/>
    <w:rsid w:val="005024F9"/>
    <w:rsid w:val="00503501"/>
    <w:rsid w:val="00507E30"/>
    <w:rsid w:val="00510071"/>
    <w:rsid w:val="00512802"/>
    <w:rsid w:val="005141EF"/>
    <w:rsid w:val="0051496D"/>
    <w:rsid w:val="00514AF0"/>
    <w:rsid w:val="00517C9D"/>
    <w:rsid w:val="00523BF4"/>
    <w:rsid w:val="00523D5A"/>
    <w:rsid w:val="00524E37"/>
    <w:rsid w:val="00527FCD"/>
    <w:rsid w:val="005307A9"/>
    <w:rsid w:val="00531108"/>
    <w:rsid w:val="005320F3"/>
    <w:rsid w:val="00532849"/>
    <w:rsid w:val="00537D73"/>
    <w:rsid w:val="00537F2F"/>
    <w:rsid w:val="00540867"/>
    <w:rsid w:val="00541BC8"/>
    <w:rsid w:val="005424A2"/>
    <w:rsid w:val="005431B9"/>
    <w:rsid w:val="00544450"/>
    <w:rsid w:val="00544D0B"/>
    <w:rsid w:val="00545BAE"/>
    <w:rsid w:val="0054685B"/>
    <w:rsid w:val="00550BE2"/>
    <w:rsid w:val="00550F61"/>
    <w:rsid w:val="00551EC2"/>
    <w:rsid w:val="00556CE8"/>
    <w:rsid w:val="00556D58"/>
    <w:rsid w:val="00561FBB"/>
    <w:rsid w:val="00566708"/>
    <w:rsid w:val="0056717E"/>
    <w:rsid w:val="0056791A"/>
    <w:rsid w:val="00572492"/>
    <w:rsid w:val="00572D1C"/>
    <w:rsid w:val="00573DF1"/>
    <w:rsid w:val="005778C6"/>
    <w:rsid w:val="00581480"/>
    <w:rsid w:val="0058267B"/>
    <w:rsid w:val="00583517"/>
    <w:rsid w:val="00586BDF"/>
    <w:rsid w:val="00586E54"/>
    <w:rsid w:val="00587930"/>
    <w:rsid w:val="0059334E"/>
    <w:rsid w:val="00593721"/>
    <w:rsid w:val="00595C4E"/>
    <w:rsid w:val="00596025"/>
    <w:rsid w:val="00597B09"/>
    <w:rsid w:val="005A25CE"/>
    <w:rsid w:val="005A45C4"/>
    <w:rsid w:val="005A5AF9"/>
    <w:rsid w:val="005B2500"/>
    <w:rsid w:val="005B32CE"/>
    <w:rsid w:val="005B5C12"/>
    <w:rsid w:val="005B7087"/>
    <w:rsid w:val="005B7A65"/>
    <w:rsid w:val="005C179E"/>
    <w:rsid w:val="005C3B70"/>
    <w:rsid w:val="005C5D4B"/>
    <w:rsid w:val="005D0C10"/>
    <w:rsid w:val="005D0C6D"/>
    <w:rsid w:val="005D63FE"/>
    <w:rsid w:val="005D6A0E"/>
    <w:rsid w:val="005D6C30"/>
    <w:rsid w:val="005E0280"/>
    <w:rsid w:val="005E175D"/>
    <w:rsid w:val="005E3572"/>
    <w:rsid w:val="005E3853"/>
    <w:rsid w:val="005E47C2"/>
    <w:rsid w:val="005E5DB1"/>
    <w:rsid w:val="005F13BF"/>
    <w:rsid w:val="005F333B"/>
    <w:rsid w:val="00600392"/>
    <w:rsid w:val="0060059A"/>
    <w:rsid w:val="006027A2"/>
    <w:rsid w:val="00604479"/>
    <w:rsid w:val="00605D3B"/>
    <w:rsid w:val="00606A47"/>
    <w:rsid w:val="00611AAE"/>
    <w:rsid w:val="0061324E"/>
    <w:rsid w:val="00613D60"/>
    <w:rsid w:val="0061584B"/>
    <w:rsid w:val="006162F5"/>
    <w:rsid w:val="00617267"/>
    <w:rsid w:val="00620526"/>
    <w:rsid w:val="006273A7"/>
    <w:rsid w:val="00627880"/>
    <w:rsid w:val="00631550"/>
    <w:rsid w:val="00634747"/>
    <w:rsid w:val="00634DC3"/>
    <w:rsid w:val="0063624D"/>
    <w:rsid w:val="006402D8"/>
    <w:rsid w:val="006443C7"/>
    <w:rsid w:val="00644451"/>
    <w:rsid w:val="00645A10"/>
    <w:rsid w:val="00647D10"/>
    <w:rsid w:val="006513AF"/>
    <w:rsid w:val="006532C1"/>
    <w:rsid w:val="00653C62"/>
    <w:rsid w:val="00655573"/>
    <w:rsid w:val="006568B8"/>
    <w:rsid w:val="006578E0"/>
    <w:rsid w:val="0066117A"/>
    <w:rsid w:val="00661C00"/>
    <w:rsid w:val="006702BB"/>
    <w:rsid w:val="00671281"/>
    <w:rsid w:val="00675A66"/>
    <w:rsid w:val="00675E03"/>
    <w:rsid w:val="006809F2"/>
    <w:rsid w:val="00683CC9"/>
    <w:rsid w:val="00685D6F"/>
    <w:rsid w:val="00692033"/>
    <w:rsid w:val="006928C4"/>
    <w:rsid w:val="006929C6"/>
    <w:rsid w:val="00693B61"/>
    <w:rsid w:val="00694095"/>
    <w:rsid w:val="00695386"/>
    <w:rsid w:val="00697DE5"/>
    <w:rsid w:val="00697F34"/>
    <w:rsid w:val="006A08D0"/>
    <w:rsid w:val="006A1626"/>
    <w:rsid w:val="006A4E16"/>
    <w:rsid w:val="006A5459"/>
    <w:rsid w:val="006A6187"/>
    <w:rsid w:val="006A6809"/>
    <w:rsid w:val="006B1DBB"/>
    <w:rsid w:val="006B1E68"/>
    <w:rsid w:val="006B2A7E"/>
    <w:rsid w:val="006B4899"/>
    <w:rsid w:val="006B5704"/>
    <w:rsid w:val="006B5E7B"/>
    <w:rsid w:val="006B5FC8"/>
    <w:rsid w:val="006B6CAC"/>
    <w:rsid w:val="006C1697"/>
    <w:rsid w:val="006C2408"/>
    <w:rsid w:val="006C4173"/>
    <w:rsid w:val="006C4DD9"/>
    <w:rsid w:val="006C7061"/>
    <w:rsid w:val="006D123F"/>
    <w:rsid w:val="006D1460"/>
    <w:rsid w:val="006D2D28"/>
    <w:rsid w:val="006D3BDE"/>
    <w:rsid w:val="006D44EF"/>
    <w:rsid w:val="006D49FE"/>
    <w:rsid w:val="006D4E96"/>
    <w:rsid w:val="006D4FE3"/>
    <w:rsid w:val="006D7451"/>
    <w:rsid w:val="006D74E6"/>
    <w:rsid w:val="006E001E"/>
    <w:rsid w:val="006E06DC"/>
    <w:rsid w:val="006E20DF"/>
    <w:rsid w:val="006E3341"/>
    <w:rsid w:val="006E3505"/>
    <w:rsid w:val="006E68AE"/>
    <w:rsid w:val="006F25F6"/>
    <w:rsid w:val="006F428E"/>
    <w:rsid w:val="006F6BAB"/>
    <w:rsid w:val="007004DE"/>
    <w:rsid w:val="007008B7"/>
    <w:rsid w:val="007009D9"/>
    <w:rsid w:val="00701013"/>
    <w:rsid w:val="00703E3B"/>
    <w:rsid w:val="00704BD2"/>
    <w:rsid w:val="00710614"/>
    <w:rsid w:val="00710E62"/>
    <w:rsid w:val="007137AB"/>
    <w:rsid w:val="007152B2"/>
    <w:rsid w:val="0071656B"/>
    <w:rsid w:val="00721744"/>
    <w:rsid w:val="00723B59"/>
    <w:rsid w:val="00724838"/>
    <w:rsid w:val="00726F56"/>
    <w:rsid w:val="00727468"/>
    <w:rsid w:val="0072786D"/>
    <w:rsid w:val="00730E2B"/>
    <w:rsid w:val="00731799"/>
    <w:rsid w:val="0073796F"/>
    <w:rsid w:val="0074035A"/>
    <w:rsid w:val="0074089F"/>
    <w:rsid w:val="007418AB"/>
    <w:rsid w:val="007430A7"/>
    <w:rsid w:val="007434D3"/>
    <w:rsid w:val="00745844"/>
    <w:rsid w:val="0074622A"/>
    <w:rsid w:val="007472EB"/>
    <w:rsid w:val="007473EB"/>
    <w:rsid w:val="00751ADD"/>
    <w:rsid w:val="00752352"/>
    <w:rsid w:val="00752492"/>
    <w:rsid w:val="00754B24"/>
    <w:rsid w:val="007608DA"/>
    <w:rsid w:val="00761D40"/>
    <w:rsid w:val="007638D2"/>
    <w:rsid w:val="007668AA"/>
    <w:rsid w:val="00766B8B"/>
    <w:rsid w:val="00767083"/>
    <w:rsid w:val="007675E5"/>
    <w:rsid w:val="00771AF2"/>
    <w:rsid w:val="0077430A"/>
    <w:rsid w:val="00775C56"/>
    <w:rsid w:val="0077654E"/>
    <w:rsid w:val="007769E9"/>
    <w:rsid w:val="00776AAB"/>
    <w:rsid w:val="00777497"/>
    <w:rsid w:val="00777D74"/>
    <w:rsid w:val="00780784"/>
    <w:rsid w:val="00781BCA"/>
    <w:rsid w:val="00781D81"/>
    <w:rsid w:val="0079060B"/>
    <w:rsid w:val="00791E85"/>
    <w:rsid w:val="00791FE7"/>
    <w:rsid w:val="00793F0E"/>
    <w:rsid w:val="00795E88"/>
    <w:rsid w:val="007964B1"/>
    <w:rsid w:val="0079699D"/>
    <w:rsid w:val="00797A5F"/>
    <w:rsid w:val="007A0491"/>
    <w:rsid w:val="007A1147"/>
    <w:rsid w:val="007A77FD"/>
    <w:rsid w:val="007A7B1E"/>
    <w:rsid w:val="007B493F"/>
    <w:rsid w:val="007B4CA4"/>
    <w:rsid w:val="007B682B"/>
    <w:rsid w:val="007B6B83"/>
    <w:rsid w:val="007C0988"/>
    <w:rsid w:val="007C4617"/>
    <w:rsid w:val="007C7C41"/>
    <w:rsid w:val="007D0A11"/>
    <w:rsid w:val="007D1ACB"/>
    <w:rsid w:val="007D2574"/>
    <w:rsid w:val="007D3AA4"/>
    <w:rsid w:val="007D3BB3"/>
    <w:rsid w:val="007D4039"/>
    <w:rsid w:val="007D453F"/>
    <w:rsid w:val="007D57AB"/>
    <w:rsid w:val="007D62D5"/>
    <w:rsid w:val="007D6997"/>
    <w:rsid w:val="007D791A"/>
    <w:rsid w:val="007D7FE9"/>
    <w:rsid w:val="007E091D"/>
    <w:rsid w:val="007E0D4C"/>
    <w:rsid w:val="007E18B7"/>
    <w:rsid w:val="007E4E28"/>
    <w:rsid w:val="007E6109"/>
    <w:rsid w:val="007E7C7B"/>
    <w:rsid w:val="007F0752"/>
    <w:rsid w:val="007F12D0"/>
    <w:rsid w:val="007F12ED"/>
    <w:rsid w:val="007F13EB"/>
    <w:rsid w:val="007F39AD"/>
    <w:rsid w:val="008017E6"/>
    <w:rsid w:val="00803AD7"/>
    <w:rsid w:val="00803F01"/>
    <w:rsid w:val="00806DFE"/>
    <w:rsid w:val="0080756A"/>
    <w:rsid w:val="00810525"/>
    <w:rsid w:val="00810906"/>
    <w:rsid w:val="00811304"/>
    <w:rsid w:val="00811B53"/>
    <w:rsid w:val="008154CF"/>
    <w:rsid w:val="008177EB"/>
    <w:rsid w:val="0082049B"/>
    <w:rsid w:val="00820CB5"/>
    <w:rsid w:val="008211FF"/>
    <w:rsid w:val="00821B24"/>
    <w:rsid w:val="00822622"/>
    <w:rsid w:val="00822A16"/>
    <w:rsid w:val="00824957"/>
    <w:rsid w:val="00825EB3"/>
    <w:rsid w:val="0083074E"/>
    <w:rsid w:val="008328F3"/>
    <w:rsid w:val="00833C77"/>
    <w:rsid w:val="00834771"/>
    <w:rsid w:val="00834AE6"/>
    <w:rsid w:val="0083705C"/>
    <w:rsid w:val="00837608"/>
    <w:rsid w:val="00840096"/>
    <w:rsid w:val="0084135F"/>
    <w:rsid w:val="0084164D"/>
    <w:rsid w:val="00842AEC"/>
    <w:rsid w:val="008438D6"/>
    <w:rsid w:val="00843CE1"/>
    <w:rsid w:val="00847411"/>
    <w:rsid w:val="00847FBF"/>
    <w:rsid w:val="008560A7"/>
    <w:rsid w:val="00857DA1"/>
    <w:rsid w:val="00863A47"/>
    <w:rsid w:val="008651EA"/>
    <w:rsid w:val="00865405"/>
    <w:rsid w:val="00866780"/>
    <w:rsid w:val="0087061F"/>
    <w:rsid w:val="00874385"/>
    <w:rsid w:val="00875B28"/>
    <w:rsid w:val="00876774"/>
    <w:rsid w:val="008829ED"/>
    <w:rsid w:val="00882DBF"/>
    <w:rsid w:val="00883144"/>
    <w:rsid w:val="00883DF5"/>
    <w:rsid w:val="008847A2"/>
    <w:rsid w:val="00885D16"/>
    <w:rsid w:val="00886015"/>
    <w:rsid w:val="008901E4"/>
    <w:rsid w:val="00892137"/>
    <w:rsid w:val="008942AF"/>
    <w:rsid w:val="00894DB9"/>
    <w:rsid w:val="0089619F"/>
    <w:rsid w:val="008963A2"/>
    <w:rsid w:val="0089760A"/>
    <w:rsid w:val="008A4BB8"/>
    <w:rsid w:val="008A5C09"/>
    <w:rsid w:val="008A6812"/>
    <w:rsid w:val="008A7466"/>
    <w:rsid w:val="008B0186"/>
    <w:rsid w:val="008B0B58"/>
    <w:rsid w:val="008B1771"/>
    <w:rsid w:val="008B1F74"/>
    <w:rsid w:val="008B28F5"/>
    <w:rsid w:val="008C1677"/>
    <w:rsid w:val="008C22CE"/>
    <w:rsid w:val="008C343B"/>
    <w:rsid w:val="008C3C3F"/>
    <w:rsid w:val="008C5C04"/>
    <w:rsid w:val="008D358C"/>
    <w:rsid w:val="008D4224"/>
    <w:rsid w:val="008D49BA"/>
    <w:rsid w:val="008D68E1"/>
    <w:rsid w:val="008D7E16"/>
    <w:rsid w:val="008E05DC"/>
    <w:rsid w:val="008E0C30"/>
    <w:rsid w:val="008E2C7C"/>
    <w:rsid w:val="008E7510"/>
    <w:rsid w:val="008E7F41"/>
    <w:rsid w:val="008F372B"/>
    <w:rsid w:val="008F4629"/>
    <w:rsid w:val="008F6674"/>
    <w:rsid w:val="00900499"/>
    <w:rsid w:val="00901EA5"/>
    <w:rsid w:val="0090455F"/>
    <w:rsid w:val="00904DEA"/>
    <w:rsid w:val="0090500E"/>
    <w:rsid w:val="00906908"/>
    <w:rsid w:val="009109C0"/>
    <w:rsid w:val="00911DCC"/>
    <w:rsid w:val="009121B2"/>
    <w:rsid w:val="0091282D"/>
    <w:rsid w:val="00915212"/>
    <w:rsid w:val="00915F6F"/>
    <w:rsid w:val="00917F96"/>
    <w:rsid w:val="00920976"/>
    <w:rsid w:val="0092650E"/>
    <w:rsid w:val="009266B0"/>
    <w:rsid w:val="00927E6D"/>
    <w:rsid w:val="00927F76"/>
    <w:rsid w:val="009310CF"/>
    <w:rsid w:val="00932115"/>
    <w:rsid w:val="009362F2"/>
    <w:rsid w:val="00936F7E"/>
    <w:rsid w:val="00937BB8"/>
    <w:rsid w:val="009402EA"/>
    <w:rsid w:val="009406E3"/>
    <w:rsid w:val="00940A87"/>
    <w:rsid w:val="009411F5"/>
    <w:rsid w:val="00941F41"/>
    <w:rsid w:val="00943F28"/>
    <w:rsid w:val="00944068"/>
    <w:rsid w:val="00946BB8"/>
    <w:rsid w:val="009472B5"/>
    <w:rsid w:val="00952C24"/>
    <w:rsid w:val="0095421D"/>
    <w:rsid w:val="00957CD3"/>
    <w:rsid w:val="00957D4C"/>
    <w:rsid w:val="00963561"/>
    <w:rsid w:val="00972AF0"/>
    <w:rsid w:val="00972B4B"/>
    <w:rsid w:val="00974E7F"/>
    <w:rsid w:val="009757BB"/>
    <w:rsid w:val="00975A53"/>
    <w:rsid w:val="00976125"/>
    <w:rsid w:val="0098070D"/>
    <w:rsid w:val="00980DAB"/>
    <w:rsid w:val="00981F21"/>
    <w:rsid w:val="0098408E"/>
    <w:rsid w:val="00984EB0"/>
    <w:rsid w:val="00985C5B"/>
    <w:rsid w:val="00990737"/>
    <w:rsid w:val="0099130D"/>
    <w:rsid w:val="009915AB"/>
    <w:rsid w:val="0099255F"/>
    <w:rsid w:val="00992843"/>
    <w:rsid w:val="009937B9"/>
    <w:rsid w:val="00993DA1"/>
    <w:rsid w:val="0099526A"/>
    <w:rsid w:val="009A0D21"/>
    <w:rsid w:val="009A2BF1"/>
    <w:rsid w:val="009A2F39"/>
    <w:rsid w:val="009A35B2"/>
    <w:rsid w:val="009A3787"/>
    <w:rsid w:val="009A3805"/>
    <w:rsid w:val="009A424E"/>
    <w:rsid w:val="009A4696"/>
    <w:rsid w:val="009B066D"/>
    <w:rsid w:val="009B1124"/>
    <w:rsid w:val="009B3709"/>
    <w:rsid w:val="009B45A4"/>
    <w:rsid w:val="009B57EF"/>
    <w:rsid w:val="009B6569"/>
    <w:rsid w:val="009B7412"/>
    <w:rsid w:val="009B7D24"/>
    <w:rsid w:val="009C1B81"/>
    <w:rsid w:val="009C386F"/>
    <w:rsid w:val="009C6907"/>
    <w:rsid w:val="009C7A2F"/>
    <w:rsid w:val="009D4317"/>
    <w:rsid w:val="009D449B"/>
    <w:rsid w:val="009D44AB"/>
    <w:rsid w:val="009D44D2"/>
    <w:rsid w:val="009D4714"/>
    <w:rsid w:val="009D4B19"/>
    <w:rsid w:val="009D5666"/>
    <w:rsid w:val="009D6A26"/>
    <w:rsid w:val="009E1815"/>
    <w:rsid w:val="009E22B0"/>
    <w:rsid w:val="009E2D12"/>
    <w:rsid w:val="009E2F90"/>
    <w:rsid w:val="009E42EE"/>
    <w:rsid w:val="009E57A0"/>
    <w:rsid w:val="009E61E1"/>
    <w:rsid w:val="009E6AB4"/>
    <w:rsid w:val="009E74CD"/>
    <w:rsid w:val="009F0CA3"/>
    <w:rsid w:val="009F4FCD"/>
    <w:rsid w:val="009F54F9"/>
    <w:rsid w:val="009F5538"/>
    <w:rsid w:val="009F5703"/>
    <w:rsid w:val="009F7766"/>
    <w:rsid w:val="00A009CC"/>
    <w:rsid w:val="00A010F7"/>
    <w:rsid w:val="00A02707"/>
    <w:rsid w:val="00A04936"/>
    <w:rsid w:val="00A051D5"/>
    <w:rsid w:val="00A05520"/>
    <w:rsid w:val="00A05CF3"/>
    <w:rsid w:val="00A0745F"/>
    <w:rsid w:val="00A114DD"/>
    <w:rsid w:val="00A11C97"/>
    <w:rsid w:val="00A125C7"/>
    <w:rsid w:val="00A13115"/>
    <w:rsid w:val="00A13C23"/>
    <w:rsid w:val="00A14310"/>
    <w:rsid w:val="00A152AF"/>
    <w:rsid w:val="00A15806"/>
    <w:rsid w:val="00A1599C"/>
    <w:rsid w:val="00A16958"/>
    <w:rsid w:val="00A22B25"/>
    <w:rsid w:val="00A236D8"/>
    <w:rsid w:val="00A23C97"/>
    <w:rsid w:val="00A2433B"/>
    <w:rsid w:val="00A24424"/>
    <w:rsid w:val="00A26D80"/>
    <w:rsid w:val="00A275BB"/>
    <w:rsid w:val="00A301FD"/>
    <w:rsid w:val="00A30882"/>
    <w:rsid w:val="00A31501"/>
    <w:rsid w:val="00A318B7"/>
    <w:rsid w:val="00A34CAE"/>
    <w:rsid w:val="00A3519B"/>
    <w:rsid w:val="00A368FD"/>
    <w:rsid w:val="00A42FAD"/>
    <w:rsid w:val="00A45060"/>
    <w:rsid w:val="00A453F4"/>
    <w:rsid w:val="00A45F30"/>
    <w:rsid w:val="00A47048"/>
    <w:rsid w:val="00A5260D"/>
    <w:rsid w:val="00A54071"/>
    <w:rsid w:val="00A54D02"/>
    <w:rsid w:val="00A5506E"/>
    <w:rsid w:val="00A5790D"/>
    <w:rsid w:val="00A57DB8"/>
    <w:rsid w:val="00A60403"/>
    <w:rsid w:val="00A613F9"/>
    <w:rsid w:val="00A7122B"/>
    <w:rsid w:val="00A71493"/>
    <w:rsid w:val="00A72E15"/>
    <w:rsid w:val="00A73801"/>
    <w:rsid w:val="00A73C73"/>
    <w:rsid w:val="00A75621"/>
    <w:rsid w:val="00A76BA4"/>
    <w:rsid w:val="00A81E1F"/>
    <w:rsid w:val="00A82070"/>
    <w:rsid w:val="00A8322C"/>
    <w:rsid w:val="00A8627D"/>
    <w:rsid w:val="00A875CE"/>
    <w:rsid w:val="00A92103"/>
    <w:rsid w:val="00A9260C"/>
    <w:rsid w:val="00A94967"/>
    <w:rsid w:val="00AA0BC4"/>
    <w:rsid w:val="00AA3625"/>
    <w:rsid w:val="00AA3CD8"/>
    <w:rsid w:val="00AA4A72"/>
    <w:rsid w:val="00AA4FCB"/>
    <w:rsid w:val="00AA55E9"/>
    <w:rsid w:val="00AA6557"/>
    <w:rsid w:val="00AA7D0E"/>
    <w:rsid w:val="00AB0778"/>
    <w:rsid w:val="00AB3A2D"/>
    <w:rsid w:val="00AB5748"/>
    <w:rsid w:val="00AB6374"/>
    <w:rsid w:val="00AB66D4"/>
    <w:rsid w:val="00AB7441"/>
    <w:rsid w:val="00AB778D"/>
    <w:rsid w:val="00AC023C"/>
    <w:rsid w:val="00AC2491"/>
    <w:rsid w:val="00AC2FB4"/>
    <w:rsid w:val="00AC5E5D"/>
    <w:rsid w:val="00AC694C"/>
    <w:rsid w:val="00AC695D"/>
    <w:rsid w:val="00AC6F7A"/>
    <w:rsid w:val="00AD0986"/>
    <w:rsid w:val="00AD1212"/>
    <w:rsid w:val="00AD365E"/>
    <w:rsid w:val="00AD57E5"/>
    <w:rsid w:val="00AD7BD1"/>
    <w:rsid w:val="00AE1167"/>
    <w:rsid w:val="00AE2873"/>
    <w:rsid w:val="00AE3716"/>
    <w:rsid w:val="00AE443B"/>
    <w:rsid w:val="00AE5A26"/>
    <w:rsid w:val="00AF1308"/>
    <w:rsid w:val="00AF4599"/>
    <w:rsid w:val="00AF5ED0"/>
    <w:rsid w:val="00AF7260"/>
    <w:rsid w:val="00B005F3"/>
    <w:rsid w:val="00B00ACF"/>
    <w:rsid w:val="00B00B0B"/>
    <w:rsid w:val="00B02760"/>
    <w:rsid w:val="00B027F8"/>
    <w:rsid w:val="00B02A8E"/>
    <w:rsid w:val="00B04EAC"/>
    <w:rsid w:val="00B06374"/>
    <w:rsid w:val="00B064E7"/>
    <w:rsid w:val="00B07271"/>
    <w:rsid w:val="00B07735"/>
    <w:rsid w:val="00B11AEF"/>
    <w:rsid w:val="00B123C7"/>
    <w:rsid w:val="00B15861"/>
    <w:rsid w:val="00B207D9"/>
    <w:rsid w:val="00B23033"/>
    <w:rsid w:val="00B2397C"/>
    <w:rsid w:val="00B24EE6"/>
    <w:rsid w:val="00B252F9"/>
    <w:rsid w:val="00B25DE8"/>
    <w:rsid w:val="00B26BAD"/>
    <w:rsid w:val="00B26DB3"/>
    <w:rsid w:val="00B30D67"/>
    <w:rsid w:val="00B31B05"/>
    <w:rsid w:val="00B31E2A"/>
    <w:rsid w:val="00B340AD"/>
    <w:rsid w:val="00B37940"/>
    <w:rsid w:val="00B4000A"/>
    <w:rsid w:val="00B44A0F"/>
    <w:rsid w:val="00B5036F"/>
    <w:rsid w:val="00B503DC"/>
    <w:rsid w:val="00B50DFE"/>
    <w:rsid w:val="00B51F24"/>
    <w:rsid w:val="00B5207C"/>
    <w:rsid w:val="00B5227C"/>
    <w:rsid w:val="00B523B6"/>
    <w:rsid w:val="00B530B6"/>
    <w:rsid w:val="00B530E5"/>
    <w:rsid w:val="00B536B6"/>
    <w:rsid w:val="00B54710"/>
    <w:rsid w:val="00B557DA"/>
    <w:rsid w:val="00B5712A"/>
    <w:rsid w:val="00B578B1"/>
    <w:rsid w:val="00B5797E"/>
    <w:rsid w:val="00B6003F"/>
    <w:rsid w:val="00B65B00"/>
    <w:rsid w:val="00B67044"/>
    <w:rsid w:val="00B677E4"/>
    <w:rsid w:val="00B72E80"/>
    <w:rsid w:val="00B75ED8"/>
    <w:rsid w:val="00B825DA"/>
    <w:rsid w:val="00B82CD1"/>
    <w:rsid w:val="00B833B1"/>
    <w:rsid w:val="00B84052"/>
    <w:rsid w:val="00B84C72"/>
    <w:rsid w:val="00B86DDB"/>
    <w:rsid w:val="00B871E1"/>
    <w:rsid w:val="00B87A15"/>
    <w:rsid w:val="00B914AB"/>
    <w:rsid w:val="00B91FCD"/>
    <w:rsid w:val="00B93481"/>
    <w:rsid w:val="00B93A23"/>
    <w:rsid w:val="00B9473E"/>
    <w:rsid w:val="00B948D3"/>
    <w:rsid w:val="00BA0BAD"/>
    <w:rsid w:val="00BA1363"/>
    <w:rsid w:val="00BA1433"/>
    <w:rsid w:val="00BA1D5B"/>
    <w:rsid w:val="00BA5C57"/>
    <w:rsid w:val="00BB2DEB"/>
    <w:rsid w:val="00BB44CB"/>
    <w:rsid w:val="00BB6C95"/>
    <w:rsid w:val="00BB6FCA"/>
    <w:rsid w:val="00BB7E4C"/>
    <w:rsid w:val="00BC12EC"/>
    <w:rsid w:val="00BC15E8"/>
    <w:rsid w:val="00BC481B"/>
    <w:rsid w:val="00BC6D9A"/>
    <w:rsid w:val="00BC7ADC"/>
    <w:rsid w:val="00BC7B55"/>
    <w:rsid w:val="00BD3F7C"/>
    <w:rsid w:val="00BE264F"/>
    <w:rsid w:val="00BE3402"/>
    <w:rsid w:val="00BE4455"/>
    <w:rsid w:val="00BE54EE"/>
    <w:rsid w:val="00BE55E7"/>
    <w:rsid w:val="00BE6382"/>
    <w:rsid w:val="00BE6AD4"/>
    <w:rsid w:val="00BF0A2E"/>
    <w:rsid w:val="00BF375E"/>
    <w:rsid w:val="00BF385E"/>
    <w:rsid w:val="00BF6E0A"/>
    <w:rsid w:val="00C00077"/>
    <w:rsid w:val="00C00353"/>
    <w:rsid w:val="00C0344E"/>
    <w:rsid w:val="00C0350C"/>
    <w:rsid w:val="00C03BD7"/>
    <w:rsid w:val="00C04698"/>
    <w:rsid w:val="00C052FD"/>
    <w:rsid w:val="00C06249"/>
    <w:rsid w:val="00C0673E"/>
    <w:rsid w:val="00C06824"/>
    <w:rsid w:val="00C0699F"/>
    <w:rsid w:val="00C13246"/>
    <w:rsid w:val="00C203A4"/>
    <w:rsid w:val="00C2245A"/>
    <w:rsid w:val="00C22734"/>
    <w:rsid w:val="00C22E95"/>
    <w:rsid w:val="00C24009"/>
    <w:rsid w:val="00C26617"/>
    <w:rsid w:val="00C26C93"/>
    <w:rsid w:val="00C3110A"/>
    <w:rsid w:val="00C33343"/>
    <w:rsid w:val="00C33C2D"/>
    <w:rsid w:val="00C410AF"/>
    <w:rsid w:val="00C4190D"/>
    <w:rsid w:val="00C41D60"/>
    <w:rsid w:val="00C42642"/>
    <w:rsid w:val="00C42758"/>
    <w:rsid w:val="00C44492"/>
    <w:rsid w:val="00C47ADE"/>
    <w:rsid w:val="00C51007"/>
    <w:rsid w:val="00C54E76"/>
    <w:rsid w:val="00C552C4"/>
    <w:rsid w:val="00C633F3"/>
    <w:rsid w:val="00C65C85"/>
    <w:rsid w:val="00C663EA"/>
    <w:rsid w:val="00C6656F"/>
    <w:rsid w:val="00C666FF"/>
    <w:rsid w:val="00C70144"/>
    <w:rsid w:val="00C7060E"/>
    <w:rsid w:val="00C71AA8"/>
    <w:rsid w:val="00C724FD"/>
    <w:rsid w:val="00C739DB"/>
    <w:rsid w:val="00C742D9"/>
    <w:rsid w:val="00C74750"/>
    <w:rsid w:val="00C7570D"/>
    <w:rsid w:val="00C75FD0"/>
    <w:rsid w:val="00C80892"/>
    <w:rsid w:val="00C81FA9"/>
    <w:rsid w:val="00C846BE"/>
    <w:rsid w:val="00C848F3"/>
    <w:rsid w:val="00C85FA7"/>
    <w:rsid w:val="00C86728"/>
    <w:rsid w:val="00C86837"/>
    <w:rsid w:val="00C9152B"/>
    <w:rsid w:val="00C93E51"/>
    <w:rsid w:val="00C958E9"/>
    <w:rsid w:val="00CA03F2"/>
    <w:rsid w:val="00CA11B3"/>
    <w:rsid w:val="00CA4363"/>
    <w:rsid w:val="00CA485C"/>
    <w:rsid w:val="00CA4B2E"/>
    <w:rsid w:val="00CA505A"/>
    <w:rsid w:val="00CA5E27"/>
    <w:rsid w:val="00CA7AF9"/>
    <w:rsid w:val="00CB1774"/>
    <w:rsid w:val="00CB6E4A"/>
    <w:rsid w:val="00CC3243"/>
    <w:rsid w:val="00CC3566"/>
    <w:rsid w:val="00CC70AC"/>
    <w:rsid w:val="00CC78A8"/>
    <w:rsid w:val="00CD0562"/>
    <w:rsid w:val="00CD19A0"/>
    <w:rsid w:val="00CD236A"/>
    <w:rsid w:val="00CE1F9F"/>
    <w:rsid w:val="00CE3629"/>
    <w:rsid w:val="00CE440B"/>
    <w:rsid w:val="00CF1220"/>
    <w:rsid w:val="00CF128B"/>
    <w:rsid w:val="00CF1B2F"/>
    <w:rsid w:val="00CF4654"/>
    <w:rsid w:val="00CF468A"/>
    <w:rsid w:val="00CF4F89"/>
    <w:rsid w:val="00CF69BC"/>
    <w:rsid w:val="00CF6DF1"/>
    <w:rsid w:val="00D00B29"/>
    <w:rsid w:val="00D0198A"/>
    <w:rsid w:val="00D027EE"/>
    <w:rsid w:val="00D02841"/>
    <w:rsid w:val="00D03F71"/>
    <w:rsid w:val="00D04E85"/>
    <w:rsid w:val="00D060B8"/>
    <w:rsid w:val="00D0707B"/>
    <w:rsid w:val="00D07D73"/>
    <w:rsid w:val="00D12A07"/>
    <w:rsid w:val="00D13242"/>
    <w:rsid w:val="00D17335"/>
    <w:rsid w:val="00D1752A"/>
    <w:rsid w:val="00D17B7C"/>
    <w:rsid w:val="00D20002"/>
    <w:rsid w:val="00D20DBC"/>
    <w:rsid w:val="00D23A23"/>
    <w:rsid w:val="00D23CCD"/>
    <w:rsid w:val="00D26641"/>
    <w:rsid w:val="00D2705E"/>
    <w:rsid w:val="00D307BB"/>
    <w:rsid w:val="00D31325"/>
    <w:rsid w:val="00D31744"/>
    <w:rsid w:val="00D33F96"/>
    <w:rsid w:val="00D358D8"/>
    <w:rsid w:val="00D35CD0"/>
    <w:rsid w:val="00D42D37"/>
    <w:rsid w:val="00D43083"/>
    <w:rsid w:val="00D43F0D"/>
    <w:rsid w:val="00D444BB"/>
    <w:rsid w:val="00D54D14"/>
    <w:rsid w:val="00D5650A"/>
    <w:rsid w:val="00D577EA"/>
    <w:rsid w:val="00D62337"/>
    <w:rsid w:val="00D6548E"/>
    <w:rsid w:val="00D66147"/>
    <w:rsid w:val="00D66DC3"/>
    <w:rsid w:val="00D6760E"/>
    <w:rsid w:val="00D714BC"/>
    <w:rsid w:val="00D71F72"/>
    <w:rsid w:val="00D732AE"/>
    <w:rsid w:val="00D73D91"/>
    <w:rsid w:val="00D73FC6"/>
    <w:rsid w:val="00D742FC"/>
    <w:rsid w:val="00D7665D"/>
    <w:rsid w:val="00D76D4E"/>
    <w:rsid w:val="00D81577"/>
    <w:rsid w:val="00D82046"/>
    <w:rsid w:val="00D82224"/>
    <w:rsid w:val="00D831A4"/>
    <w:rsid w:val="00D8398D"/>
    <w:rsid w:val="00D84E5D"/>
    <w:rsid w:val="00D8788F"/>
    <w:rsid w:val="00D93017"/>
    <w:rsid w:val="00D94937"/>
    <w:rsid w:val="00D97B77"/>
    <w:rsid w:val="00DA0079"/>
    <w:rsid w:val="00DA095E"/>
    <w:rsid w:val="00DA14B3"/>
    <w:rsid w:val="00DA2422"/>
    <w:rsid w:val="00DA3A8E"/>
    <w:rsid w:val="00DA4284"/>
    <w:rsid w:val="00DA4DFC"/>
    <w:rsid w:val="00DB1DB6"/>
    <w:rsid w:val="00DB51E2"/>
    <w:rsid w:val="00DB5A53"/>
    <w:rsid w:val="00DC06C4"/>
    <w:rsid w:val="00DC0A2A"/>
    <w:rsid w:val="00DC612B"/>
    <w:rsid w:val="00DD2459"/>
    <w:rsid w:val="00DD40A7"/>
    <w:rsid w:val="00DD4EC3"/>
    <w:rsid w:val="00DD5FE3"/>
    <w:rsid w:val="00DE1073"/>
    <w:rsid w:val="00DE1617"/>
    <w:rsid w:val="00DE1C9F"/>
    <w:rsid w:val="00DE56B0"/>
    <w:rsid w:val="00DE56D6"/>
    <w:rsid w:val="00DE6655"/>
    <w:rsid w:val="00DE775C"/>
    <w:rsid w:val="00DF0BE4"/>
    <w:rsid w:val="00DF1A1B"/>
    <w:rsid w:val="00DF1EA6"/>
    <w:rsid w:val="00DF573B"/>
    <w:rsid w:val="00DF6453"/>
    <w:rsid w:val="00DF6544"/>
    <w:rsid w:val="00DF6961"/>
    <w:rsid w:val="00DF7004"/>
    <w:rsid w:val="00E015D9"/>
    <w:rsid w:val="00E0190F"/>
    <w:rsid w:val="00E02276"/>
    <w:rsid w:val="00E028B2"/>
    <w:rsid w:val="00E041F0"/>
    <w:rsid w:val="00E06A81"/>
    <w:rsid w:val="00E07C63"/>
    <w:rsid w:val="00E10836"/>
    <w:rsid w:val="00E119EC"/>
    <w:rsid w:val="00E141BA"/>
    <w:rsid w:val="00E16AD4"/>
    <w:rsid w:val="00E200DE"/>
    <w:rsid w:val="00E20CF3"/>
    <w:rsid w:val="00E213EC"/>
    <w:rsid w:val="00E259AF"/>
    <w:rsid w:val="00E26371"/>
    <w:rsid w:val="00E26DE8"/>
    <w:rsid w:val="00E323D5"/>
    <w:rsid w:val="00E332FF"/>
    <w:rsid w:val="00E33880"/>
    <w:rsid w:val="00E377FB"/>
    <w:rsid w:val="00E37E20"/>
    <w:rsid w:val="00E406A2"/>
    <w:rsid w:val="00E40D21"/>
    <w:rsid w:val="00E4108A"/>
    <w:rsid w:val="00E41D5C"/>
    <w:rsid w:val="00E43464"/>
    <w:rsid w:val="00E4420E"/>
    <w:rsid w:val="00E5025A"/>
    <w:rsid w:val="00E50753"/>
    <w:rsid w:val="00E51425"/>
    <w:rsid w:val="00E515C1"/>
    <w:rsid w:val="00E5457F"/>
    <w:rsid w:val="00E54581"/>
    <w:rsid w:val="00E605DE"/>
    <w:rsid w:val="00E61AA9"/>
    <w:rsid w:val="00E628E8"/>
    <w:rsid w:val="00E63947"/>
    <w:rsid w:val="00E6460C"/>
    <w:rsid w:val="00E662A5"/>
    <w:rsid w:val="00E70ABB"/>
    <w:rsid w:val="00E70BBC"/>
    <w:rsid w:val="00E71A1D"/>
    <w:rsid w:val="00E736EF"/>
    <w:rsid w:val="00E758B9"/>
    <w:rsid w:val="00E759D3"/>
    <w:rsid w:val="00E768F0"/>
    <w:rsid w:val="00E808D4"/>
    <w:rsid w:val="00E82D2D"/>
    <w:rsid w:val="00E841CB"/>
    <w:rsid w:val="00E84399"/>
    <w:rsid w:val="00E85433"/>
    <w:rsid w:val="00E863BC"/>
    <w:rsid w:val="00E86DEA"/>
    <w:rsid w:val="00E9228C"/>
    <w:rsid w:val="00EA1C80"/>
    <w:rsid w:val="00EA317C"/>
    <w:rsid w:val="00EA66EC"/>
    <w:rsid w:val="00EB3478"/>
    <w:rsid w:val="00EB4564"/>
    <w:rsid w:val="00EB4FE5"/>
    <w:rsid w:val="00EB53C2"/>
    <w:rsid w:val="00EB569F"/>
    <w:rsid w:val="00EC0DAE"/>
    <w:rsid w:val="00EC4B71"/>
    <w:rsid w:val="00EC586D"/>
    <w:rsid w:val="00EC7921"/>
    <w:rsid w:val="00EC7D8A"/>
    <w:rsid w:val="00ED1902"/>
    <w:rsid w:val="00ED2F34"/>
    <w:rsid w:val="00ED3CE9"/>
    <w:rsid w:val="00ED7232"/>
    <w:rsid w:val="00EE1228"/>
    <w:rsid w:val="00EE18D0"/>
    <w:rsid w:val="00EE6763"/>
    <w:rsid w:val="00EF1D64"/>
    <w:rsid w:val="00EF4396"/>
    <w:rsid w:val="00EF5444"/>
    <w:rsid w:val="00EF560B"/>
    <w:rsid w:val="00EF6A3A"/>
    <w:rsid w:val="00EF6A78"/>
    <w:rsid w:val="00EF7202"/>
    <w:rsid w:val="00F00E64"/>
    <w:rsid w:val="00F02CA9"/>
    <w:rsid w:val="00F02D49"/>
    <w:rsid w:val="00F03677"/>
    <w:rsid w:val="00F03A2B"/>
    <w:rsid w:val="00F10211"/>
    <w:rsid w:val="00F11DF9"/>
    <w:rsid w:val="00F12C85"/>
    <w:rsid w:val="00F15EE6"/>
    <w:rsid w:val="00F169D7"/>
    <w:rsid w:val="00F2084A"/>
    <w:rsid w:val="00F20AA8"/>
    <w:rsid w:val="00F232BD"/>
    <w:rsid w:val="00F238ED"/>
    <w:rsid w:val="00F23B4C"/>
    <w:rsid w:val="00F26364"/>
    <w:rsid w:val="00F30403"/>
    <w:rsid w:val="00F30F05"/>
    <w:rsid w:val="00F32865"/>
    <w:rsid w:val="00F330D0"/>
    <w:rsid w:val="00F36703"/>
    <w:rsid w:val="00F403BB"/>
    <w:rsid w:val="00F41CC5"/>
    <w:rsid w:val="00F41DFC"/>
    <w:rsid w:val="00F43433"/>
    <w:rsid w:val="00F450D1"/>
    <w:rsid w:val="00F51DF5"/>
    <w:rsid w:val="00F52D18"/>
    <w:rsid w:val="00F55789"/>
    <w:rsid w:val="00F557FA"/>
    <w:rsid w:val="00F55A6C"/>
    <w:rsid w:val="00F56A4A"/>
    <w:rsid w:val="00F572B9"/>
    <w:rsid w:val="00F57A20"/>
    <w:rsid w:val="00F61B54"/>
    <w:rsid w:val="00F628C7"/>
    <w:rsid w:val="00F62C08"/>
    <w:rsid w:val="00F632AA"/>
    <w:rsid w:val="00F65144"/>
    <w:rsid w:val="00F6574E"/>
    <w:rsid w:val="00F65BF3"/>
    <w:rsid w:val="00F66373"/>
    <w:rsid w:val="00F67C6C"/>
    <w:rsid w:val="00F710AF"/>
    <w:rsid w:val="00F72FE8"/>
    <w:rsid w:val="00F735E7"/>
    <w:rsid w:val="00F73D44"/>
    <w:rsid w:val="00F75F62"/>
    <w:rsid w:val="00F818A0"/>
    <w:rsid w:val="00F8404E"/>
    <w:rsid w:val="00F8692C"/>
    <w:rsid w:val="00F903E1"/>
    <w:rsid w:val="00F90B3B"/>
    <w:rsid w:val="00F96EA7"/>
    <w:rsid w:val="00F97B7D"/>
    <w:rsid w:val="00FA21D6"/>
    <w:rsid w:val="00FA303D"/>
    <w:rsid w:val="00FA3439"/>
    <w:rsid w:val="00FA3C8F"/>
    <w:rsid w:val="00FA4B7C"/>
    <w:rsid w:val="00FA5059"/>
    <w:rsid w:val="00FA708F"/>
    <w:rsid w:val="00FB05CD"/>
    <w:rsid w:val="00FB4890"/>
    <w:rsid w:val="00FB50B0"/>
    <w:rsid w:val="00FB5ED9"/>
    <w:rsid w:val="00FC2F13"/>
    <w:rsid w:val="00FC3790"/>
    <w:rsid w:val="00FC39FD"/>
    <w:rsid w:val="00FC5FDC"/>
    <w:rsid w:val="00FD1195"/>
    <w:rsid w:val="00FD14F0"/>
    <w:rsid w:val="00FD1F41"/>
    <w:rsid w:val="00FD582D"/>
    <w:rsid w:val="00FD7CCB"/>
    <w:rsid w:val="00FE0212"/>
    <w:rsid w:val="00FE06C3"/>
    <w:rsid w:val="00FE13DF"/>
    <w:rsid w:val="00FE38BE"/>
    <w:rsid w:val="00FE3DB6"/>
    <w:rsid w:val="00FE42AE"/>
    <w:rsid w:val="00FE486F"/>
    <w:rsid w:val="00FE5080"/>
    <w:rsid w:val="00FE5FAF"/>
    <w:rsid w:val="00FE709C"/>
    <w:rsid w:val="00FE7CD0"/>
    <w:rsid w:val="00FF3444"/>
    <w:rsid w:val="00FF4003"/>
    <w:rsid w:val="00FF6128"/>
    <w:rsid w:val="00FF62BF"/>
    <w:rsid w:val="00FF65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 w:bidi="lo-L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;"/>
  <w14:docId w14:val="3A5D7525"/>
  <w15:docId w15:val="{9A837FC5-6040-4FBE-9CE0-3045F5761EA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iPriority="0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iPriority="0" w:unhideWhenUsed="1"/>
    <w:lsdException w:name="List Bullet 3" w:semiHidden="1" w:unhideWhenUsed="1"/>
    <w:lsdException w:name="List Bullet 4" w:semiHidden="1" w:unhideWhenUsed="1"/>
    <w:lsdException w:name="List Bullet 5" w:semiHidden="1" w:uiPriority="0" w:unhideWhenUsed="1"/>
    <w:lsdException w:name="List Number 2" w:semiHidden="1" w:uiPriority="0" w:unhideWhenUsed="1"/>
    <w:lsdException w:name="List Number 3" w:semiHidden="1" w:unhideWhenUsed="1"/>
    <w:lsdException w:name="List Number 4" w:semiHidden="1" w:uiPriority="0" w:unhideWhenUsed="1"/>
    <w:lsdException w:name="List Number 5" w:semiHidden="1" w:uiPriority="0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iPriority="0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D6C30"/>
    <w:pPr>
      <w:spacing w:before="60" w:after="60" w:line="288" w:lineRule="auto"/>
      <w:jc w:val="both"/>
    </w:pPr>
    <w:rPr>
      <w:rFonts w:ascii="Arial" w:hAnsi="Arial"/>
    </w:rPr>
  </w:style>
  <w:style w:type="paragraph" w:styleId="Heading1">
    <w:name w:val="heading 1"/>
    <w:basedOn w:val="Normal"/>
    <w:next w:val="Normal"/>
    <w:link w:val="Heading1Char"/>
    <w:uiPriority w:val="9"/>
    <w:qFormat/>
    <w:rsid w:val="00092627"/>
    <w:pPr>
      <w:pageBreakBefore/>
      <w:numPr>
        <w:numId w:val="5"/>
      </w:numPr>
      <w:outlineLvl w:val="0"/>
    </w:pPr>
    <w:rPr>
      <w:rFonts w:ascii="Tahoma" w:eastAsiaTheme="majorEastAsia" w:hAnsi="Tahoma" w:cstheme="majorBidi"/>
      <w:b/>
      <w:bCs/>
      <w:sz w:val="32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092627"/>
    <w:pPr>
      <w:keepNext/>
      <w:keepLines/>
      <w:numPr>
        <w:ilvl w:val="1"/>
        <w:numId w:val="5"/>
      </w:numPr>
      <w:tabs>
        <w:tab w:val="clear" w:pos="1277"/>
        <w:tab w:val="num" w:pos="0"/>
        <w:tab w:val="left" w:pos="709"/>
      </w:tabs>
      <w:spacing w:before="480" w:after="120" w:line="240" w:lineRule="auto"/>
      <w:ind w:left="0"/>
      <w:outlineLvl w:val="1"/>
    </w:pPr>
    <w:rPr>
      <w:rFonts w:ascii="Tahoma" w:eastAsiaTheme="majorEastAsia" w:hAnsi="Tahoma" w:cstheme="majorBidi"/>
      <w:b/>
      <w:bCs/>
      <w:sz w:val="28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092627"/>
    <w:pPr>
      <w:keepNext/>
      <w:keepLines/>
      <w:numPr>
        <w:ilvl w:val="2"/>
        <w:numId w:val="5"/>
      </w:numPr>
      <w:tabs>
        <w:tab w:val="left" w:pos="981"/>
      </w:tabs>
      <w:spacing w:before="360" w:line="240" w:lineRule="auto"/>
      <w:outlineLvl w:val="2"/>
    </w:pPr>
    <w:rPr>
      <w:rFonts w:ascii="Tahoma" w:eastAsiaTheme="majorEastAsia" w:hAnsi="Tahoma" w:cstheme="majorBidi"/>
      <w:b/>
      <w:bCs/>
      <w:i/>
      <w:sz w:val="28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092627"/>
    <w:pPr>
      <w:keepNext/>
      <w:keepLines/>
      <w:numPr>
        <w:ilvl w:val="3"/>
        <w:numId w:val="5"/>
      </w:numPr>
      <w:spacing w:before="240" w:line="240" w:lineRule="auto"/>
      <w:outlineLvl w:val="3"/>
    </w:pPr>
    <w:rPr>
      <w:rFonts w:ascii="Tahoma" w:eastAsiaTheme="majorEastAsia" w:hAnsi="Tahoma" w:cstheme="majorBidi"/>
      <w:b/>
      <w:bCs/>
      <w:iCs/>
      <w:sz w:val="24"/>
    </w:rPr>
  </w:style>
  <w:style w:type="paragraph" w:styleId="Heading5">
    <w:name w:val="heading 5"/>
    <w:aliases w:val="h5,Level 5 Topic Heading"/>
    <w:basedOn w:val="Normal"/>
    <w:next w:val="Normal"/>
    <w:link w:val="Heading5Char"/>
    <w:uiPriority w:val="9"/>
    <w:unhideWhenUsed/>
    <w:qFormat/>
    <w:rsid w:val="00092627"/>
    <w:pPr>
      <w:keepNext/>
      <w:keepLines/>
      <w:numPr>
        <w:ilvl w:val="4"/>
        <w:numId w:val="5"/>
      </w:numPr>
      <w:spacing w:before="240" w:line="240" w:lineRule="auto"/>
      <w:outlineLvl w:val="4"/>
    </w:pPr>
    <w:rPr>
      <w:rFonts w:ascii="Tahoma" w:eastAsiaTheme="majorEastAsia" w:hAnsi="Tahoma" w:cstheme="majorBidi"/>
      <w:sz w:val="24"/>
      <w:u w:val="single"/>
    </w:rPr>
  </w:style>
  <w:style w:type="paragraph" w:styleId="Heading6">
    <w:name w:val="heading 6"/>
    <w:basedOn w:val="Normal"/>
    <w:next w:val="Normal"/>
    <w:link w:val="Heading6Char"/>
    <w:uiPriority w:val="9"/>
    <w:unhideWhenUsed/>
    <w:qFormat/>
    <w:rsid w:val="00F8692C"/>
    <w:pPr>
      <w:keepNext/>
      <w:keepLines/>
      <w:numPr>
        <w:ilvl w:val="5"/>
        <w:numId w:val="5"/>
      </w:numPr>
      <w:spacing w:before="240" w:line="240" w:lineRule="auto"/>
      <w:outlineLvl w:val="5"/>
    </w:pPr>
    <w:rPr>
      <w:rFonts w:ascii="Tahoma" w:eastAsiaTheme="majorEastAsia" w:hAnsi="Tahoma" w:cstheme="majorBidi"/>
      <w:i/>
      <w:iCs/>
    </w:rPr>
  </w:style>
  <w:style w:type="paragraph" w:styleId="Heading7">
    <w:name w:val="heading 7"/>
    <w:basedOn w:val="Normal"/>
    <w:next w:val="Normal"/>
    <w:link w:val="Heading7Char"/>
    <w:uiPriority w:val="9"/>
    <w:unhideWhenUsed/>
    <w:qFormat/>
    <w:rsid w:val="00092627"/>
    <w:pPr>
      <w:keepNext/>
      <w:keepLines/>
      <w:numPr>
        <w:ilvl w:val="6"/>
        <w:numId w:val="5"/>
      </w:numPr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Heading8">
    <w:name w:val="heading 8"/>
    <w:basedOn w:val="Normal"/>
    <w:next w:val="Normal"/>
    <w:link w:val="Heading8Char"/>
    <w:unhideWhenUsed/>
    <w:qFormat/>
    <w:rsid w:val="00A236D8"/>
    <w:pPr>
      <w:keepNext/>
      <w:keepLines/>
      <w:tabs>
        <w:tab w:val="num" w:pos="-540"/>
      </w:tabs>
      <w:spacing w:before="240"/>
      <w:outlineLvl w:val="7"/>
    </w:pPr>
    <w:rPr>
      <w:rFonts w:ascii="Tahoma" w:eastAsia="Batang" w:hAnsi="Tahoma"/>
      <w:i/>
      <w:sz w:val="20"/>
      <w:szCs w:val="20"/>
      <w:lang w:val="en-AU"/>
    </w:rPr>
  </w:style>
  <w:style w:type="paragraph" w:styleId="Heading9">
    <w:name w:val="heading 9"/>
    <w:basedOn w:val="Normal"/>
    <w:next w:val="Normal"/>
    <w:link w:val="Heading9Char"/>
    <w:unhideWhenUsed/>
    <w:qFormat/>
    <w:rsid w:val="00A236D8"/>
    <w:pPr>
      <w:tabs>
        <w:tab w:val="num" w:pos="-180"/>
      </w:tabs>
      <w:spacing w:before="240"/>
      <w:jc w:val="left"/>
      <w:outlineLvl w:val="8"/>
    </w:pPr>
    <w:rPr>
      <w:rFonts w:cs="Arial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092627"/>
    <w:rPr>
      <w:rFonts w:ascii="Tahoma" w:eastAsiaTheme="majorEastAsia" w:hAnsi="Tahoma" w:cstheme="majorBidi"/>
      <w:b/>
      <w:bCs/>
      <w:sz w:val="32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092627"/>
    <w:rPr>
      <w:rFonts w:ascii="Tahoma" w:eastAsiaTheme="majorEastAsia" w:hAnsi="Tahoma" w:cstheme="majorBidi"/>
      <w:b/>
      <w:bCs/>
      <w:sz w:val="28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092627"/>
    <w:rPr>
      <w:rFonts w:ascii="Tahoma" w:eastAsiaTheme="majorEastAsia" w:hAnsi="Tahoma" w:cstheme="majorBidi"/>
      <w:b/>
      <w:bCs/>
      <w:i/>
      <w:sz w:val="28"/>
    </w:rPr>
  </w:style>
  <w:style w:type="character" w:customStyle="1" w:styleId="Heading4Char">
    <w:name w:val="Heading 4 Char"/>
    <w:basedOn w:val="DefaultParagraphFont"/>
    <w:link w:val="Heading4"/>
    <w:uiPriority w:val="9"/>
    <w:rsid w:val="00092627"/>
    <w:rPr>
      <w:rFonts w:ascii="Tahoma" w:eastAsiaTheme="majorEastAsia" w:hAnsi="Tahoma" w:cstheme="majorBidi"/>
      <w:b/>
      <w:bCs/>
      <w:iCs/>
      <w:sz w:val="24"/>
    </w:rPr>
  </w:style>
  <w:style w:type="character" w:customStyle="1" w:styleId="Heading5Char">
    <w:name w:val="Heading 5 Char"/>
    <w:aliases w:val="h5 Char,Level 5 Topic Heading Char"/>
    <w:basedOn w:val="DefaultParagraphFont"/>
    <w:link w:val="Heading5"/>
    <w:uiPriority w:val="9"/>
    <w:rsid w:val="00092627"/>
    <w:rPr>
      <w:rFonts w:ascii="Tahoma" w:eastAsiaTheme="majorEastAsia" w:hAnsi="Tahoma" w:cstheme="majorBidi"/>
      <w:sz w:val="24"/>
      <w:u w:val="single"/>
    </w:rPr>
  </w:style>
  <w:style w:type="character" w:customStyle="1" w:styleId="Heading6Char">
    <w:name w:val="Heading 6 Char"/>
    <w:basedOn w:val="DefaultParagraphFont"/>
    <w:link w:val="Heading6"/>
    <w:uiPriority w:val="9"/>
    <w:rsid w:val="00F8692C"/>
    <w:rPr>
      <w:rFonts w:ascii="Tahoma" w:eastAsiaTheme="majorEastAsia" w:hAnsi="Tahoma" w:cstheme="majorBidi"/>
      <w:i/>
      <w:iCs/>
    </w:rPr>
  </w:style>
  <w:style w:type="character" w:customStyle="1" w:styleId="Heading7Char">
    <w:name w:val="Heading 7 Char"/>
    <w:basedOn w:val="DefaultParagraphFont"/>
    <w:link w:val="Heading7"/>
    <w:uiPriority w:val="9"/>
    <w:rsid w:val="00092627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customStyle="1" w:styleId="Title-klients">
    <w:name w:val="Title-klients"/>
    <w:basedOn w:val="Normal"/>
    <w:qFormat/>
    <w:rsid w:val="00092627"/>
    <w:pPr>
      <w:spacing w:before="240" w:after="0"/>
      <w:jc w:val="center"/>
    </w:pPr>
    <w:rPr>
      <w:caps/>
    </w:rPr>
  </w:style>
  <w:style w:type="paragraph" w:customStyle="1" w:styleId="Titlearatstarpi">
    <w:name w:val="Title ar atstarpi"/>
    <w:basedOn w:val="Title-klients"/>
    <w:qFormat/>
    <w:rsid w:val="00083961"/>
    <w:pPr>
      <w:spacing w:before="800" w:after="120" w:line="240" w:lineRule="auto"/>
    </w:pPr>
    <w:rPr>
      <w:b/>
      <w:caps w:val="0"/>
      <w:smallCaps/>
      <w:spacing w:val="60"/>
      <w:sz w:val="36"/>
    </w:rPr>
  </w:style>
  <w:style w:type="paragraph" w:customStyle="1" w:styleId="Titledokumenta">
    <w:name w:val="Title dokumenta"/>
    <w:basedOn w:val="Normal"/>
    <w:qFormat/>
    <w:rsid w:val="00092627"/>
    <w:pPr>
      <w:spacing w:before="1080"/>
      <w:jc w:val="center"/>
    </w:pPr>
    <w:rPr>
      <w:smallCaps/>
      <w:sz w:val="36"/>
    </w:rPr>
  </w:style>
  <w:style w:type="paragraph" w:customStyle="1" w:styleId="Titledokumentakods">
    <w:name w:val="Title dokumenta kods"/>
    <w:basedOn w:val="Normal"/>
    <w:qFormat/>
    <w:rsid w:val="00092627"/>
    <w:pPr>
      <w:spacing w:before="240"/>
      <w:jc w:val="center"/>
    </w:pPr>
    <w:rPr>
      <w:b/>
      <w:smallCaps/>
      <w:sz w:val="28"/>
    </w:rPr>
  </w:style>
  <w:style w:type="table" w:styleId="TableGrid">
    <w:name w:val="Table Grid"/>
    <w:basedOn w:val="TableNormal"/>
    <w:uiPriority w:val="59"/>
    <w:rsid w:val="0009262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10ptright">
    <w:name w:val="10pt right"/>
    <w:basedOn w:val="Normal"/>
    <w:qFormat/>
    <w:rsid w:val="00092627"/>
    <w:pPr>
      <w:spacing w:after="0" w:line="240" w:lineRule="auto"/>
      <w:jc w:val="right"/>
    </w:pPr>
    <w:rPr>
      <w:sz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92627"/>
    <w:pPr>
      <w:spacing w:before="0"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92627"/>
    <w:rPr>
      <w:rFonts w:ascii="Tahoma" w:hAnsi="Tahoma" w:cs="Tahoma"/>
      <w:sz w:val="16"/>
      <w:szCs w:val="16"/>
    </w:rPr>
  </w:style>
  <w:style w:type="paragraph" w:customStyle="1" w:styleId="Titleversija">
    <w:name w:val="Title versija"/>
    <w:aliases w:val="datums"/>
    <w:basedOn w:val="Titledokumentakods"/>
    <w:qFormat/>
    <w:rsid w:val="00083961"/>
    <w:pPr>
      <w:spacing w:before="60" w:after="2400"/>
    </w:pPr>
    <w:rPr>
      <w:b w:val="0"/>
      <w:smallCaps w:val="0"/>
      <w:sz w:val="26"/>
    </w:rPr>
  </w:style>
  <w:style w:type="paragraph" w:customStyle="1" w:styleId="10ptcenter">
    <w:name w:val="10pt center"/>
    <w:basedOn w:val="Titleversija"/>
    <w:qFormat/>
    <w:rsid w:val="00092627"/>
    <w:pPr>
      <w:spacing w:before="0" w:after="60" w:line="240" w:lineRule="auto"/>
      <w:contextualSpacing/>
    </w:pPr>
    <w:rPr>
      <w:sz w:val="20"/>
    </w:rPr>
  </w:style>
  <w:style w:type="character" w:styleId="Hyperlink">
    <w:name w:val="Hyperlink"/>
    <w:basedOn w:val="DefaultParagraphFont"/>
    <w:uiPriority w:val="99"/>
    <w:unhideWhenUsed/>
    <w:rsid w:val="00092627"/>
    <w:rPr>
      <w:color w:val="0000FF" w:themeColor="hyperlink"/>
      <w:u w:val="single"/>
    </w:rPr>
  </w:style>
  <w:style w:type="paragraph" w:customStyle="1" w:styleId="12pt">
    <w:name w:val="12pt"/>
    <w:aliases w:val="center"/>
    <w:basedOn w:val="10ptcenter"/>
    <w:qFormat/>
    <w:rsid w:val="00092627"/>
    <w:pPr>
      <w:spacing w:before="120"/>
    </w:pPr>
    <w:rPr>
      <w:sz w:val="24"/>
    </w:rPr>
  </w:style>
  <w:style w:type="paragraph" w:styleId="Header">
    <w:name w:val="header"/>
    <w:basedOn w:val="Normal"/>
    <w:link w:val="HeaderChar"/>
    <w:uiPriority w:val="99"/>
    <w:unhideWhenUsed/>
    <w:rsid w:val="00092627"/>
    <w:pPr>
      <w:tabs>
        <w:tab w:val="center" w:pos="4513"/>
        <w:tab w:val="right" w:pos="9639"/>
      </w:tabs>
      <w:spacing w:before="0" w:after="0" w:line="240" w:lineRule="auto"/>
    </w:pPr>
    <w:rPr>
      <w:sz w:val="16"/>
    </w:rPr>
  </w:style>
  <w:style w:type="character" w:customStyle="1" w:styleId="HeaderChar">
    <w:name w:val="Header Char"/>
    <w:basedOn w:val="DefaultParagraphFont"/>
    <w:link w:val="Header"/>
    <w:uiPriority w:val="99"/>
    <w:rsid w:val="00092627"/>
    <w:rPr>
      <w:rFonts w:ascii="Arial" w:hAnsi="Arial"/>
      <w:sz w:val="16"/>
    </w:rPr>
  </w:style>
  <w:style w:type="paragraph" w:styleId="Footer">
    <w:name w:val="footer"/>
    <w:basedOn w:val="Normal"/>
    <w:link w:val="FooterChar"/>
    <w:uiPriority w:val="99"/>
    <w:unhideWhenUsed/>
    <w:rsid w:val="00092627"/>
    <w:pPr>
      <w:tabs>
        <w:tab w:val="center" w:pos="4513"/>
        <w:tab w:val="right" w:pos="9639"/>
      </w:tabs>
      <w:spacing w:before="0" w:after="0" w:line="240" w:lineRule="auto"/>
    </w:pPr>
    <w:rPr>
      <w:sz w:val="16"/>
    </w:rPr>
  </w:style>
  <w:style w:type="character" w:customStyle="1" w:styleId="FooterChar">
    <w:name w:val="Footer Char"/>
    <w:basedOn w:val="DefaultParagraphFont"/>
    <w:link w:val="Footer"/>
    <w:uiPriority w:val="99"/>
    <w:rsid w:val="00092627"/>
    <w:rPr>
      <w:rFonts w:ascii="Arial" w:hAnsi="Arial"/>
      <w:sz w:val="16"/>
    </w:rPr>
  </w:style>
  <w:style w:type="character" w:styleId="PageNumber">
    <w:name w:val="page number"/>
    <w:basedOn w:val="DefaultParagraphFont"/>
    <w:rsid w:val="00092627"/>
    <w:rPr>
      <w:rFonts w:cs="Times New Roman"/>
    </w:rPr>
  </w:style>
  <w:style w:type="table" w:customStyle="1" w:styleId="TableClassic1">
    <w:name w:val="Table Classic1"/>
    <w:basedOn w:val="TableNormal"/>
    <w:uiPriority w:val="99"/>
    <w:rsid w:val="00092627"/>
    <w:pPr>
      <w:spacing w:after="0" w:line="240" w:lineRule="auto"/>
    </w:pPr>
    <w:rPr>
      <w:rFonts w:ascii="Arial" w:hAnsi="Arial"/>
      <w:sz w:val="20"/>
    </w:rPr>
    <w:tblPr>
      <w:tblStyleColBandSize w:val="1"/>
      <w:tblBorders>
        <w:top w:val="single" w:sz="12" w:space="0" w:color="auto"/>
        <w:bottom w:val="single" w:sz="2" w:space="0" w:color="auto"/>
        <w:insideV w:val="single" w:sz="2" w:space="0" w:color="auto"/>
      </w:tblBorders>
    </w:tblPr>
  </w:style>
  <w:style w:type="paragraph" w:customStyle="1" w:styleId="Tablebody">
    <w:name w:val="Table body"/>
    <w:basedOn w:val="Normal"/>
    <w:link w:val="TablebodyChar"/>
    <w:qFormat/>
    <w:rsid w:val="00092627"/>
    <w:pPr>
      <w:spacing w:before="40" w:after="40" w:line="240" w:lineRule="auto"/>
    </w:pPr>
    <w:rPr>
      <w:sz w:val="20"/>
    </w:rPr>
  </w:style>
  <w:style w:type="character" w:customStyle="1" w:styleId="TablebodyChar">
    <w:name w:val="Table body Char"/>
    <w:link w:val="Tablebody"/>
    <w:rsid w:val="00092627"/>
    <w:rPr>
      <w:rFonts w:ascii="Arial" w:hAnsi="Arial"/>
      <w:sz w:val="20"/>
    </w:rPr>
  </w:style>
  <w:style w:type="paragraph" w:customStyle="1" w:styleId="Bold">
    <w:name w:val="Bold"/>
    <w:aliases w:val="Small caps"/>
    <w:basedOn w:val="Tablebody"/>
    <w:qFormat/>
    <w:rsid w:val="00092627"/>
    <w:pPr>
      <w:spacing w:before="60" w:after="60" w:line="288" w:lineRule="auto"/>
      <w:jc w:val="left"/>
    </w:pPr>
    <w:rPr>
      <w:b/>
      <w:smallCaps/>
      <w:sz w:val="22"/>
    </w:rPr>
  </w:style>
  <w:style w:type="paragraph" w:customStyle="1" w:styleId="Saturs">
    <w:name w:val="Saturs"/>
    <w:basedOn w:val="Normal"/>
    <w:qFormat/>
    <w:rsid w:val="00092627"/>
    <w:pPr>
      <w:jc w:val="left"/>
    </w:pPr>
    <w:rPr>
      <w:rFonts w:ascii="Tahoma" w:hAnsi="Tahoma"/>
      <w:b/>
      <w:sz w:val="32"/>
    </w:rPr>
  </w:style>
  <w:style w:type="paragraph" w:styleId="TOC1">
    <w:name w:val="toc 1"/>
    <w:basedOn w:val="Normal"/>
    <w:next w:val="Normal"/>
    <w:autoRedefine/>
    <w:uiPriority w:val="39"/>
    <w:unhideWhenUsed/>
    <w:rsid w:val="00092627"/>
    <w:pPr>
      <w:tabs>
        <w:tab w:val="left" w:pos="397"/>
        <w:tab w:val="right" w:leader="dot" w:pos="9639"/>
      </w:tabs>
      <w:spacing w:before="0" w:after="120"/>
      <w:ind w:left="397" w:right="567" w:hanging="397"/>
    </w:pPr>
    <w:rPr>
      <w:rFonts w:ascii="Arial Bold" w:hAnsi="Arial Bold"/>
      <w:b/>
      <w:caps/>
    </w:rPr>
  </w:style>
  <w:style w:type="paragraph" w:styleId="TOC2">
    <w:name w:val="toc 2"/>
    <w:basedOn w:val="Normal"/>
    <w:next w:val="Normal"/>
    <w:autoRedefine/>
    <w:uiPriority w:val="39"/>
    <w:unhideWhenUsed/>
    <w:rsid w:val="00092627"/>
    <w:pPr>
      <w:tabs>
        <w:tab w:val="left" w:pos="964"/>
        <w:tab w:val="right" w:leader="dot" w:pos="9639"/>
      </w:tabs>
      <w:spacing w:before="0"/>
      <w:ind w:left="964" w:right="567" w:hanging="567"/>
    </w:pPr>
    <w:rPr>
      <w:rFonts w:ascii="Arial Bold" w:hAnsi="Arial Bold"/>
      <w:b/>
    </w:rPr>
  </w:style>
  <w:style w:type="paragraph" w:styleId="TOC3">
    <w:name w:val="toc 3"/>
    <w:basedOn w:val="Normal"/>
    <w:next w:val="Normal"/>
    <w:autoRedefine/>
    <w:uiPriority w:val="39"/>
    <w:unhideWhenUsed/>
    <w:rsid w:val="00092627"/>
    <w:pPr>
      <w:tabs>
        <w:tab w:val="left" w:pos="1814"/>
        <w:tab w:val="right" w:leader="dot" w:pos="9639"/>
      </w:tabs>
      <w:spacing w:before="0"/>
      <w:ind w:left="1701" w:right="567" w:hanging="737"/>
    </w:pPr>
  </w:style>
  <w:style w:type="paragraph" w:styleId="TOC4">
    <w:name w:val="toc 4"/>
    <w:basedOn w:val="Normal"/>
    <w:next w:val="Normal"/>
    <w:autoRedefine/>
    <w:uiPriority w:val="39"/>
    <w:unhideWhenUsed/>
    <w:rsid w:val="00092627"/>
    <w:pPr>
      <w:tabs>
        <w:tab w:val="left" w:pos="2381"/>
        <w:tab w:val="right" w:leader="dot" w:pos="9639"/>
      </w:tabs>
      <w:spacing w:before="0"/>
      <w:ind w:left="2268" w:right="567" w:hanging="737"/>
    </w:pPr>
    <w:rPr>
      <w:i/>
      <w:sz w:val="20"/>
    </w:rPr>
  </w:style>
  <w:style w:type="paragraph" w:styleId="TOC5">
    <w:name w:val="toc 5"/>
    <w:basedOn w:val="Normal"/>
    <w:next w:val="Normal"/>
    <w:autoRedefine/>
    <w:uiPriority w:val="39"/>
    <w:unhideWhenUsed/>
    <w:rsid w:val="00092627"/>
    <w:pPr>
      <w:tabs>
        <w:tab w:val="left" w:pos="3232"/>
        <w:tab w:val="right" w:leader="dot" w:pos="9639"/>
      </w:tabs>
      <w:spacing w:before="0"/>
      <w:ind w:left="3062" w:right="567" w:hanging="964"/>
    </w:pPr>
    <w:rPr>
      <w:rFonts w:ascii="Times New Roman" w:hAnsi="Times New Roman"/>
      <w:i/>
    </w:rPr>
  </w:style>
  <w:style w:type="paragraph" w:styleId="ListBullet">
    <w:name w:val="List Bullet"/>
    <w:basedOn w:val="Normal"/>
    <w:link w:val="ListBulletChar"/>
    <w:unhideWhenUsed/>
    <w:rsid w:val="00092627"/>
    <w:pPr>
      <w:numPr>
        <w:numId w:val="1"/>
      </w:numPr>
    </w:pPr>
  </w:style>
  <w:style w:type="character" w:customStyle="1" w:styleId="ListBulletChar">
    <w:name w:val="List Bullet Char"/>
    <w:basedOn w:val="DefaultParagraphFont"/>
    <w:link w:val="ListBullet"/>
    <w:locked/>
    <w:rsid w:val="00092627"/>
    <w:rPr>
      <w:rFonts w:ascii="Arial" w:hAnsi="Arial"/>
    </w:rPr>
  </w:style>
  <w:style w:type="paragraph" w:styleId="TableofFigures">
    <w:name w:val="table of figures"/>
    <w:basedOn w:val="Normal"/>
    <w:next w:val="Normal"/>
    <w:uiPriority w:val="99"/>
    <w:unhideWhenUsed/>
    <w:rsid w:val="00092627"/>
    <w:pPr>
      <w:tabs>
        <w:tab w:val="left" w:pos="964"/>
        <w:tab w:val="right" w:leader="dot" w:pos="9639"/>
      </w:tabs>
      <w:spacing w:before="0" w:after="0"/>
      <w:ind w:left="851" w:right="567" w:hanging="851"/>
    </w:pPr>
  </w:style>
  <w:style w:type="paragraph" w:styleId="ListBullet2">
    <w:name w:val="List Bullet 2"/>
    <w:basedOn w:val="Normal"/>
    <w:unhideWhenUsed/>
    <w:rsid w:val="00092627"/>
    <w:pPr>
      <w:numPr>
        <w:numId w:val="2"/>
      </w:numPr>
      <w:ind w:left="1071" w:hanging="357"/>
      <w:contextualSpacing/>
    </w:pPr>
  </w:style>
  <w:style w:type="paragraph" w:styleId="ListBullet3">
    <w:name w:val="List Bullet 3"/>
    <w:basedOn w:val="Normal"/>
    <w:uiPriority w:val="99"/>
    <w:unhideWhenUsed/>
    <w:rsid w:val="00092627"/>
    <w:pPr>
      <w:numPr>
        <w:numId w:val="3"/>
      </w:numPr>
      <w:ind w:left="1429" w:hanging="357"/>
      <w:contextualSpacing/>
    </w:pPr>
  </w:style>
  <w:style w:type="paragraph" w:styleId="ListBullet4">
    <w:name w:val="List Bullet 4"/>
    <w:basedOn w:val="Normal"/>
    <w:uiPriority w:val="99"/>
    <w:unhideWhenUsed/>
    <w:rsid w:val="00092627"/>
    <w:pPr>
      <w:numPr>
        <w:numId w:val="10"/>
      </w:numPr>
      <w:contextualSpacing/>
    </w:pPr>
  </w:style>
  <w:style w:type="paragraph" w:styleId="ListContinue">
    <w:name w:val="List Continue"/>
    <w:basedOn w:val="Normal"/>
    <w:uiPriority w:val="99"/>
    <w:unhideWhenUsed/>
    <w:rsid w:val="00092627"/>
    <w:pPr>
      <w:ind w:left="454"/>
      <w:contextualSpacing/>
    </w:pPr>
  </w:style>
  <w:style w:type="paragraph" w:styleId="ListContinue2">
    <w:name w:val="List Continue 2"/>
    <w:basedOn w:val="Normal"/>
    <w:rsid w:val="00092627"/>
    <w:pPr>
      <w:ind w:left="851"/>
      <w:contextualSpacing/>
    </w:pPr>
    <w:rPr>
      <w:rFonts w:eastAsia="Times New Roman" w:cs="Times New Roman"/>
    </w:rPr>
  </w:style>
  <w:style w:type="paragraph" w:styleId="ListContinue3">
    <w:name w:val="List Continue 3"/>
    <w:basedOn w:val="Normal"/>
    <w:uiPriority w:val="99"/>
    <w:unhideWhenUsed/>
    <w:rsid w:val="00092627"/>
    <w:pPr>
      <w:ind w:left="1134"/>
      <w:contextualSpacing/>
    </w:pPr>
  </w:style>
  <w:style w:type="paragraph" w:styleId="ListNumber">
    <w:name w:val="List Number"/>
    <w:basedOn w:val="Normal"/>
    <w:rsid w:val="00092627"/>
    <w:pPr>
      <w:numPr>
        <w:numId w:val="9"/>
      </w:numPr>
      <w:ind w:left="454" w:hanging="454"/>
      <w:contextualSpacing/>
    </w:pPr>
    <w:rPr>
      <w:rFonts w:eastAsia="Times New Roman" w:cs="Times New Roman"/>
    </w:rPr>
  </w:style>
  <w:style w:type="paragraph" w:styleId="ListNumber2">
    <w:name w:val="List Number 2"/>
    <w:basedOn w:val="Normal"/>
    <w:link w:val="ListNumber2Char"/>
    <w:rsid w:val="00092627"/>
    <w:pPr>
      <w:numPr>
        <w:ilvl w:val="1"/>
        <w:numId w:val="9"/>
      </w:numPr>
      <w:ind w:left="1021" w:hanging="567"/>
      <w:contextualSpacing/>
    </w:pPr>
    <w:rPr>
      <w:rFonts w:eastAsia="Times New Roman" w:cs="Times New Roman"/>
    </w:rPr>
  </w:style>
  <w:style w:type="character" w:customStyle="1" w:styleId="ListNumber2Char">
    <w:name w:val="List Number 2 Char"/>
    <w:basedOn w:val="DefaultParagraphFont"/>
    <w:link w:val="ListNumber2"/>
    <w:locked/>
    <w:rsid w:val="00092627"/>
    <w:rPr>
      <w:rFonts w:ascii="Arial" w:eastAsia="Times New Roman" w:hAnsi="Arial" w:cs="Times New Roman"/>
    </w:rPr>
  </w:style>
  <w:style w:type="paragraph" w:styleId="ListNumber3">
    <w:name w:val="List Number 3"/>
    <w:basedOn w:val="Normal"/>
    <w:uiPriority w:val="99"/>
    <w:rsid w:val="00092627"/>
    <w:pPr>
      <w:numPr>
        <w:ilvl w:val="2"/>
        <w:numId w:val="9"/>
      </w:numPr>
      <w:ind w:left="1429" w:hanging="709"/>
      <w:contextualSpacing/>
    </w:pPr>
    <w:rPr>
      <w:rFonts w:eastAsia="Times New Roman" w:cs="Times New Roman"/>
    </w:rPr>
  </w:style>
  <w:style w:type="paragraph" w:styleId="ListNumber4">
    <w:name w:val="List Number 4"/>
    <w:basedOn w:val="Normal"/>
    <w:rsid w:val="00092627"/>
    <w:pPr>
      <w:numPr>
        <w:ilvl w:val="3"/>
        <w:numId w:val="9"/>
      </w:numPr>
      <w:ind w:left="1984" w:hanging="992"/>
      <w:contextualSpacing/>
    </w:pPr>
    <w:rPr>
      <w:rFonts w:eastAsia="Times New Roman" w:cs="Times New Roman"/>
    </w:rPr>
  </w:style>
  <w:style w:type="paragraph" w:customStyle="1" w:styleId="Atsauce">
    <w:name w:val="Atsauce"/>
    <w:basedOn w:val="Normal"/>
    <w:qFormat/>
    <w:rsid w:val="00092627"/>
    <w:pPr>
      <w:numPr>
        <w:numId w:val="6"/>
      </w:numPr>
      <w:spacing w:after="0" w:line="360" w:lineRule="auto"/>
    </w:pPr>
    <w:rPr>
      <w:rFonts w:eastAsia="Times New Roman" w:cs="Times New Roman"/>
      <w:szCs w:val="24"/>
    </w:rPr>
  </w:style>
  <w:style w:type="paragraph" w:styleId="ListParagraph">
    <w:name w:val="List Paragraph"/>
    <w:basedOn w:val="Normal"/>
    <w:uiPriority w:val="34"/>
    <w:qFormat/>
    <w:rsid w:val="00092627"/>
    <w:pPr>
      <w:ind w:left="720"/>
      <w:contextualSpacing/>
    </w:pPr>
  </w:style>
  <w:style w:type="paragraph" w:styleId="BodyText">
    <w:name w:val="Body Text"/>
    <w:basedOn w:val="Normal"/>
    <w:link w:val="BodyTextChar"/>
    <w:autoRedefine/>
    <w:rsid w:val="00092627"/>
    <w:pPr>
      <w:spacing w:before="120" w:after="0" w:line="240" w:lineRule="auto"/>
      <w:contextualSpacing/>
    </w:pPr>
    <w:rPr>
      <w:rFonts w:eastAsia="Batang" w:cs="Times New Roman"/>
      <w:szCs w:val="20"/>
    </w:rPr>
  </w:style>
  <w:style w:type="character" w:customStyle="1" w:styleId="BodyTextChar">
    <w:name w:val="Body Text Char"/>
    <w:basedOn w:val="DefaultParagraphFont"/>
    <w:link w:val="BodyText"/>
    <w:rsid w:val="00092627"/>
    <w:rPr>
      <w:rFonts w:ascii="Arial" w:eastAsia="Batang" w:hAnsi="Arial" w:cs="Times New Roman"/>
      <w:szCs w:val="20"/>
    </w:rPr>
  </w:style>
  <w:style w:type="paragraph" w:customStyle="1" w:styleId="Tabletitle">
    <w:name w:val="Table title"/>
    <w:basedOn w:val="Title"/>
    <w:autoRedefine/>
    <w:rsid w:val="00092627"/>
    <w:pPr>
      <w:keepNext/>
      <w:pBdr>
        <w:bottom w:val="none" w:sz="0" w:space="0" w:color="auto"/>
      </w:pBdr>
      <w:spacing w:after="120" w:line="360" w:lineRule="auto"/>
      <w:jc w:val="center"/>
    </w:pPr>
    <w:rPr>
      <w:rFonts w:ascii="Arial" w:eastAsia="Batang" w:hAnsi="Arial" w:cs="Times New Roman"/>
      <w:b/>
      <w:bCs/>
      <w:color w:val="auto"/>
      <w:spacing w:val="0"/>
      <w:kern w:val="0"/>
      <w:sz w:val="22"/>
      <w:szCs w:val="20"/>
    </w:rPr>
  </w:style>
  <w:style w:type="paragraph" w:styleId="Title">
    <w:name w:val="Title"/>
    <w:basedOn w:val="Normal"/>
    <w:next w:val="Normal"/>
    <w:link w:val="TitleChar"/>
    <w:uiPriority w:val="10"/>
    <w:qFormat/>
    <w:rsid w:val="00092627"/>
    <w:pPr>
      <w:pBdr>
        <w:bottom w:val="single" w:sz="8" w:space="4" w:color="4F81BD" w:themeColor="accent1"/>
      </w:pBdr>
      <w:spacing w:before="0"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092627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ListBullet5">
    <w:name w:val="List Bullet 5"/>
    <w:basedOn w:val="Normal"/>
    <w:rsid w:val="00092627"/>
    <w:pPr>
      <w:numPr>
        <w:numId w:val="11"/>
      </w:numPr>
      <w:contextualSpacing/>
    </w:pPr>
    <w:rPr>
      <w:rFonts w:eastAsia="Times New Roman" w:cs="Times New Roman"/>
    </w:rPr>
  </w:style>
  <w:style w:type="paragraph" w:customStyle="1" w:styleId="StyleTablebodyBefore3ptAfter3pt">
    <w:name w:val="Style Table body + Before:  3 pt After:  3 pt"/>
    <w:basedOn w:val="Tablebody"/>
    <w:autoRedefine/>
    <w:rsid w:val="00092627"/>
    <w:pPr>
      <w:spacing w:before="60" w:after="60"/>
    </w:pPr>
    <w:rPr>
      <w:rFonts w:eastAsia="Times New Roman" w:cs="Times New Roman"/>
      <w:b/>
      <w:bCs/>
      <w:szCs w:val="20"/>
    </w:rPr>
  </w:style>
  <w:style w:type="paragraph" w:customStyle="1" w:styleId="Tablenumber">
    <w:name w:val="Table number"/>
    <w:basedOn w:val="Tabletitle"/>
    <w:link w:val="TablenumberCharChar"/>
    <w:qFormat/>
    <w:rsid w:val="00092627"/>
    <w:pPr>
      <w:spacing w:before="120" w:after="0"/>
      <w:jc w:val="right"/>
    </w:pPr>
    <w:rPr>
      <w:noProof/>
      <w:sz w:val="20"/>
    </w:rPr>
  </w:style>
  <w:style w:type="character" w:customStyle="1" w:styleId="TablenumberCharChar">
    <w:name w:val="Table number Char Char"/>
    <w:basedOn w:val="DefaultParagraphFont"/>
    <w:link w:val="Tablenumber"/>
    <w:locked/>
    <w:rsid w:val="00092627"/>
    <w:rPr>
      <w:rFonts w:ascii="Arial" w:eastAsia="Batang" w:hAnsi="Arial" w:cs="Times New Roman"/>
      <w:b/>
      <w:bCs/>
      <w:noProof/>
      <w:sz w:val="20"/>
      <w:szCs w:val="20"/>
    </w:rPr>
  </w:style>
  <w:style w:type="paragraph" w:styleId="Caption">
    <w:name w:val="caption"/>
    <w:basedOn w:val="Normal"/>
    <w:next w:val="Normal"/>
    <w:uiPriority w:val="35"/>
    <w:unhideWhenUsed/>
    <w:qFormat/>
    <w:rsid w:val="00092627"/>
    <w:pPr>
      <w:spacing w:before="0" w:after="200" w:line="240" w:lineRule="auto"/>
    </w:pPr>
    <w:rPr>
      <w:b/>
      <w:bCs/>
      <w:color w:val="4F81BD" w:themeColor="accent1"/>
      <w:sz w:val="18"/>
      <w:szCs w:val="18"/>
    </w:rPr>
  </w:style>
  <w:style w:type="paragraph" w:customStyle="1" w:styleId="TablebodyB">
    <w:name w:val="Table body+B"/>
    <w:basedOn w:val="Tablebody"/>
    <w:qFormat/>
    <w:rsid w:val="00092627"/>
    <w:rPr>
      <w:b/>
    </w:rPr>
  </w:style>
  <w:style w:type="paragraph" w:customStyle="1" w:styleId="Vieta">
    <w:name w:val="Vieta"/>
    <w:aliases w:val="laiks"/>
    <w:basedOn w:val="Tablebody"/>
    <w:qFormat/>
    <w:rsid w:val="00092627"/>
    <w:pPr>
      <w:spacing w:before="120" w:after="0"/>
      <w:jc w:val="center"/>
    </w:pPr>
    <w:rPr>
      <w:sz w:val="24"/>
    </w:rPr>
  </w:style>
  <w:style w:type="paragraph" w:styleId="MessageHeader">
    <w:name w:val="Message Header"/>
    <w:basedOn w:val="Normal"/>
    <w:link w:val="MessageHeaderChar"/>
    <w:uiPriority w:val="99"/>
    <w:rsid w:val="00092627"/>
    <w:pPr>
      <w:keepNext/>
      <w:keepLines/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eastAsia="Times New Roman" w:cs="Arial"/>
      <w:smallCaps/>
      <w:sz w:val="20"/>
      <w:szCs w:val="20"/>
    </w:rPr>
  </w:style>
  <w:style w:type="character" w:customStyle="1" w:styleId="MessageHeaderChar">
    <w:name w:val="Message Header Char"/>
    <w:basedOn w:val="DefaultParagraphFont"/>
    <w:link w:val="MessageHeader"/>
    <w:uiPriority w:val="99"/>
    <w:rsid w:val="00092627"/>
    <w:rPr>
      <w:rFonts w:ascii="Arial" w:eastAsia="Times New Roman" w:hAnsi="Arial" w:cs="Arial"/>
      <w:smallCaps/>
      <w:sz w:val="20"/>
      <w:szCs w:val="20"/>
      <w:shd w:val="pct20" w:color="auto" w:fill="auto"/>
    </w:rPr>
  </w:style>
  <w:style w:type="paragraph" w:customStyle="1" w:styleId="TableListBullet2">
    <w:name w:val="Table List Bullet 2"/>
    <w:basedOn w:val="Normal"/>
    <w:rsid w:val="00092627"/>
    <w:pPr>
      <w:numPr>
        <w:numId w:val="4"/>
      </w:numPr>
      <w:spacing w:before="40" w:after="0" w:line="240" w:lineRule="auto"/>
    </w:pPr>
    <w:rPr>
      <w:rFonts w:eastAsia="Times New Roman" w:cs="Times New Roman"/>
      <w:sz w:val="20"/>
    </w:rPr>
  </w:style>
  <w:style w:type="paragraph" w:styleId="List">
    <w:name w:val="List"/>
    <w:basedOn w:val="Normal"/>
    <w:uiPriority w:val="99"/>
    <w:unhideWhenUsed/>
    <w:rsid w:val="00092627"/>
    <w:pPr>
      <w:ind w:left="283" w:hanging="283"/>
      <w:contextualSpacing/>
    </w:pPr>
  </w:style>
  <w:style w:type="paragraph" w:customStyle="1" w:styleId="Note">
    <w:name w:val="Note"/>
    <w:basedOn w:val="Normal"/>
    <w:rsid w:val="00092627"/>
    <w:pPr>
      <w:pBdr>
        <w:left w:val="single" w:sz="18" w:space="6" w:color="808080"/>
      </w:pBdr>
      <w:spacing w:after="120" w:line="264" w:lineRule="auto"/>
      <w:ind w:left="567"/>
    </w:pPr>
    <w:rPr>
      <w:rFonts w:eastAsia="Times New Roman" w:cs="Arial"/>
      <w:b/>
      <w:i/>
      <w:sz w:val="20"/>
      <w:szCs w:val="18"/>
      <w:lang w:val="en-AU" w:eastAsia="ja-JP"/>
    </w:rPr>
  </w:style>
  <w:style w:type="paragraph" w:customStyle="1" w:styleId="CodeBlock">
    <w:name w:val="Code Block"/>
    <w:basedOn w:val="Normal"/>
    <w:rsid w:val="00092627"/>
    <w:pPr>
      <w:keepNext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pacing w:before="120" w:after="180" w:line="264" w:lineRule="auto"/>
      <w:ind w:left="227"/>
      <w:contextualSpacing/>
    </w:pPr>
    <w:rPr>
      <w:rFonts w:ascii="Courier New" w:eastAsia="Times New Roman" w:hAnsi="Courier New" w:cs="Courier New"/>
      <w:sz w:val="20"/>
      <w:szCs w:val="16"/>
      <w:lang w:val="en-AU" w:eastAsia="ja-JP"/>
    </w:rPr>
  </w:style>
  <w:style w:type="paragraph" w:customStyle="1" w:styleId="Sourcewithforeground">
    <w:name w:val="Source with foreground"/>
    <w:basedOn w:val="Normal"/>
    <w:rsid w:val="00092627"/>
    <w:pPr>
      <w:shd w:val="clear" w:color="auto" w:fill="D9D9D9"/>
      <w:spacing w:after="0"/>
    </w:pPr>
    <w:rPr>
      <w:rFonts w:ascii="Courier New" w:eastAsia="Times New Roman" w:hAnsi="Courier New" w:cs="Times New Roman"/>
      <w:sz w:val="20"/>
      <w:szCs w:val="18"/>
    </w:rPr>
  </w:style>
  <w:style w:type="character" w:customStyle="1" w:styleId="CodeInText">
    <w:name w:val="CodeInText"/>
    <w:basedOn w:val="DefaultParagraphFont"/>
    <w:rsid w:val="00092627"/>
    <w:rPr>
      <w:rFonts w:ascii="Courier New" w:hAnsi="Courier New" w:cs="Times New Roman"/>
      <w:noProof/>
      <w:spacing w:val="-5"/>
      <w:sz w:val="20"/>
      <w:szCs w:val="20"/>
      <w:lang w:val="en-GB"/>
    </w:rPr>
  </w:style>
  <w:style w:type="paragraph" w:customStyle="1" w:styleId="TableListBullet">
    <w:name w:val="Table List Bullet"/>
    <w:basedOn w:val="Tablebody"/>
    <w:uiPriority w:val="99"/>
    <w:rsid w:val="00092627"/>
    <w:pPr>
      <w:numPr>
        <w:numId w:val="7"/>
      </w:numPr>
      <w:ind w:left="488" w:hanging="244"/>
      <w:contextualSpacing/>
    </w:pPr>
    <w:rPr>
      <w:rFonts w:eastAsia="Times New Roman" w:cs="Times New Roman"/>
      <w:noProof/>
    </w:rPr>
  </w:style>
  <w:style w:type="paragraph" w:customStyle="1" w:styleId="TableListNumber">
    <w:name w:val="Table List Number"/>
    <w:basedOn w:val="Tablebody"/>
    <w:rsid w:val="00092627"/>
    <w:pPr>
      <w:numPr>
        <w:numId w:val="12"/>
      </w:numPr>
      <w:tabs>
        <w:tab w:val="left" w:pos="714"/>
        <w:tab w:val="left" w:pos="1072"/>
      </w:tabs>
      <w:ind w:left="357" w:hanging="357"/>
      <w:contextualSpacing/>
    </w:pPr>
    <w:rPr>
      <w:rFonts w:eastAsia="Times New Roman" w:cs="Times New Roman"/>
    </w:rPr>
  </w:style>
  <w:style w:type="paragraph" w:customStyle="1" w:styleId="TableListBullet3">
    <w:name w:val="Table List Bullet 3"/>
    <w:basedOn w:val="Normal"/>
    <w:rsid w:val="00092627"/>
    <w:pPr>
      <w:numPr>
        <w:numId w:val="8"/>
      </w:numPr>
      <w:spacing w:before="40" w:after="0" w:line="240" w:lineRule="auto"/>
      <w:ind w:left="975" w:hanging="244"/>
    </w:pPr>
    <w:rPr>
      <w:rFonts w:eastAsia="Times New Roman" w:cs="Times New Roman"/>
      <w:sz w:val="20"/>
      <w:szCs w:val="20"/>
    </w:rPr>
  </w:style>
  <w:style w:type="paragraph" w:customStyle="1" w:styleId="TableListNumber2">
    <w:name w:val="Table List Number 2"/>
    <w:basedOn w:val="ListNumber2"/>
    <w:qFormat/>
    <w:rsid w:val="00092627"/>
    <w:pPr>
      <w:numPr>
        <w:numId w:val="12"/>
      </w:numPr>
      <w:spacing w:before="40" w:after="40" w:line="240" w:lineRule="auto"/>
    </w:pPr>
    <w:rPr>
      <w:sz w:val="20"/>
      <w:lang w:eastAsia="lv-LV"/>
    </w:rPr>
  </w:style>
  <w:style w:type="paragraph" w:customStyle="1" w:styleId="Picturecaption">
    <w:name w:val="Picture caption"/>
    <w:basedOn w:val="Caption"/>
    <w:link w:val="PicturecaptionChar"/>
    <w:rsid w:val="00C86728"/>
    <w:pPr>
      <w:spacing w:before="120" w:after="180" w:line="288" w:lineRule="auto"/>
      <w:contextualSpacing/>
      <w:jc w:val="left"/>
    </w:pPr>
    <w:rPr>
      <w:rFonts w:eastAsia="Batang" w:cs="Times New Roman"/>
      <w:bCs w:val="0"/>
      <w:color w:val="auto"/>
      <w:sz w:val="20"/>
      <w:szCs w:val="20"/>
    </w:rPr>
  </w:style>
  <w:style w:type="paragraph" w:customStyle="1" w:styleId="Pictureposition">
    <w:name w:val="Picture position"/>
    <w:basedOn w:val="Normal"/>
    <w:link w:val="PicturepositionChar"/>
    <w:qFormat/>
    <w:rsid w:val="00092627"/>
    <w:pPr>
      <w:keepNext/>
      <w:spacing w:before="120" w:after="120" w:line="240" w:lineRule="auto"/>
      <w:contextualSpacing/>
      <w:jc w:val="center"/>
    </w:pPr>
    <w:rPr>
      <w:rFonts w:eastAsia="Times New Roman" w:cs="Times New Roman"/>
    </w:rPr>
  </w:style>
  <w:style w:type="character" w:customStyle="1" w:styleId="PicturepositionChar">
    <w:name w:val="Picture position Char"/>
    <w:basedOn w:val="DefaultParagraphFont"/>
    <w:link w:val="Pictureposition"/>
    <w:rsid w:val="00092627"/>
    <w:rPr>
      <w:rFonts w:ascii="Arial" w:eastAsia="Times New Roman" w:hAnsi="Arial" w:cs="Times New Roman"/>
    </w:rPr>
  </w:style>
  <w:style w:type="paragraph" w:customStyle="1" w:styleId="Tablebodybold">
    <w:name w:val="Table body+bold"/>
    <w:aliases w:val="small caps"/>
    <w:basedOn w:val="Bold"/>
    <w:qFormat/>
    <w:rsid w:val="00092627"/>
    <w:pPr>
      <w:spacing w:line="240" w:lineRule="auto"/>
    </w:pPr>
    <w:rPr>
      <w:sz w:val="20"/>
      <w:lang w:eastAsia="lv-LV"/>
    </w:rPr>
  </w:style>
  <w:style w:type="paragraph" w:customStyle="1" w:styleId="Centered">
    <w:name w:val="Centered"/>
    <w:basedOn w:val="Normal"/>
    <w:qFormat/>
    <w:rsid w:val="00092627"/>
    <w:pPr>
      <w:jc w:val="center"/>
    </w:pPr>
  </w:style>
  <w:style w:type="paragraph" w:customStyle="1" w:styleId="TitleSaskanosana">
    <w:name w:val="Title Saskanosana"/>
    <w:basedOn w:val="Normal"/>
    <w:qFormat/>
    <w:rsid w:val="00092627"/>
    <w:pPr>
      <w:spacing w:before="1080" w:after="120" w:line="240" w:lineRule="auto"/>
      <w:jc w:val="center"/>
    </w:pPr>
    <w:rPr>
      <w:rFonts w:ascii="Arial Bold" w:hAnsi="Arial Bold"/>
      <w:b/>
      <w:smallCaps/>
      <w:sz w:val="44"/>
    </w:rPr>
  </w:style>
  <w:style w:type="paragraph" w:customStyle="1" w:styleId="Titleapakprojekta">
    <w:name w:val="Title apakšprojekta"/>
    <w:basedOn w:val="Titlearatstarpi"/>
    <w:qFormat/>
    <w:rsid w:val="00E82D2D"/>
    <w:pPr>
      <w:spacing w:before="400"/>
    </w:pPr>
    <w:rPr>
      <w:spacing w:val="0"/>
      <w:sz w:val="44"/>
    </w:rPr>
  </w:style>
  <w:style w:type="character" w:styleId="Strong">
    <w:name w:val="Strong"/>
    <w:basedOn w:val="DefaultParagraphFont"/>
    <w:uiPriority w:val="22"/>
    <w:qFormat/>
    <w:rsid w:val="00092627"/>
    <w:rPr>
      <w:rFonts w:ascii="Tahoma" w:hAnsi="Tahoma"/>
      <w:b w:val="0"/>
      <w:bCs/>
      <w:sz w:val="32"/>
    </w:rPr>
  </w:style>
  <w:style w:type="character" w:styleId="BookTitle">
    <w:name w:val="Book Title"/>
    <w:basedOn w:val="DefaultParagraphFont"/>
    <w:uiPriority w:val="33"/>
    <w:qFormat/>
    <w:rsid w:val="00092627"/>
    <w:rPr>
      <w:b/>
      <w:bCs/>
      <w:smallCaps/>
      <w:spacing w:val="5"/>
    </w:rPr>
  </w:style>
  <w:style w:type="paragraph" w:styleId="ListNumber5">
    <w:name w:val="List Number 5"/>
    <w:basedOn w:val="Normal"/>
    <w:rsid w:val="00092627"/>
    <w:pPr>
      <w:numPr>
        <w:ilvl w:val="4"/>
        <w:numId w:val="9"/>
      </w:numPr>
      <w:spacing w:after="0"/>
    </w:pPr>
    <w:rPr>
      <w:rFonts w:eastAsia="Times New Roman" w:cs="Times New Roman"/>
    </w:rPr>
  </w:style>
  <w:style w:type="paragraph" w:customStyle="1" w:styleId="Atstarpe">
    <w:name w:val="Atstarpe"/>
    <w:basedOn w:val="Titlearatstarpi"/>
    <w:qFormat/>
    <w:rsid w:val="00092627"/>
    <w:pPr>
      <w:spacing w:before="1600"/>
      <w:jc w:val="both"/>
    </w:pPr>
    <w:rPr>
      <w:b w:val="0"/>
    </w:rPr>
  </w:style>
  <w:style w:type="paragraph" w:customStyle="1" w:styleId="TableBold-small">
    <w:name w:val="Table Bold-small"/>
    <w:basedOn w:val="Bold"/>
    <w:qFormat/>
    <w:rsid w:val="00092627"/>
    <w:rPr>
      <w:sz w:val="20"/>
    </w:rPr>
  </w:style>
  <w:style w:type="character" w:customStyle="1" w:styleId="TablebodyRakstzRakstzRakstzRakstzRakstzRakstz">
    <w:name w:val="Table body Rakstz. Rakstz. Rakstz. Rakstz. Rakstz. Rakstz."/>
    <w:basedOn w:val="DefaultParagraphFont"/>
    <w:link w:val="TablebodyRakstzRakstzRakstzRakstzRakstz"/>
    <w:uiPriority w:val="99"/>
    <w:locked/>
    <w:rsid w:val="00092627"/>
    <w:rPr>
      <w:rFonts w:ascii="Arial" w:eastAsia="Times New Roman" w:hAnsi="Arial" w:cs="Times New Roman"/>
      <w:sz w:val="20"/>
    </w:rPr>
  </w:style>
  <w:style w:type="paragraph" w:customStyle="1" w:styleId="TablebodyRakstzRakstzRakstzRakstzRakstz">
    <w:name w:val="Table body Rakstz. Rakstz. Rakstz. Rakstz. Rakstz."/>
    <w:basedOn w:val="Normal"/>
    <w:link w:val="TablebodyRakstzRakstzRakstzRakstzRakstzRakstz"/>
    <w:uiPriority w:val="99"/>
    <w:rsid w:val="00092627"/>
    <w:pPr>
      <w:spacing w:before="40" w:after="40" w:line="240" w:lineRule="auto"/>
      <w:jc w:val="left"/>
    </w:pPr>
    <w:rPr>
      <w:rFonts w:eastAsia="Times New Roman" w:cs="Times New Roman"/>
      <w:sz w:val="20"/>
    </w:rPr>
  </w:style>
  <w:style w:type="paragraph" w:customStyle="1" w:styleId="TitleDala">
    <w:name w:val="TitleDala"/>
    <w:basedOn w:val="Titlearatstarpi"/>
    <w:qFormat/>
    <w:rsid w:val="00E82D2D"/>
    <w:pPr>
      <w:spacing w:before="0"/>
    </w:pPr>
    <w:rPr>
      <w:rFonts w:ascii="Arial Bold" w:hAnsi="Arial Bold"/>
      <w:spacing w:val="0"/>
    </w:rPr>
  </w:style>
  <w:style w:type="character" w:styleId="CommentReference">
    <w:name w:val="annotation reference"/>
    <w:basedOn w:val="DefaultParagraphFont"/>
    <w:uiPriority w:val="99"/>
    <w:semiHidden/>
    <w:unhideWhenUsed/>
    <w:rsid w:val="009757B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9757BB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9757BB"/>
    <w:rPr>
      <w:rFonts w:ascii="Arial" w:hAnsi="Arial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9757BB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9757BB"/>
    <w:rPr>
      <w:rFonts w:ascii="Arial" w:hAnsi="Arial"/>
      <w:b/>
      <w:bCs/>
      <w:sz w:val="20"/>
      <w:szCs w:val="20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875B28"/>
    <w:pPr>
      <w:spacing w:before="0"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875B28"/>
    <w:rPr>
      <w:rFonts w:ascii="Arial" w:hAnsi="Arial"/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875B28"/>
    <w:rPr>
      <w:vertAlign w:val="superscript"/>
    </w:rPr>
  </w:style>
  <w:style w:type="paragraph" w:styleId="Revision">
    <w:name w:val="Revision"/>
    <w:hidden/>
    <w:uiPriority w:val="99"/>
    <w:semiHidden/>
    <w:rsid w:val="007E18B7"/>
    <w:pPr>
      <w:spacing w:after="0" w:line="240" w:lineRule="auto"/>
    </w:pPr>
    <w:rPr>
      <w:rFonts w:ascii="Arial" w:hAnsi="Arial"/>
    </w:rPr>
  </w:style>
  <w:style w:type="paragraph" w:styleId="TOC6">
    <w:name w:val="toc 6"/>
    <w:basedOn w:val="Normal"/>
    <w:next w:val="Normal"/>
    <w:autoRedefine/>
    <w:uiPriority w:val="39"/>
    <w:unhideWhenUsed/>
    <w:rsid w:val="003F5C37"/>
    <w:pPr>
      <w:spacing w:before="0" w:after="100" w:line="276" w:lineRule="auto"/>
      <w:ind w:left="1100"/>
      <w:jc w:val="left"/>
    </w:pPr>
    <w:rPr>
      <w:rFonts w:asciiTheme="minorHAnsi" w:eastAsiaTheme="minorEastAsia" w:hAnsiTheme="minorHAnsi"/>
      <w:lang w:eastAsia="lv-LV"/>
    </w:rPr>
  </w:style>
  <w:style w:type="paragraph" w:styleId="TOC7">
    <w:name w:val="toc 7"/>
    <w:basedOn w:val="Normal"/>
    <w:next w:val="Normal"/>
    <w:autoRedefine/>
    <w:uiPriority w:val="39"/>
    <w:unhideWhenUsed/>
    <w:rsid w:val="003F5C37"/>
    <w:pPr>
      <w:spacing w:before="0" w:after="100" w:line="276" w:lineRule="auto"/>
      <w:ind w:left="1320"/>
      <w:jc w:val="left"/>
    </w:pPr>
    <w:rPr>
      <w:rFonts w:asciiTheme="minorHAnsi" w:eastAsiaTheme="minorEastAsia" w:hAnsiTheme="minorHAnsi"/>
      <w:lang w:eastAsia="lv-LV"/>
    </w:rPr>
  </w:style>
  <w:style w:type="paragraph" w:styleId="TOC8">
    <w:name w:val="toc 8"/>
    <w:basedOn w:val="Normal"/>
    <w:next w:val="Normal"/>
    <w:autoRedefine/>
    <w:uiPriority w:val="39"/>
    <w:unhideWhenUsed/>
    <w:rsid w:val="003F5C37"/>
    <w:pPr>
      <w:spacing w:before="0" w:after="100" w:line="276" w:lineRule="auto"/>
      <w:ind w:left="1540"/>
      <w:jc w:val="left"/>
    </w:pPr>
    <w:rPr>
      <w:rFonts w:asciiTheme="minorHAnsi" w:eastAsiaTheme="minorEastAsia" w:hAnsiTheme="minorHAnsi"/>
      <w:lang w:eastAsia="lv-LV"/>
    </w:rPr>
  </w:style>
  <w:style w:type="paragraph" w:styleId="TOC9">
    <w:name w:val="toc 9"/>
    <w:basedOn w:val="Normal"/>
    <w:next w:val="Normal"/>
    <w:autoRedefine/>
    <w:uiPriority w:val="39"/>
    <w:unhideWhenUsed/>
    <w:rsid w:val="003F5C37"/>
    <w:pPr>
      <w:spacing w:before="0" w:after="100" w:line="276" w:lineRule="auto"/>
      <w:ind w:left="1760"/>
      <w:jc w:val="left"/>
    </w:pPr>
    <w:rPr>
      <w:rFonts w:asciiTheme="minorHAnsi" w:eastAsiaTheme="minorEastAsia" w:hAnsiTheme="minorHAnsi"/>
      <w:lang w:eastAsia="lv-LV"/>
    </w:rPr>
  </w:style>
  <w:style w:type="character" w:customStyle="1" w:styleId="Heading8Char">
    <w:name w:val="Heading 8 Char"/>
    <w:basedOn w:val="DefaultParagraphFont"/>
    <w:link w:val="Heading8"/>
    <w:rsid w:val="00A236D8"/>
    <w:rPr>
      <w:rFonts w:ascii="Tahoma" w:eastAsia="Batang" w:hAnsi="Tahoma"/>
      <w:i/>
      <w:sz w:val="20"/>
      <w:szCs w:val="20"/>
      <w:lang w:val="en-AU"/>
    </w:rPr>
  </w:style>
  <w:style w:type="character" w:customStyle="1" w:styleId="Heading9Char">
    <w:name w:val="Heading 9 Char"/>
    <w:basedOn w:val="DefaultParagraphFont"/>
    <w:link w:val="Heading9"/>
    <w:rsid w:val="00A236D8"/>
    <w:rPr>
      <w:rFonts w:ascii="Arial" w:hAnsi="Arial" w:cs="Arial"/>
      <w:lang w:val="en-US"/>
    </w:rPr>
  </w:style>
  <w:style w:type="paragraph" w:styleId="DocumentMap">
    <w:name w:val="Document Map"/>
    <w:basedOn w:val="Normal"/>
    <w:link w:val="DocumentMapChar"/>
    <w:uiPriority w:val="99"/>
    <w:semiHidden/>
    <w:unhideWhenUsed/>
    <w:rsid w:val="0072786D"/>
    <w:pPr>
      <w:spacing w:before="0" w:after="0" w:line="240" w:lineRule="auto"/>
    </w:pPr>
    <w:rPr>
      <w:rFonts w:ascii="Tahoma" w:hAnsi="Tahoma" w:cs="Tahoma"/>
      <w:sz w:val="16"/>
      <w:szCs w:val="16"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rsid w:val="0072786D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unhideWhenUsed/>
    <w:rsid w:val="002557D2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4"/>
      <w:szCs w:val="24"/>
      <w:lang w:eastAsia="lv-LV"/>
    </w:rPr>
  </w:style>
  <w:style w:type="character" w:customStyle="1" w:styleId="PicturecaptionChar">
    <w:name w:val="Picture caption Char"/>
    <w:basedOn w:val="DefaultParagraphFont"/>
    <w:link w:val="Picturecaption"/>
    <w:rsid w:val="00C86728"/>
    <w:rPr>
      <w:rFonts w:ascii="Arial" w:eastAsia="Batang" w:hAnsi="Arial" w:cs="Times New Roman"/>
      <w:b/>
      <w:sz w:val="20"/>
      <w:szCs w:val="20"/>
    </w:rPr>
  </w:style>
  <w:style w:type="character" w:customStyle="1" w:styleId="PicturecaptionCharChar">
    <w:name w:val="Picture caption Char Char"/>
    <w:basedOn w:val="DefaultParagraphFont"/>
    <w:locked/>
    <w:rsid w:val="00573DF1"/>
    <w:rPr>
      <w:rFonts w:ascii="Arial" w:eastAsia="Batang" w:hAnsi="Arial"/>
      <w:b/>
      <w:lang w:eastAsia="en-US"/>
    </w:rPr>
  </w:style>
  <w:style w:type="paragraph" w:styleId="NoSpacing">
    <w:name w:val="No Spacing"/>
    <w:basedOn w:val="Normal"/>
    <w:uiPriority w:val="1"/>
    <w:qFormat/>
    <w:rsid w:val="001602BF"/>
    <w:pPr>
      <w:spacing w:before="0" w:after="0" w:line="240" w:lineRule="auto"/>
      <w:jc w:val="left"/>
    </w:pPr>
    <w:rPr>
      <w:rFonts w:asciiTheme="minorHAnsi" w:hAnsiTheme="minorHAnsi" w:cs="Times New Roman"/>
      <w:color w:val="000000" w:themeColor="text1"/>
      <w:szCs w:val="20"/>
      <w:lang w:val="en-US" w:eastAsia="ja-JP"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4A1DE2"/>
    <w:pPr>
      <w:spacing w:before="0" w:after="0" w:line="240" w:lineRule="auto"/>
    </w:pPr>
    <w:rPr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4A1DE2"/>
    <w:rPr>
      <w:rFonts w:ascii="Arial" w:hAnsi="Arial"/>
      <w:sz w:val="20"/>
      <w:szCs w:val="20"/>
    </w:rPr>
  </w:style>
  <w:style w:type="character" w:styleId="EndnoteReference">
    <w:name w:val="endnote reference"/>
    <w:basedOn w:val="DefaultParagraphFont"/>
    <w:uiPriority w:val="99"/>
    <w:semiHidden/>
    <w:unhideWhenUsed/>
    <w:rsid w:val="004A1DE2"/>
    <w:rPr>
      <w:vertAlign w:val="superscript"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D94937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0" w:after="0" w:line="240" w:lineRule="auto"/>
      <w:jc w:val="left"/>
    </w:pPr>
    <w:rPr>
      <w:rFonts w:ascii="Courier New" w:eastAsia="Times New Roman" w:hAnsi="Courier New" w:cs="Courier New"/>
      <w:sz w:val="20"/>
      <w:szCs w:val="20"/>
      <w:lang w:val="en-US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D94937"/>
    <w:rPr>
      <w:rFonts w:ascii="Courier New" w:eastAsia="Times New Roman" w:hAnsi="Courier New" w:cs="Courier New"/>
      <w:sz w:val="20"/>
      <w:szCs w:val="20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5720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8807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76400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1214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1802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606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44310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7011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07673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0287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5646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1866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00639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5439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54671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684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18186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13302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0460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166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65197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433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714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9148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8257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7389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38696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11284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5547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4145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8874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6366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6748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79787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5902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15605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142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9917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0473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0042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3621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380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249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05900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2056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28781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66175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8704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15843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1957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977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6527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59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8731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3360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71113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18966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1005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0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1247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7794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7334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3855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77201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5163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4809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307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1661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5584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2742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9729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02624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71348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0852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4814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44676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8091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8560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61044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48895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6967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5442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56420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984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6198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3639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269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67729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5690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185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0589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0022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5444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673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50754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1468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0840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2565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8436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3643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7371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332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235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5572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796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991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63862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12038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5834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9919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1399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166622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59426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447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8253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5752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7822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4258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73828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9152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92914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4987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0414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2911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5608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146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1434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35760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61069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00909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61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1334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1967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2488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412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75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91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1234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6840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30092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3387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0749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058343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0139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8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4707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560991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3523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2521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4012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55316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04469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9377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264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93212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21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3832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0257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400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823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49563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346243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5039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9729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32734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3118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5747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7961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9619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7902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36439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1777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29951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60904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0209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1271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61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4017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5971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35892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4437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1146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7548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581549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5379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1044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12894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70283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107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40955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76317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1586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675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39267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4359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1570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07529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0926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5804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3686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581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11225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9457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2622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30977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929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88910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83830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60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0709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40542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02982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0471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5865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5401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7098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032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3193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2119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63453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94529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47172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0777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48142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0059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9620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3615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201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73749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93724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8597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9540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53773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50603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2672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2681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4066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13067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2229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2648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2990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20582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65168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199247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7997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8173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57252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899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8256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6041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97612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33490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751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3620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1573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4508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65709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373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7734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366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29550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0095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67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99697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3158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76437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1177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335073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5269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24362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62099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5743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382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7260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6424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1053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32011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631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309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68522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189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8404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17376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3190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831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68588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8806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42388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1079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5836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4867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04478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10044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96717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446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49828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7449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81133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3024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1588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4846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6416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8890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105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66406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0612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54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00149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69935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3127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216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007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3104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7675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0005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2255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83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2553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60507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6967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04100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734648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7820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639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53222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47677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85405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6843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9497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025998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03467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3860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0854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3088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6956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03816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0400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61415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2164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69616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3594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3312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4515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8772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556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57670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4967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4025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6724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7058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0673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5091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3639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0199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3452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4961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088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462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5322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06811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3367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7508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89444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10293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50968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711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7401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1019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32771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4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7645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9369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72253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1797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8633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7254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0611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5413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4036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4343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8183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127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9466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0392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19226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9093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47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8155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7954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6165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37777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9486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99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52810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0488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0992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3106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1297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4655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456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69677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8758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67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22023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4838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2633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1462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97278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5926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2666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1360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35038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23117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28545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23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7809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0776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8935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6926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71440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33972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9019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52119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79761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9368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5098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57038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3043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37529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5037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46052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3199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9174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3596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3114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4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1807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3056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607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1773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983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4618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5244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4981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0852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1804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02204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590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7253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9926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7023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9300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2110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3237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5227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1032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2457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151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1630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8500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7168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7021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9882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4871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9205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9017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0660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8488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957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5229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962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2546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766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3463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4161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247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414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3607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6356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550731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9094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067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8031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546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5929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3124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2725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48657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0337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16721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39675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9555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3779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2025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0081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8691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1676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8525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2124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3084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19688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721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47167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2441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40701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50727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40467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3062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52659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8140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46411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773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557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5991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9149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26344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6280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624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8667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6449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40891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7636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5436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4536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37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6395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18600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5668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2411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70095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37665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9113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3770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84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67521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979401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8003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1635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7719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3422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4860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56702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11257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8788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6864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27808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46202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078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872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18491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3294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8305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53965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95285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7806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319389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66596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5152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0685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333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35576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8029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6748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0166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2379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4239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6841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95230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2424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8767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917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1484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7547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6842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8484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0459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3233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9660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7412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7561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5376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7698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3645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7279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8791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19091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3746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4733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1673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615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0892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2351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5000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8727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8846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4166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687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918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269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8266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1663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96498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3082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88974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6295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25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17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0752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004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21484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78533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0204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755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5948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134416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04297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15910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2707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8853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6325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182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9991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9600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846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79630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52410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4516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5713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4202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7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82982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706738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9730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3811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14216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2219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976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4487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8516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7394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21553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1437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4705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3252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1407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1647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3330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2757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4115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00492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66222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302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7874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3444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0153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9204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87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0542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7269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5450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6902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2298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640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4285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3814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2887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3120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14841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0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0138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2582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719592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1289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3692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7024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1509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7080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78612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8659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4260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8278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3846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12530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0642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5031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4074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3649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5407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9412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89378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8426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011895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6984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00922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07628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32539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964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262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0384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4130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27248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3959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17463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6203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33935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22645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73218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1740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7412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2090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9328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48416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2305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0060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4028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792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12678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6251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13052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4139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5424212">
              <w:marLeft w:val="0"/>
              <w:marRight w:val="0"/>
              <w:marTop w:val="36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37815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45095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434111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single" w:sz="6" w:space="0" w:color="C5C5C5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56716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779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7604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9764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1694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93045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70199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0321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7681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1635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7005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7651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0384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2778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7507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50936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334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4147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543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69138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1459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0460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7917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1925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0575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5493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0973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0248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69063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4554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61881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52197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1643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9017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5907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47793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1441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67437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6250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9155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54951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1804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3860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8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1988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406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9723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6458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937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64271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5652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7656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5432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1593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3489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39502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473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7727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123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8392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7831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4269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5316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878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0864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9151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72077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1147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2291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17914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52419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0599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0816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2485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55998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59043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05227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24680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1612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0166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53768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2568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7460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36872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29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550573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1131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1090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26359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4039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93797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4809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64184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3569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213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7604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84272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7523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34261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097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110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05557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767608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9342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0894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263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4991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56770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9407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0278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4927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4707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0376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0456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4039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7976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4603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94841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7182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6224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1843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7996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7145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2720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4458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966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938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6577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3694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597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5943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72613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2665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43438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1858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58056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1109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29712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99630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42110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5856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37126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5455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49257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1470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5516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7731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3242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1691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74868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6050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30940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7244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8406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98653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8493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6216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8484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0162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1397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0163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02874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8979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1960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4062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66623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5405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7556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98177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9768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42256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0302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7930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1793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8985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1234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25155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4556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0218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97404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8062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86817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2081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2722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0061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88721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55797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1284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6464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0700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47208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42747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784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02697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2651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372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30881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6899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12220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8560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6950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653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891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0272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8278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52968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0487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4309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38634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21677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20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7041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297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847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4324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838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8748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257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61691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03966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62703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889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199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6850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7828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4172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8055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2522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572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608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36615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7809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8843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7633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5678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3040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30496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17848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5281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81363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59454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778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73240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93239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4699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03628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76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69211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52123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2845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62473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6178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4334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4848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3736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7285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3264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024884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188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1688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1161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89461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5839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3184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7956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1173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8421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10757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19186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52049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0043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3917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8634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9513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0065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4220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974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457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4019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2618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141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4006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2005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9072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7970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466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1547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7738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66854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24786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5822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7842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038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902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92036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2669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696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8815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4723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8129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0193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55549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881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78598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90308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6808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0277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2146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800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99499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9988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03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91101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14425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2058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2261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3139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4025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0314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616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2859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8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334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73023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3821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47519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41920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5295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36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86732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13673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050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10760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2003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693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2508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6343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9644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3265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7064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8529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9138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762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44407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5033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52894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3678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3167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89034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17654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5499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9078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5197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585219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9046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4953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2914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12639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0015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13450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0926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68253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0924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49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6016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27365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1676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4123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93012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24968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31493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6048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67128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4480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9460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84399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65215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65155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2060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30315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0548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5236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1159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5425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12064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408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79390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7084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2171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9993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9246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5104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05877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7988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3235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1531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182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1381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0186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036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16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7347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92368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270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97859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6137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1642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25146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4118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7790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26935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9027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89915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7010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6514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53043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4313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4938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5151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6884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1153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74992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57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8054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7351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6463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844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1474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8432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9137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574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842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0970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55817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4016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3955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9797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16189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17125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9135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89546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3138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14401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6513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2075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21263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26698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74415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2610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70189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31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02102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5288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070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9483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3730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31273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737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0854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61212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2273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0259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2320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2058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6806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9653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7459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8240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5579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70463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9318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871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1125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4791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8180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1014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0071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4341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6666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9461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38943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3879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992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544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7604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5004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0605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4958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860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79341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4458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15859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1317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8221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8172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45716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3853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97191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6358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4027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2168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4955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0714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4235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2037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03928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6276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1456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1590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7152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4863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6762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7715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55311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3331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739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79731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87192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2492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5863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8977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9414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8339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6109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96219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1393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46372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032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9463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867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6158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8473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2321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20758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06754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59942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08781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637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55142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891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3134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462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7246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356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422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8787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68989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14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8908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4187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1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44236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71067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824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0252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8321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174889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6804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0676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0014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2829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002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3214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9071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611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11023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8060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1292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47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3163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1441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4518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4749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507014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1465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451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55962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3458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4364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0063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55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7961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8236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2094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958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1071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454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0518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988635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724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00758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4230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4742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4632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3928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657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852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59674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4500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54043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53636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0024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2149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52430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7847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1246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4953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5843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38069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896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6332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499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6208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8019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5868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63223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4274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6048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7064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61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39375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692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9364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0477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5655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4818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659531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47932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03353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4607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3248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5328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4019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860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008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1891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24626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9746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8143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6959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0584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984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0349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173848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9709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0207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553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6115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3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28118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077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2144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1220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3319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42007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1901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0915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85910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9836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7903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855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9002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4556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0596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9541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57975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3593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286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5730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05940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52212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9776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35808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0119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6789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91467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1809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3906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3324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525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5837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3762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0745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0674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648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23955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709627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2412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90001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198047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7630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212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6541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49845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4361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9472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261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39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8676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1169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4324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1086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9642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80523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5090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832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93799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3702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0540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9580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5795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0063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332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6904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0176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2405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93506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0794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9672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01610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7537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7837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61288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58684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60092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2864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4051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6425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7113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4256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364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0143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08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54580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5009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7572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0666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86535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9215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937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0210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9589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4037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162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69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032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677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9548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534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0465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7942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065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2144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4019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4944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05437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2431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218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15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1567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478358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87305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5992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5640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1528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2652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12170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06969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9979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0106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20308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459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41723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0582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4837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2231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357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7440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561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713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6983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659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4521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6689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31097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1267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41418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0915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79287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68348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62300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0507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790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4902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841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3207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62993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75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4142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8328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6785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443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7971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60718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1179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5078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6414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33519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1372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9136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974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0928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777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600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2757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7869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5434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6704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8147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45478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19542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817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540292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68597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10393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59368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4915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5832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3740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755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4248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8819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4186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60015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635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5799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527744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31033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7303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23752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5663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4012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3745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40803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0115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68988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4953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1475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6499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8929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9987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42665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5840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74263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63407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88590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219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2756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9288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7756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083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79821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8970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7412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66036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8977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3633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9412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552053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6550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02486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9124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09964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5733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3288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178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2879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3561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65314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24278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1582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1471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94358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9859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5514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07342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5799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704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58253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1229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8166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856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7883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1376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8980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2371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4105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6097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0000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92243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5269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3147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432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5207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2243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606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1567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6249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12261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2763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91757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69713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626892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02266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51043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544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8020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73737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3515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3962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7599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34512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2465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877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23463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567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4372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95814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4821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5672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757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005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9654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2512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397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471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6934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5439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4983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4921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269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5429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6799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4277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0895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62705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7380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09933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0900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593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2760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08951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1247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02405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139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18086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80279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7409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8139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2087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71742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2102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980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38700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838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15157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746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8959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4233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5108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4876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7756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6826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6511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022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7296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65188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1983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43704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37651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1160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00582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6593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80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7363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76569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7044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4455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6887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6211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300372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4724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76877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9980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6945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424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8394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517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5714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6773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6086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5593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8103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5714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9773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61452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610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36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00640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0645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2839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2881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6902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00366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2491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9643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5945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179610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1469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3606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8040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6780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7573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06974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0797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13663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71897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8907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79827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4771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36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1561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9558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00854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0951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85723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14071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99863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31897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76945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74092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79175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47289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8664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6968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8866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72593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303766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5375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164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1454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2323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9402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45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46866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884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183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85710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3359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0762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205594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77315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8312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6714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8147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646048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98707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543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59872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110259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2432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3241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5325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487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9025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26463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5086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5536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5576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9844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8347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3231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8853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0063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05142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7404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9480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917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51601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397705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9561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323321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12468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2162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28351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8799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2287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35421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519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9289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8666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7070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40628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785115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378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3396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6729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61987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0553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6889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5158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35021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035020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938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2396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0694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5723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7890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90812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9867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4155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9435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6522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1502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9314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45286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97589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546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7725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464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7959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3164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166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87155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0879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5975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1491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21487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07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00156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70284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934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8377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40283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9700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541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720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41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8915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3893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18024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79957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1576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0049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224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5994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5057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106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8277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81231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58549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4755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19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29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1830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8235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57011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4572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4062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61659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97825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90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0449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3851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57010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8899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03277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3952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1951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9765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976382">
              <w:marLeft w:val="0"/>
              <w:marRight w:val="0"/>
              <w:marTop w:val="36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598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77502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22009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single" w:sz="6" w:space="0" w:color="C5C5C5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24113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935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50997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388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4091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2.xml"/><Relationship Id="rId18" Type="http://schemas.openxmlformats.org/officeDocument/2006/relationships/image" Target="media/image2.emf"/><Relationship Id="rId26" Type="http://schemas.openxmlformats.org/officeDocument/2006/relationships/image" Target="media/image8.png"/><Relationship Id="rId39" Type="http://schemas.openxmlformats.org/officeDocument/2006/relationships/image" Target="media/image19.png"/><Relationship Id="rId21" Type="http://schemas.openxmlformats.org/officeDocument/2006/relationships/oleObject" Target="embeddings/Microsoft_Visio_2003-2010_Drawing1.vsd"/><Relationship Id="rId34" Type="http://schemas.openxmlformats.org/officeDocument/2006/relationships/image" Target="media/image15.emf"/><Relationship Id="rId42" Type="http://schemas.openxmlformats.org/officeDocument/2006/relationships/oleObject" Target="embeddings/Microsoft_Visio_2003-2010_Drawing4.vsd"/><Relationship Id="rId47" Type="http://schemas.openxmlformats.org/officeDocument/2006/relationships/image" Target="media/image25.png"/><Relationship Id="rId50" Type="http://schemas.openxmlformats.org/officeDocument/2006/relationships/oleObject" Target="embeddings/Microsoft_Visio_2003-2010_Drawing7.vsd"/><Relationship Id="rId55" Type="http://schemas.openxmlformats.org/officeDocument/2006/relationships/image" Target="media/image29.png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header" Target="header3.xml"/><Relationship Id="rId29" Type="http://schemas.openxmlformats.org/officeDocument/2006/relationships/image" Target="media/image11.png"/><Relationship Id="rId11" Type="http://schemas.openxmlformats.org/officeDocument/2006/relationships/image" Target="media/image1.jpeg"/><Relationship Id="rId24" Type="http://schemas.openxmlformats.org/officeDocument/2006/relationships/image" Target="media/image6.png"/><Relationship Id="rId32" Type="http://schemas.openxmlformats.org/officeDocument/2006/relationships/image" Target="media/image14.emf"/><Relationship Id="rId37" Type="http://schemas.openxmlformats.org/officeDocument/2006/relationships/image" Target="media/image17.png"/><Relationship Id="rId40" Type="http://schemas.openxmlformats.org/officeDocument/2006/relationships/image" Target="media/image20.png"/><Relationship Id="rId45" Type="http://schemas.openxmlformats.org/officeDocument/2006/relationships/image" Target="media/image23.png"/><Relationship Id="rId53" Type="http://schemas.openxmlformats.org/officeDocument/2006/relationships/oleObject" Target="embeddings/Microsoft_Visio_2003-2010_Drawing8.vsd"/><Relationship Id="rId5" Type="http://schemas.openxmlformats.org/officeDocument/2006/relationships/numbering" Target="numbering.xml"/><Relationship Id="rId19" Type="http://schemas.openxmlformats.org/officeDocument/2006/relationships/oleObject" Target="embeddings/Microsoft_Visio_2003-2010_Drawing.vsd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Relationship Id="rId22" Type="http://schemas.openxmlformats.org/officeDocument/2006/relationships/image" Target="media/image4.png"/><Relationship Id="rId27" Type="http://schemas.openxmlformats.org/officeDocument/2006/relationships/image" Target="media/image9.png"/><Relationship Id="rId30" Type="http://schemas.openxmlformats.org/officeDocument/2006/relationships/image" Target="media/image12.png"/><Relationship Id="rId35" Type="http://schemas.openxmlformats.org/officeDocument/2006/relationships/oleObject" Target="embeddings/Microsoft_Visio_2003-2010_Drawing3.vsd"/><Relationship Id="rId43" Type="http://schemas.openxmlformats.org/officeDocument/2006/relationships/image" Target="media/image22.emf"/><Relationship Id="rId48" Type="http://schemas.openxmlformats.org/officeDocument/2006/relationships/image" Target="media/image26.png"/><Relationship Id="rId56" Type="http://schemas.openxmlformats.org/officeDocument/2006/relationships/fontTable" Target="fontTable.xml"/><Relationship Id="rId8" Type="http://schemas.openxmlformats.org/officeDocument/2006/relationships/webSettings" Target="webSettings.xml"/><Relationship Id="rId51" Type="http://schemas.openxmlformats.org/officeDocument/2006/relationships/image" Target="media/image27.png"/><Relationship Id="rId3" Type="http://schemas.openxmlformats.org/officeDocument/2006/relationships/customXml" Target="../customXml/item3.xml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5" Type="http://schemas.openxmlformats.org/officeDocument/2006/relationships/image" Target="media/image7.png"/><Relationship Id="rId33" Type="http://schemas.openxmlformats.org/officeDocument/2006/relationships/oleObject" Target="embeddings/Microsoft_Visio_2003-2010_Drawing2.vsd"/><Relationship Id="rId38" Type="http://schemas.openxmlformats.org/officeDocument/2006/relationships/image" Target="media/image18.png"/><Relationship Id="rId46" Type="http://schemas.openxmlformats.org/officeDocument/2006/relationships/image" Target="media/image24.jpg"/><Relationship Id="rId20" Type="http://schemas.openxmlformats.org/officeDocument/2006/relationships/image" Target="media/image3.emf"/><Relationship Id="rId41" Type="http://schemas.openxmlformats.org/officeDocument/2006/relationships/image" Target="media/image21.emf"/><Relationship Id="rId54" Type="http://schemas.openxmlformats.org/officeDocument/2006/relationships/oleObject" Target="embeddings/Microsoft_Visio_2003-2010_Drawing9.vsd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5" Type="http://schemas.openxmlformats.org/officeDocument/2006/relationships/footer" Target="footer2.xml"/><Relationship Id="rId23" Type="http://schemas.openxmlformats.org/officeDocument/2006/relationships/image" Target="media/image5.png"/><Relationship Id="rId28" Type="http://schemas.openxmlformats.org/officeDocument/2006/relationships/image" Target="media/image10.png"/><Relationship Id="rId36" Type="http://schemas.openxmlformats.org/officeDocument/2006/relationships/image" Target="media/image16.png"/><Relationship Id="rId49" Type="http://schemas.openxmlformats.org/officeDocument/2006/relationships/oleObject" Target="embeddings/Microsoft_Visio_2003-2010_Drawing6.vsd"/><Relationship Id="rId57" Type="http://schemas.openxmlformats.org/officeDocument/2006/relationships/theme" Target="theme/theme1.xml"/><Relationship Id="rId10" Type="http://schemas.openxmlformats.org/officeDocument/2006/relationships/endnotes" Target="endnotes.xml"/><Relationship Id="rId31" Type="http://schemas.openxmlformats.org/officeDocument/2006/relationships/image" Target="media/image13.png"/><Relationship Id="rId44" Type="http://schemas.openxmlformats.org/officeDocument/2006/relationships/oleObject" Target="embeddings/Microsoft_Visio_2003-2010_Drawing5.vsd"/><Relationship Id="rId52" Type="http://schemas.openxmlformats.org/officeDocument/2006/relationships/image" Target="media/image28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E:\Lelde\ABC_veidnes_projektiem\template\ABC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s" ma:contentTypeID="0x0101004C1D9780371CC44E9E2E23AC7F62946A" ma:contentTypeVersion="11" ma:contentTypeDescription="Izveidot jaunu dokumentu." ma:contentTypeScope="" ma:versionID="963dc655861c4df0b81d6a422b214cce">
  <xsd:schema xmlns:xsd="http://www.w3.org/2001/XMLSchema" xmlns:xs="http://www.w3.org/2001/XMLSchema" xmlns:p="http://schemas.microsoft.com/office/2006/metadata/properties" xmlns:ns2="9933fa45-386d-4476-8ecf-b55ae889a24b" xmlns:ns3="0a956d4e-3c5c-46b4-b563-ae93014346d1" targetNamespace="http://schemas.microsoft.com/office/2006/metadata/properties" ma:root="true" ma:fieldsID="2d9224de0fb92eb64df81e29134844a3" ns2:_="" ns3:_="">
    <xsd:import namespace="9933fa45-386d-4476-8ecf-b55ae889a24b"/>
    <xsd:import namespace="0a956d4e-3c5c-46b4-b563-ae93014346d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933fa45-386d-4476-8ecf-b55ae889a24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9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0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1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2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a956d4e-3c5c-46b4-b563-ae93014346d1" elementFormDefault="qualified">
    <xsd:import namespace="http://schemas.microsoft.com/office/2006/documentManagement/types"/>
    <xsd:import namespace="http://schemas.microsoft.com/office/infopath/2007/PartnerControls"/>
    <xsd:element name="SharedWithUsers" ma:index="17" nillable="true" ma:displayName="Koplietots a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Koplietots ar: detalizēti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Satura tips"/>
        <xsd:element ref="dc:title" minOccurs="0" maxOccurs="1" ma:index="4" ma:displayName="Virsraksts"/>
        <xsd:element ref="dc:subject" minOccurs="0" maxOccurs="1"/>
        <xsd:element ref="dc:description" minOccurs="0" maxOccurs="1" ma:index="8" ma:displayName="Komentāri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>
  <documentManagement/>
</p:properties>
</file>

<file path=customXml/itemProps1.xml><?xml version="1.0" encoding="utf-8"?>
<ds:datastoreItem xmlns:ds="http://schemas.openxmlformats.org/officeDocument/2006/customXml" ds:itemID="{F1327C40-9345-4E4C-8BC0-4FC7BA33155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933fa45-386d-4476-8ecf-b55ae889a24b"/>
    <ds:schemaRef ds:uri="0a956d4e-3c5c-46b4-b563-ae93014346d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B1DBB4B4-7FE2-478A-996C-C5A890A9D279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E6832E13-801C-4D0D-A610-CC5AEEED7F47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C914F69E-AB56-40FB-8F32-2223758307F4}">
  <ds:schemaRefs>
    <ds:schemaRef ds:uri="http://schemas.microsoft.com/office/2006/metadata/propertie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ABC.dotx</Template>
  <TotalTime>19</TotalTime>
  <Pages>161</Pages>
  <Words>172164</Words>
  <Characters>98135</Characters>
  <Application>Microsoft Office Word</Application>
  <DocSecurity>0</DocSecurity>
  <Lines>817</Lines>
  <Paragraphs>539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Valsts informācijas sistēmu savietotāja (VISS) un Vienotā valsts un pašvaldību pakalpojumu portāla www.latvija.lv pilnveidošana un uzturēšana</vt:lpstr>
    </vt:vector>
  </TitlesOfParts>
  <Manager>J.Korņijenko</Manager>
  <Company>SIA "ABC software"</Company>
  <LinksUpToDate>false</LinksUpToDate>
  <CharactersWithSpaces>269760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Valsts informācijas sistēmu savietotāja (VISS) un Vienotā valsts un pašvaldību pakalpojumu portāla www.latvija.lv pilnveidošana un uzturēšana</dc:title>
  <dc:subject>Datu izplatīšanas tikls</dc:subject>
  <dc:creator>A.Zeļikovičs</dc:creator>
  <dc:description/>
  <cp:lastModifiedBy>Jurijs Korņijenko</cp:lastModifiedBy>
  <cp:revision>17</cp:revision>
  <cp:lastPrinted>2013-09-18T14:55:00Z</cp:lastPrinted>
  <dcterms:created xsi:type="dcterms:W3CDTF">2020-02-21T09:00:00Z</dcterms:created>
  <dcterms:modified xsi:type="dcterms:W3CDTF">2022-08-03T08:48:00Z</dcterms:modified>
  <cp:category>Integrācijas instrukcija</cp:category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Date">
    <vt:lpwstr>02.08.2022.</vt:lpwstr>
  </property>
  <property fmtid="{D5CDD505-2E9C-101B-9397-08002B2CF9AE}" pid="3" name="_Version">
    <vt:lpwstr>1.08</vt:lpwstr>
  </property>
  <property fmtid="{D5CDD505-2E9C-101B-9397-08002B2CF9AE}" pid="4" name="_SubjectID">
    <vt:lpwstr>DIT</vt:lpwstr>
  </property>
  <property fmtid="{D5CDD505-2E9C-101B-9397-08002B2CF9AE}" pid="5" name="_SubprojectID">
    <vt:lpwstr>Apakšprojekta abreviatūra</vt:lpwstr>
  </property>
  <property fmtid="{D5CDD505-2E9C-101B-9397-08002B2CF9AE}" pid="6" name="_ProjectID">
    <vt:lpwstr>VISS_2016</vt:lpwstr>
  </property>
  <property fmtid="{D5CDD505-2E9C-101B-9397-08002B2CF9AE}" pid="7" name="_CustomerTitle">
    <vt:lpwstr>Valsts reģionālās attīstības aģentūra</vt:lpwstr>
  </property>
  <property fmtid="{D5CDD505-2E9C-101B-9397-08002B2CF9AE}" pid="8" name="_SubrojectTitle">
    <vt:lpwstr>Elektronisko dokumentu krātuve</vt:lpwstr>
  </property>
  <property fmtid="{D5CDD505-2E9C-101B-9397-08002B2CF9AE}" pid="9" name="_ContractNumber">
    <vt:lpwstr>13_7_17_41</vt:lpwstr>
  </property>
  <property fmtid="{D5CDD505-2E9C-101B-9397-08002B2CF9AE}" pid="10" name="_CategoryID">
    <vt:lpwstr>II</vt:lpwstr>
  </property>
  <property fmtid="{D5CDD505-2E9C-101B-9397-08002B2CF9AE}" pid="11" name="_ContractorID">
    <vt:lpwstr>ABC</vt:lpwstr>
  </property>
  <property fmtid="{D5CDD505-2E9C-101B-9397-08002B2CF9AE}" pid="12" name="_Number">
    <vt:lpwstr>Kārtas numurs</vt:lpwstr>
  </property>
  <property fmtid="{D5CDD505-2E9C-101B-9397-08002B2CF9AE}" pid="13" name="_CustomerID">
    <vt:lpwstr>VRAA</vt:lpwstr>
  </property>
  <property fmtid="{D5CDD505-2E9C-101B-9397-08002B2CF9AE}" pid="14" name="_TitleDala">
    <vt:lpwstr>3.daļa "VISS un Portāla jaunu un esošo moduļu papildinājumu izstrāde, ieviešana, garantijas apkalpošana un uzturēšana saskaņā ar tehnisko specifikāciju"</vt:lpwstr>
  </property>
  <property fmtid="{D5CDD505-2E9C-101B-9397-08002B2CF9AE}" pid="15" name="ContentTypeId">
    <vt:lpwstr>0x0101004C1D9780371CC44E9E2E23AC7F62946A</vt:lpwstr>
  </property>
</Properties>
</file>